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eec9" w14:paraId="f61eec9" w:rsidRDefault="004C4FD6" w:rsidP="004C4FD6" w:rsidR="004C4FD6">
      <w:pPr>
        <w:jc w:val="right"/>
        <w15:collapsed w:val="false"/>
      </w:pPr>
      <w:bookmarkStart w:name="_GoBack" w:id="0"/>
      <w:bookmarkEnd w:id="0"/>
      <w:r>
        <w:t xml:space="preserve">  4 St-1019/16-4</w:t>
      </w:r>
    </w:p>
    <w:p w:rsidRDefault="004C4FD6" w:rsidP="004C4FD6" w:rsidR="004C4FD6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FD6" w:rsidP="004C4FD6" w:rsidR="004C4FD6"/>
    <w:p w:rsidRDefault="004C4FD6" w:rsidP="004C4FD6" w:rsidR="004C4FD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C4FD6" w:rsidP="004C4FD6" w:rsidR="004C4FD6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4C4FD6" w:rsidP="004C4FD6" w:rsidR="004C4FD6">
      <w:pPr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C4FD6" w:rsidP="004C4FD6" w:rsidR="004C4FD6">
      <w:pPr>
        <w:jc w:val="center"/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J E Š E N J E</w:t>
      </w:r>
    </w:p>
    <w:p w:rsidRDefault="004C4FD6" w:rsidP="004C4FD6" w:rsidR="004C4FD6">
      <w:pPr>
        <w:ind w:left="1485"/>
        <w:jc w:val="both"/>
      </w:pPr>
    </w:p>
    <w:p w:rsidRDefault="004C4FD6" w:rsidP="004C4FD6" w:rsidR="004C4FD6"/>
    <w:p w:rsidRDefault="004C4FD6" w:rsidP="004C4FD6" w:rsidR="004C4FD6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UMMBA ENERGETSKO PIĆE d.o.o. za proizvodnju i trgovinu Lučko, </w:t>
      </w:r>
      <w:proofErr w:type="spellStart"/>
      <w:r>
        <w:t>Puškarićeva</w:t>
      </w:r>
      <w:proofErr w:type="spellEnd"/>
      <w:r>
        <w:t xml:space="preserve"> 15, OIB 22448315918, MBS 110031773, dana </w:t>
      </w:r>
      <w:r w:rsidR="00435334">
        <w:t>30</w:t>
      </w:r>
      <w:r>
        <w:t>. lipnja 2016.,</w:t>
      </w:r>
    </w:p>
    <w:p w:rsidRDefault="004C4FD6" w:rsidP="004C4FD6" w:rsidR="004C4FD6">
      <w:pPr>
        <w:jc w:val="both"/>
      </w:pPr>
    </w:p>
    <w:p w:rsidRDefault="004C4FD6" w:rsidP="004C4FD6" w:rsidR="004C4FD6">
      <w:pPr>
        <w:jc w:val="both"/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i j e š i o    j e</w:t>
      </w:r>
    </w:p>
    <w:p w:rsidRDefault="004C4FD6" w:rsidP="004C4FD6" w:rsidR="004C4FD6">
      <w:pPr>
        <w:ind w:left="360"/>
        <w:jc w:val="both"/>
      </w:pPr>
      <w:r>
        <w:t xml:space="preserve">                                                </w:t>
      </w:r>
    </w:p>
    <w:p w:rsidRDefault="004C4FD6" w:rsidP="004C4FD6" w:rsidR="004C4FD6">
      <w:pPr>
        <w:ind w:left="360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3F1DCB">
        <w:t xml:space="preserve">UMMBA ENERGETSKO PIĆE d.o.o. za proizvodnju i trgovinu Lučko, </w:t>
      </w:r>
      <w:proofErr w:type="spellStart"/>
      <w:r w:rsidR="003F1DCB">
        <w:t>Puškarićeva</w:t>
      </w:r>
      <w:proofErr w:type="spellEnd"/>
      <w:r w:rsidR="003F1DCB">
        <w:t xml:space="preserve"> 15, OIB 22448315918, MBS 110031773</w:t>
      </w:r>
      <w:r>
        <w:t>.</w:t>
      </w:r>
    </w:p>
    <w:p w:rsidRDefault="004C4FD6" w:rsidP="004C4FD6" w:rsidR="004C4FD6">
      <w:pPr>
        <w:pStyle w:val="Odlomakpopisa"/>
        <w:ind w:left="1571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proofErr w:type="spellStart"/>
      <w:r w:rsidR="00A84A60">
        <w:t>Jelenko</w:t>
      </w:r>
      <w:proofErr w:type="spellEnd"/>
      <w:r w:rsidR="00A84A60">
        <w:t xml:space="preserve"> </w:t>
      </w:r>
      <w:proofErr w:type="spellStart"/>
      <w:r w:rsidR="00A84A60">
        <w:t>Lehki</w:t>
      </w:r>
      <w:proofErr w:type="spellEnd"/>
      <w:r w:rsidR="00A84A60">
        <w:t xml:space="preserve"> iz Zagreba,  Pavla </w:t>
      </w:r>
      <w:proofErr w:type="spellStart"/>
      <w:r w:rsidR="00A84A60">
        <w:t>Hatza</w:t>
      </w:r>
      <w:proofErr w:type="spellEnd"/>
      <w:r w:rsidR="00A84A60">
        <w:t xml:space="preserve"> 10, OIB 96068307857.</w:t>
      </w:r>
    </w:p>
    <w:p w:rsidRDefault="00A84A60" w:rsidP="00A84A60" w:rsidR="00A84A60">
      <w:pPr>
        <w:pStyle w:val="Odlomakpopisa"/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F1DCB">
        <w:t xml:space="preserve">UMMBA ENERGETSKO PIĆE d.o.o. za proizvodnju i trgovinu Lučko, </w:t>
      </w:r>
      <w:proofErr w:type="spellStart"/>
      <w:r w:rsidR="003F1DCB">
        <w:t>Puškarićeva</w:t>
      </w:r>
      <w:proofErr w:type="spellEnd"/>
      <w:r w:rsidR="003F1DCB">
        <w:t xml:space="preserve"> 15, OIB 22448315918, MBS 110031773</w:t>
      </w:r>
      <w:r>
        <w:t>.</w:t>
      </w:r>
    </w:p>
    <w:p w:rsidRDefault="004C4FD6" w:rsidP="004C4FD6" w:rsidR="004C4FD6">
      <w:pPr>
        <w:pStyle w:val="Odlomakpopisa"/>
        <w:rPr>
          <w:bCs/>
        </w:rPr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C4FD6" w:rsidP="004C4FD6" w:rsidR="004C4FD6">
      <w:pPr>
        <w:pStyle w:val="Tijeloteksta"/>
        <w:rPr>
          <w:b/>
          <w:bCs/>
        </w:rPr>
      </w:pPr>
    </w:p>
    <w:p w:rsidRDefault="004C4FD6" w:rsidP="004C4FD6" w:rsidR="004C4FD6">
      <w:pPr>
        <w:pStyle w:val="Tijeloteksta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jc w:val="both"/>
      </w:pPr>
      <w:r>
        <w:t xml:space="preserve">            Financijska agencija Regionalni centar </w:t>
      </w:r>
      <w:r w:rsidR="003F1DCB">
        <w:t>Zagreb,</w:t>
      </w:r>
      <w:r>
        <w:t xml:space="preserve"> Podružnica </w:t>
      </w:r>
      <w:r w:rsidR="003F1DCB">
        <w:t>Zagreb</w:t>
      </w:r>
      <w:r>
        <w:t xml:space="preserve"> podnijela je</w:t>
      </w:r>
      <w:r w:rsidR="003F1DCB">
        <w:t xml:space="preserve"> Trgovačkom sudu u Zagrebu</w:t>
      </w:r>
      <w:r>
        <w:t xml:space="preserve"> dana </w:t>
      </w:r>
      <w:r w:rsidR="003F1DCB">
        <w:t xml:space="preserve">18. siječnja </w:t>
      </w:r>
      <w:r>
        <w:t xml:space="preserve">2016. zahtjev za provedbu skraćenog stečajnog postupka nad dužnikom </w:t>
      </w:r>
      <w:r w:rsidR="003F1DCB">
        <w:t xml:space="preserve">UMMBA ENERGETSKO PIĆE d.o.o. Lučko, </w:t>
      </w:r>
      <w:proofErr w:type="spellStart"/>
      <w:r w:rsidR="003F1DCB">
        <w:t>Puškarićeva</w:t>
      </w:r>
      <w:proofErr w:type="spellEnd"/>
      <w:r w:rsidR="003F1DCB">
        <w:t xml:space="preserve"> 15, OIB 22448315918, MBS 110031773</w:t>
      </w:r>
      <w:r>
        <w:t>.</w:t>
      </w:r>
    </w:p>
    <w:p w:rsidRDefault="003F1DCB" w:rsidP="004C4FD6" w:rsidR="003F1DCB">
      <w:pPr>
        <w:jc w:val="both"/>
      </w:pPr>
    </w:p>
    <w:p w:rsidRDefault="003F1DCB" w:rsidP="003F1DCB" w:rsidR="003F1DCB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4C4FD6" w:rsidP="004C4FD6" w:rsidR="004C4FD6"/>
    <w:p w:rsidRDefault="004C4FD6" w:rsidP="004C4FD6" w:rsidR="004C4FD6">
      <w:pPr>
        <w:ind w:firstLine="708"/>
        <w:jc w:val="both"/>
      </w:pPr>
      <w:r>
        <w:t xml:space="preserve">Trgovački sud u Osijeku je dana </w:t>
      </w:r>
      <w:r w:rsidR="003F1DCB">
        <w:t>11</w:t>
      </w:r>
      <w:r>
        <w:t>. svibnja 2016. godine objavio oglas na mrežnoj stranici e-Oglasna ploča sudova pod poslovnim brojem St-</w:t>
      </w:r>
      <w:r w:rsidR="00E41D35">
        <w:t>1019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C4FD6" w:rsidP="004C4FD6" w:rsidR="004C4FD6">
      <w:pPr>
        <w:pStyle w:val="Tijeloteksta"/>
        <w:ind w:firstLine="708"/>
        <w:jc w:val="center"/>
      </w:pPr>
    </w:p>
    <w:p w:rsidRDefault="004C4FD6" w:rsidP="004C4FD6" w:rsidR="004C4FD6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4C4FD6" w:rsidP="004C4FD6" w:rsidR="004C4FD6">
      <w:pPr>
        <w:pStyle w:val="Tijeloteksta"/>
      </w:pPr>
    </w:p>
    <w:p w:rsidRDefault="004C4FD6" w:rsidP="004C4FD6" w:rsidR="004C4FD6">
      <w:pPr>
        <w:pStyle w:val="Tijeloteksta"/>
        <w:ind w:firstLine="71"/>
      </w:pPr>
    </w:p>
    <w:p w:rsidRDefault="004C4FD6" w:rsidP="004C4FD6" w:rsidR="004C4FD6">
      <w:pPr>
        <w:pStyle w:val="Tijeloteksta"/>
        <w:jc w:val="center"/>
      </w:pPr>
      <w:r>
        <w:t xml:space="preserve">U Osijeku </w:t>
      </w:r>
      <w:r w:rsidR="00435334">
        <w:t>30</w:t>
      </w:r>
      <w:r>
        <w:t xml:space="preserve">. lipnja 2016.  </w:t>
      </w: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ind w:firstLine="708" w:left="4956"/>
      </w:pPr>
      <w:r>
        <w:t xml:space="preserve">          S U D A C :</w:t>
      </w:r>
    </w:p>
    <w:p w:rsidRDefault="004C4FD6" w:rsidP="004C4FD6" w:rsidR="004C4FD6">
      <w:pPr>
        <w:ind w:firstLine="708" w:left="4248"/>
      </w:pPr>
      <w:r>
        <w:t xml:space="preserve">             Dubravka Kuveždić, v.r.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pStyle w:val="Tijeloteksta"/>
        <w:jc w:val="left"/>
      </w:pPr>
      <w:r>
        <w:t>UPUTA O PRAVNOM LIJEKU:</w:t>
      </w:r>
    </w:p>
    <w:p w:rsidRDefault="004C4FD6" w:rsidP="004C4FD6" w:rsidR="004C4FD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4C4FD6" w:rsidP="004C4FD6" w:rsidR="004C4FD6">
      <w:pPr>
        <w:ind w:firstLine="708" w:left="4248"/>
      </w:pPr>
      <w:r>
        <w:t xml:space="preserve">                   ovlašteni službenik:</w:t>
      </w:r>
    </w:p>
    <w:p w:rsidRDefault="004C4FD6" w:rsidP="004C4FD6" w:rsidR="004C4FD6">
      <w:pPr>
        <w:ind w:firstLine="708" w:left="4956"/>
      </w:pPr>
      <w:r>
        <w:t xml:space="preserve">           Darija Miličević </w:t>
      </w:r>
    </w:p>
    <w:p w:rsidRDefault="004C4FD6" w:rsidP="004C4FD6" w:rsidR="004C4FD6"/>
    <w:p w:rsidRDefault="004C4FD6" w:rsidP="004C4FD6" w:rsidR="004C4FD6">
      <w:pPr>
        <w:tabs>
          <w:tab w:pos="1590" w:val="left"/>
        </w:tabs>
      </w:pPr>
    </w:p>
    <w:p w:rsidRDefault="0066353D" w:rsidR="0066353D"/>
    <w:p w:rsidRDefault="004445D4" w:rsidR="004445D4"/>
    <w:p w:rsidRDefault="004445D4" w:rsidR="004445D4"/>
    <w:p w:rsidRDefault="004445D4" w:rsidR="004445D4"/>
    <w:p w:rsidRDefault="004445D4" w:rsidR="004445D4"/>
    <w:p w:rsidRDefault="004445D4" w:rsidR="004445D4"/>
    <w:sectPr w:rsidR="004445D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02D" w:rsidP="00A84A60" w:rsidR="00E7202D">
      <w:r>
        <w:separator/>
      </w:r>
    </w:p>
  </w:endnote>
  <w:endnote w:id="0" w:type="continuationSeparator">
    <w:p w:rsidRDefault="00E7202D" w:rsidP="00A84A60" w:rsidR="00E72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02D" w:rsidP="00A84A60" w:rsidR="00E7202D">
      <w:r>
        <w:separator/>
      </w:r>
    </w:p>
  </w:footnote>
  <w:footnote w:id="0" w:type="continuationSeparator">
    <w:p w:rsidRDefault="00E7202D" w:rsidP="00A84A60" w:rsidR="00E720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A60" w:rsidP="00A84A60" w:rsidR="00A84A60">
    <w:pPr>
      <w:jc w:val="right"/>
    </w:pPr>
    <w:r>
      <w:t xml:space="preserve">  4 St-1019/16-4</w:t>
    </w:r>
  </w:p>
  <w:p w:rsidRDefault="00A84A60" w:rsidR="00A84A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16E"/>
    <w:rsid w:val="003F1DCB"/>
    <w:rsid w:val="00435334"/>
    <w:rsid w:val="004445D4"/>
    <w:rsid w:val="004C4FD6"/>
    <w:rsid w:val="0066353D"/>
    <w:rsid w:val="00A84A60"/>
    <w:rsid w:val="00CA516E"/>
    <w:rsid w:val="00E41D35"/>
    <w:rsid w:val="00E7202D"/>
    <w:rsid w:val="00F2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C4FD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4A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A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A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4A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C4FD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4A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A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A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4A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9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UMMBA ENERGETSKO PIĆE d.o.o.</izvorni_sadrzaj>
    <derivirana_varijabla naziv="DomainObject.Predmet.ProtustrankaFormated_1">  UMMBA ENERGETSKO PIĆE d.o.o.</derivirana_varijabla>
  </DomainObject.Predmet.ProtustrankaFormated>
  <DomainObject.Predmet.ProtustrankaFormatedOIB>
    <izvorni_sadrzaj>  UMMBA ENERGETSKO PIĆE d.o.o., OIB 22448315918</izvorni_sadrzaj>
    <derivirana_varijabla naziv="DomainObject.Predmet.ProtustrankaFormatedOIB_1">  UMMBA ENERGETSKO PIĆE d.o.o., OIB 22448315918</derivirana_varijabla>
  </DomainObject.Predmet.ProtustrankaFormatedOIB>
  <DomainObject.Predmet.ProtustrankaFormatedWithAdress>
    <izvorni_sadrzaj> UMMBA ENERGETSKO PIĆE d.o.o., Puškarićeva 15, 10250 Lučko</izvorni_sadrzaj>
    <derivirana_varijabla naziv="DomainObject.Predmet.ProtustrankaFormatedWithAdress_1"> UMMBA ENERGETSKO PIĆE d.o.o., Puškarićeva 15, 10250 Lučko</derivirana_varijabla>
  </DomainObject.Predmet.ProtustrankaFormatedWithAdress>
  <DomainObject.Predmet.ProtustrankaFormatedWithAdressOIB>
    <izvorni_sadrzaj> UMMBA ENERGETSKO PIĆE d.o.o., OIB 22448315918, Puškarićeva 15, 10250 Lučko</izvorni_sadrzaj>
    <derivirana_varijabla naziv="DomainObject.Predmet.ProtustrankaFormatedWithAdressOIB_1"> UMMBA ENERGETSKO PIĆE d.o.o., OIB 22448315918, Puškarićeva 15, 10250 Lučko</derivirana_varijabla>
  </DomainObject.Predmet.ProtustrankaFormatedWithAdressOIB>
  <DomainObject.Predmet.ProtustrankaWithAdress>
    <izvorni_sadrzaj>UMMBA ENERGETSKO PIĆE d.o.o. Puškarićeva 15, 10250 Lučko</izvorni_sadrzaj>
    <derivirana_varijabla naziv="DomainObject.Predmet.ProtustrankaWithAdress_1">UMMBA ENERGETSKO PIĆE d.o.o. Puškarićeva 15, 10250 Lučko</derivirana_varijabla>
  </DomainObject.Predmet.ProtustrankaWithAdress>
  <DomainObject.Predmet.ProtustrankaWithAdressOIB>
    <izvorni_sadrzaj>UMMBA ENERGETSKO PIĆE d.o.o., OIB 22448315918, Puškarićeva 15, 10250 Lučko</izvorni_sadrzaj>
    <derivirana_varijabla naziv="DomainObject.Predmet.ProtustrankaWithAdressOIB_1">UMMBA ENERGETSKO PIĆE d.o.o., OIB 22448315918, Puškarićeva 15, 10250 Lučko</derivirana_varijabla>
  </DomainObject.Predmet.ProtustrankaWithAdressOIB>
  <DomainObject.Predmet.ProtustrankaNazivFormated>
    <izvorni_sadrzaj>UMMBA ENERGETSKO PIĆE d.o.o.</izvorni_sadrzaj>
    <derivirana_varijabla naziv="DomainObject.Predmet.ProtustrankaNazivFormated_1">UMMBA ENERGETSKO PIĆE d.o.o.</derivirana_varijabla>
  </DomainObject.Predmet.ProtustrankaNazivFormated>
  <DomainObject.Predmet.ProtustrankaNazivFormatedOIB>
    <izvorni_sadrzaj>UMMBA ENERGETSKO PIĆE d.o.o., OIB 22448315918</izvorni_sadrzaj>
    <derivirana_varijabla naziv="DomainObject.Predmet.ProtustrankaNazivFormatedOIB_1">UMMBA ENERGETSKO PIĆE d.o.o., OIB 22448315918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UMMBA ENERGETSKO PIĆE d.o.o.</item>
    </izvorni_sadrzaj>
    <derivirana_varijabla naziv="DomainObject.Predmet.ProtuStrankaListFormated_1">
      <item>UMMBA ENERGETSKO PIĆE d.o.o.</item>
    </derivirana_varijabla>
  </DomainObject.Predmet.ProtuStrankaListFormated>
  <DomainObject.Predmet.ProtuStrankaListFormatedOIB>
    <izvorni_sadrzaj>
      <item>UMMBA ENERGETSKO PIĆE d.o.o., OIB 22448315918</item>
    </izvorni_sadrzaj>
    <derivirana_varijabla naziv="DomainObject.Predmet.ProtuStrankaListFormatedOIB_1">
      <item>UMMBA ENERGETSKO PIĆE d.o.o., OIB 22448315918</item>
    </derivirana_varijabla>
  </DomainObject.Predmet.ProtuStrankaListFormatedOIB>
  <DomainObject.Predmet.ProtuStrankaListFormatedWithAdress>
    <izvorni_sadrzaj>
      <item>UMMBA ENERGETSKO PIĆE d.o.o., Puškarićeva 15, 10250 Lučko</item>
    </izvorni_sadrzaj>
    <derivirana_varijabla naziv="DomainObject.Predmet.ProtuStrankaListFormatedWithAdress_1">
      <item>UMMBA ENERGETSKO PIĆE d.o.o., Puškarićeva 15, 10250 Lučko</item>
    </derivirana_varijabla>
  </DomainObject.Predmet.ProtuStrankaListFormatedWithAdress>
  <DomainObject.Predmet.ProtuStrankaListFormatedWithAdressOIB>
    <izvorni_sadrzaj>
      <item>UMMBA ENERGETSKO PIĆE d.o.o., OIB 22448315918, Puškarićeva 15, 10250 Lučko</item>
    </izvorni_sadrzaj>
    <derivirana_varijabla naziv="DomainObject.Predmet.ProtuStrankaListFormatedWithAdressOIB_1">
      <item>UMMBA ENERGETSKO PIĆE d.o.o., OIB 22448315918, Puškarićeva 15, 10250 Lučko</item>
    </derivirana_varijabla>
  </DomainObject.Predmet.ProtuStrankaListFormatedWithAdressOIB>
  <DomainObject.Predmet.ProtuStrankaListNazivFormated>
    <izvorni_sadrzaj>
      <item>UMMBA ENERGETSKO PIĆE d.o.o.</item>
    </izvorni_sadrzaj>
    <derivirana_varijabla naziv="DomainObject.Predmet.ProtuStrankaListNazivFormated_1">
      <item>UMMBA ENERGETSKO PIĆE d.o.o.</item>
    </derivirana_varijabla>
  </DomainObject.Predmet.ProtuStrankaListNazivFormated>
  <DomainObject.Predmet.ProtuStrankaListNazivFormatedOIB>
    <izvorni_sadrzaj>
      <item>UMMBA ENERGETSKO PIĆE d.o.o., OIB 22448315918</item>
    </izvorni_sadrzaj>
    <derivirana_varijabla naziv="DomainObject.Predmet.ProtuStrankaListNazivFormatedOIB_1">
      <item>UMMBA ENERGETSKO PIĆE d.o.o., OIB 22448315918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UMMBA ENERGETSKO PIĆE d.o.o.</izvorni_sadrzaj>
    <derivirana_varijabla naziv="DomainObject.Predmet.ProtustrankaIDrugi_1">UMMBA ENERGETSKO PIĆE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UMMBA ENERGETSKO PIĆE d.o.o., OIB 22448315918, Puškarićeva 15, 10250 Lučko</izvorni_sadrzaj>
    <derivirana_varijabla naziv="DomainObject.Predmet.ProtustrankaIDrugiAdressOIB_1">UMMBA ENERGETSKO PIĆE d.o.o., OIB 22448315918,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UMMBA ENERGETSKO PIĆE d.o.o.</item>
      <item>FINA Regionalni centar Zagreb</item>
    </izvorni_sadrzaj>
    <derivirana_varijabla naziv="DomainObject.Predmet.SudioniciListNaziv_1">
      <item>UMMBA ENERGETSKO PIĆE d.o.o.</item>
      <item>FINA Regionalni centar Zagreb</item>
    </derivirana_varijabla>
  </DomainObject.Predmet.SudioniciListNaziv>
  <DomainObject.Predmet.SudioniciListAdressOIB>
    <izvorni_sadrzaj>
      <item>UMMBA ENERGETSKO PIĆE d.o.o., OIB 22448315918, Puškarićeva 15,10250 Lučko</item>
      <item>FINA Regionalni centar Zagreb, OIB 85821130368, Trg svibanjskih žrtava 1995. 1,10000 Zagreb</item>
    </izvorni_sadrzaj>
    <derivirana_varijabla naziv="DomainObject.Predmet.SudioniciListAdressOIB_1">
      <item>UMMBA ENERGETSKO PIĆE d.o.o., OIB 22448315918, Puškarićeva 15,10250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22448315918</item>
      <item>, OIB 85821130368</item>
    </izvorni_sadrzaj>
    <derivirana_varijabla naziv="DomainObject.Predmet.SudioniciListNazivOIB_1">
      <item>, OIB 22448315918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2347</properties:Characters>
  <properties:Lines>84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2016-06-15T11:27:00Z</dcterms:created>
  <dc:creator>Darija Miličević</dc:creator>
  <dc:description/>
  <cp:keywords/>
  <cp:lastModifiedBy>Darija Miličević</cp:lastModifiedBy>
  <cp:lastPrinted>2016-06-30T06:38:00Z</cp:lastPrinted>
  <dcterms:modified xmlns:xsi="http://www.w3.org/2001/XMLSchema-instance" xsi:type="dcterms:W3CDTF">2016-06-30T06:42:00Z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