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fa90" w14:paraId="68efa9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6D4A58">
        <w:t>2421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D4A58">
        <w:t>2421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D4A58" w:rsidRPr="00B713BD">
        <w:t>MT SPORT KLUB d.o.o.</w:t>
      </w:r>
      <w:r w:rsidR="006D4A58">
        <w:t xml:space="preserve">, Petrinja (Grad Petrinja), Vinogradi 18, </w:t>
      </w:r>
      <w:r w:rsidR="006D4A58" w:rsidRPr="004D3A78">
        <w:t>OIB:</w:t>
      </w:r>
      <w:r w:rsidR="006D4A58">
        <w:t xml:space="preserve"> </w:t>
      </w:r>
      <w:r w:rsidR="006D4A58" w:rsidRPr="00B713BD">
        <w:t>99277949286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6D4A58">
        <w:t>9.266,88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2F1E46">
        <w:t>7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23966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St-2421/2015</izvorni_sadrzaj>
    <derivirana_varijabla naziv="DomainObject.Predmet.OznakaBroj_1">St-2421/2015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 SPORT KLUB d.o.o. zastupanog po punomoćniku Tin Petračić</izvorni_sadrzaj>
    <derivirana_varijabla naziv="DomainObject.Predmet.ProtustrankaFormated_1">  MT SPORT KLUB d.o.o. zastupanog po punomoćniku Tin Petračić</derivirana_varijabla>
  </DomainObject.Predmet.ProtustrankaFormated>
  <DomainObject.Predmet.ProtustrankaFormatedOIB>
    <izvorni_sadrzaj>  MT SPORT KLUB d.o.o., OIB 99277949286 zastupanog po punomoćniku Tin Petračić</izvorni_sadrzaj>
    <derivirana_varijabla naziv="DomainObject.Predmet.ProtustrankaFormatedOIB_1">  MT SPORT KLUB d.o.o., OIB 99277949286 zastupanog po punomoćniku Tin Petračić</derivirana_varijabla>
  </DomainObject.Predmet.ProtustrankaFormatedOIB>
  <DomainObject.Predmet.ProtustrankaFormatedWithAdress>
    <izvorni_sadrzaj> MT SPORT KLUB d.o.o., Vinogradi 18, 44250 Petrinja zastupanog po punomoćniku Tin Petračić</izvorni_sadrzaj>
    <derivirana_varijabla naziv="DomainObject.Predmet.ProtustrankaFormatedWithAdress_1"> MT SPORT KLUB d.o.o., Vinogradi 18, 44250 Petrinja zastupanog po punomoćniku Tin Petračić</derivirana_varijabla>
  </DomainObject.Predmet.ProtustrankaFormatedWithAdress>
  <DomainObject.Predmet.ProtustrankaFormatedWithAdressOIB>
    <izvorni_sadrzaj> MT SPORT KLUB d.o.o., OIB 99277949286, Vinogradi 18, 44250 Petrinja zastupanog po punomoćniku Tin Petračić</izvorni_sadrzaj>
    <derivirana_varijabla naziv="DomainObject.Predmet.ProtustrankaFormatedWithAdressOIB_1"> MT SPORT KLUB d.o.o., OIB 99277949286, Vinogradi 18, 44250 Petrinja zastupanog po punomoćniku Tin Petračić</derivirana_varijabla>
  </DomainObject.Predmet.ProtustrankaFormatedWithAdressOIB>
  <DomainObject.Predmet.ProtustrankaWithAdress>
    <izvorni_sadrzaj>MT SPORT KLUB d.o.o. Vinogradi 18, 44250 Petrinja</izvorni_sadrzaj>
    <derivirana_varijabla naziv="DomainObject.Predmet.ProtustrankaWithAdress_1">MT SPORT KLUB d.o.o. Vinogradi 18, 44250 Petrinja</derivirana_varijabla>
  </DomainObject.Predmet.ProtustrankaWithAdress>
  <DomainObject.Predmet.ProtustrankaWithAdressOIB>
    <izvorni_sadrzaj>MT SPORT KLUB d.o.o., OIB 99277949286, Vinogradi 18, 44250 Petrinja</izvorni_sadrzaj>
    <derivirana_varijabla naziv="DomainObject.Predmet.ProtustrankaWithAdressOIB_1">MT SPORT KLUB d.o.o., OIB 99277949286, Vinogradi 18, 44250 Petrinja</derivirana_varijabla>
  </DomainObject.Predmet.ProtustrankaWithAdressOIB>
  <DomainObject.Predmet.ProtustrankaNazivFormated>
    <izvorni_sadrzaj>MT SPORT KLUB d.o.o.</izvorni_sadrzaj>
    <derivirana_varijabla naziv="DomainObject.Predmet.ProtustrankaNazivFormated_1">MT SPORT KLUB d.o.o.</derivirana_varijabla>
  </DomainObject.Predmet.ProtustrankaNazivFormated>
  <DomainObject.Predmet.ProtustrankaNazivFormatedOIB>
    <izvorni_sadrzaj>MT SPORT KLUB d.o.o., OIB 99277949286</izvorni_sadrzaj>
    <derivirana_varijabla naziv="DomainObject.Predmet.ProtustrankaNazivFormatedOIB_1">MT SPORT KLUB d.o.o., OIB 99277949286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 SPORT KLUB d.o.o. zastupanog po punomoćniku Tin Petračić</item>
    </izvorni_sadrzaj>
    <derivirana_varijabla naziv="DomainObject.Predmet.ProtuStrankaListFormated_1">
      <item>MT SPORT KLUB d.o.o. zastupanog po punomoćniku Tin Petračić</item>
    </derivirana_varijabla>
  </DomainObject.Predmet.ProtuStrankaListFormated>
  <DomainObject.Predmet.ProtuStrankaListFormatedOIB>
    <izvorni_sadrzaj>
      <item>MT SPORT KLUB d.o.o., OIB 99277949286 zastupanog po punomoćniku Tin Petračić</item>
    </izvorni_sadrzaj>
    <derivirana_varijabla naziv="DomainObject.Predmet.ProtuStrankaListFormatedOIB_1">
      <item>MT SPORT KLUB d.o.o., OIB 99277949286 zastupanog po punomoćniku Tin Petračić</item>
    </derivirana_varijabla>
  </DomainObject.Predmet.ProtuStrankaListFormatedOIB>
  <DomainObject.Predmet.ProtuStrankaListFormatedWithAdress>
    <izvorni_sadrzaj>
      <item>MT SPORT KLUB d.o.o., Vinogradi 18, 44250 Petrinja zastupanog po punomoćniku Tin Petračić</item>
    </izvorni_sadrzaj>
    <derivirana_varijabla naziv="DomainObject.Predmet.ProtuStrankaListFormatedWithAdress_1">
      <item>MT SPORT KLUB d.o.o., Vinogradi 18, 44250 Petrinja zastupanog po punomoćniku Tin Petračić</item>
    </derivirana_varijabla>
  </DomainObject.Predmet.ProtuStrankaListFormatedWithAdress>
  <DomainObject.Predmet.ProtuStrankaListFormatedWithAdressOIB>
    <izvorni_sadrzaj>
      <item>MT SPORT KLUB d.o.o., OIB 99277949286, Vinogradi 18, 44250 Petrinja zastupanog po punomoćniku Tin Petračić</item>
    </izvorni_sadrzaj>
    <derivirana_varijabla naziv="DomainObject.Predmet.ProtuStrankaListFormatedWithAdressOIB_1">
      <item>MT SPORT KLUB d.o.o., OIB 99277949286, Vinogradi 18, 44250 Petrinja zastupanog po punomoćniku Tin Petračić</item>
    </derivirana_varijabla>
  </DomainObject.Predmet.ProtuStrankaListFormatedWithAdressOIB>
  <DomainObject.Predmet.ProtuStrankaListNazivFormated>
    <izvorni_sadrzaj>
      <item>MT SPORT KLUB d.o.o.</item>
    </izvorni_sadrzaj>
    <derivirana_varijabla naziv="DomainObject.Predmet.ProtuStrankaListNazivFormated_1">
      <item>MT SPORT KLUB d.o.o.</item>
    </derivirana_varijabla>
  </DomainObject.Predmet.ProtuStrankaListNazivFormated>
  <DomainObject.Predmet.ProtuStrankaListNazivFormatedOIB>
    <izvorni_sadrzaj>
      <item>MT SPORT KLUB d.o.o., OIB 99277949286</item>
    </izvorni_sadrzaj>
    <derivirana_varijabla naziv="DomainObject.Predmet.ProtuStrankaListNazivFormatedOIB_1">
      <item>MT SPORT KLUB d.o.o., OIB 99277949286</item>
    </derivirana_varijabla>
  </DomainObject.Predmet.ProtuStrankaListNazivFormatedOIB>
  <DomainObject.Predmet.OstaliListFormated>
    <izvorni_sadrzaj>
      <item>Tin Petračić punomoćnik sudionika u postupku MT SPORT KLUB d.o.o.</item>
    </izvorni_sadrzaj>
    <derivirana_varijabla naziv="DomainObject.Predmet.OstaliListFormated_1">
      <item>Tin Petračić punomoćnik sudionika u postupku MT SPORT KLUB d.o.o.</item>
    </derivirana_varijabla>
  </DomainObject.Predmet.OstaliListFormated>
  <DomainObject.Predmet.OstaliListFormatedOIB>
    <izvorni_sadrzaj>
      <item>Tin Petračić, OIB 49834625366 punomoćnik sudionika u postupku MT SPORT KLUB d.o.o.</item>
    </izvorni_sadrzaj>
    <derivirana_varijabla naziv="DomainObject.Predmet.OstaliListFormatedOIB_1">
      <item>Tin Petračić, OIB 49834625366 punomoćnik sudionika u postupku MT SPORT KLUB d.o.o.</item>
    </derivirana_varijabla>
  </DomainObject.Predmet.OstaliListFormatedOIB>
  <DomainObject.Predmet.OstaliListFormatedWithAdress>
    <izvorni_sadrzaj>
      <item>Tin Petračić, Davorina Bazjanca 17, 10000 Zagreb punomoćnik sudionika u postupku MT SPORT KLUB d.o.o.</item>
    </izvorni_sadrzaj>
    <derivirana_varijabla naziv="DomainObject.Predmet.OstaliListFormatedWithAdress_1">
      <item>Tin Petračić, Davorina Bazjanca 17, 10000 Zagreb punomoćnik sudionika u postupku MT SPORT KLUB d.o.o.</item>
    </derivirana_varijabla>
  </DomainObject.Predmet.OstaliListFormatedWithAdress>
  <DomainObject.Predmet.OstaliListFormatedWithAdressOIB>
    <izvorni_sadrzaj>
      <item>Tin Petračić, OIB 49834625366, Davorina Bazjanca 17, 10000 Zagreb punomoćnik sudionika u postupku MT SPORT KLUB d.o.o.</item>
    </izvorni_sadrzaj>
    <derivirana_varijabla naziv="DomainObject.Predmet.OstaliListFormatedWithAdressOIB_1">
      <item>Tin Petračić, OIB 49834625366, Davorina Bazjanca 17, 10000 Zagreb punomoćnik sudionika u postupku MT SPORT KLUB d.o.o.</item>
    </derivirana_varijabla>
  </DomainObject.Predmet.OstaliListFormatedWithAdressOIB>
  <DomainObject.Predmet.OstaliListNazivFormated>
    <izvorni_sadrzaj>
      <item>Tin Petračić</item>
    </izvorni_sadrzaj>
    <derivirana_varijabla naziv="DomainObject.Predmet.OstaliListNazivFormated_1">
      <item>Tin Petračić</item>
    </derivirana_varijabla>
  </DomainObject.Predmet.OstaliListNazivFormated>
  <DomainObject.Predmet.OstaliListNazivFormatedOIB>
    <izvorni_sadrzaj>
      <item>Tin Petračić, OIB 49834625366</item>
    </izvorni_sadrzaj>
    <derivirana_varijabla naziv="DomainObject.Predmet.OstaliListNazivFormatedOIB_1">
      <item>Tin Petračić, OIB 49834625366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 SPORT KLUB d.o.o.</izvorni_sadrzaj>
    <derivirana_varijabla naziv="DomainObject.Predmet.ProtustrankaIDrugi_1">MT SPORT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 SPORT KLUB d.o.o., OIB 99277949286, Vinogradi 18, 44250 Petrinja</izvorni_sadrzaj>
    <derivirana_varijabla naziv="DomainObject.Predmet.ProtustrankaIDrugiAdressOIB_1">MT SPORT KLUB d.o.o., OIB 99277949286, Vinogradi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 SPORT KLUB d.o.o.</item>
      <item>Tin Petračić</item>
    </izvorni_sadrzaj>
    <derivirana_varijabla naziv="DomainObject.Predmet.SudioniciListNaziv_1">
      <item>FINA Regionalni centar Zagreb</item>
      <item>MT SPORT KLUB d.o.o.</item>
      <item>Tin Petračić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MT SPORT KLUB d.o.o., OIB 99277949286, Vinogradi 18,44250 Petrinja</item>
      <item>Tin Petračić, OIB 49834625366, Davorina Bazjanca 17,10000 Zagreb</item>
    </izvorni_sadrzaj>
    <derivirana_varijabla naziv="DomainObject.Predmet.SudioniciListAdressOIB_1">
      <item>FINA Regionalni centar Zagreb, OIB 85821130368, Trg svibanjskih žrtava 1995. 1,10000 Zagreb</item>
      <item>MT SPORT KLUB d.o.o., OIB 99277949286, Vinogradi 18,44250 Petrinja</item>
      <item>Tin Petračić, OIB 49834625366, Davorina Bazjanca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99277949286</item>
      <item>, OIB 49834625366</item>
    </izvorni_sadrzaj>
    <derivirana_varijabla naziv="DomainObject.Predmet.SudioniciListNazivOIB_1">
      <item>, OIB 85821130368</item>
      <item>, OIB 99277949286</item>
      <item>, OIB 49834625366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1463</properties:Characters>
  <properties:Lines>42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2015-12-17T11:55:00Z</cp:lastPrinted>
  <dcterms:modified xmlns:xsi="http://www.w3.org/2001/XMLSchema-instance" xsi:type="dcterms:W3CDTF">2015-12-17T11:59:00Z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