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9b62" w14:paraId="f019b62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636184">
        <w:rPr>
          <w:szCs w:val="24"/>
        </w:rPr>
        <w:t>882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636184" w:rsidRPr="00636184">
        <w:t>INTEGRA N20 j.d.o.o., Čakovec, Novo Selo Rok, Maršala Tita 150,  MBS: 070109362, OIB: 36818293341</w:t>
      </w:r>
      <w:r w:rsidR="000571E3" w:rsidRPr="007F7A65">
        <w:t xml:space="preserve">, dana </w:t>
      </w:r>
      <w:r w:rsidR="00A475BE">
        <w:t>22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636184" w:rsidRPr="00636184">
        <w:t>INTEGRA N20 j.d.o.o., Čakovec, Novo Selo Rok, Maršala Tita 150,  MBS: 070109362, OIB: 36818293341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A475BE">
        <w:rPr>
          <w:szCs w:val="24"/>
        </w:rPr>
        <w:t>22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636184" w:rsidRPr="00636184">
        <w:t>INTEGRA N20 j.d.o.o., Čakovec, Novo Selo Rok, Maršala Tita 150,  MBS: 070109362, OIB: 36818293341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636184" w:rsidRPr="00636184">
        <w:t>Jugoslav Puran, Josipa Jelačića 12, Bjelovar, OIB: 70582689973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636184" w:rsidRPr="00636184">
        <w:t>INTEGRA N20 j.d.o.o., Čakovec, Novo Selo Rok, Maršala Tita 150,  MBS: 070109362, OIB: 36818293341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A475BE">
        <w:rPr>
          <w:szCs w:val="24"/>
        </w:rPr>
        <w:t>2</w:t>
      </w:r>
      <w:r w:rsidR="00636184">
        <w:rPr>
          <w:szCs w:val="24"/>
        </w:rPr>
        <w:t>3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A475BE">
        <w:rPr>
          <w:szCs w:val="24"/>
        </w:rPr>
        <w:t>22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91037F" w:rsidR="0091037F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1B52FA" w:rsidP="0091037F" w:rsidR="00B7038C" w:rsidRPr="007F7A65">
      <w:pPr>
        <w:rPr>
          <w:szCs w:val="24"/>
        </w:rPr>
      </w:pPr>
      <w:r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636184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636184" w:rsidRPr="00636184">
        <w:t>INTEGRA N20 j.d.o.o., Čakovec, No</w:t>
      </w:r>
      <w:r w:rsidR="00636184">
        <w:t>vo Selo Rok, Maršala Tita 150</w:t>
      </w:r>
    </w:p>
    <w:p w:rsidRDefault="00A80348" w:rsidP="00636184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636184" w:rsidRPr="00636184">
        <w:t>Kristina Hrnčić, Čakovec, Novo Selo Rok, Maršala Tita 150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351AF0" w:rsidRPr="007F7A65">
        <w:rPr>
          <w:szCs w:val="24"/>
        </w:rPr>
        <w:t>Čakovec</w:t>
      </w:r>
      <w:r w:rsidR="001B52FA" w:rsidRPr="007F7A65">
        <w:rPr>
          <w:szCs w:val="24"/>
        </w:rPr>
        <w:t xml:space="preserve">, </w:t>
      </w:r>
      <w:r w:rsidR="00351AF0" w:rsidRPr="007F7A65">
        <w:rPr>
          <w:szCs w:val="24"/>
        </w:rPr>
        <w:t>O. Keršovanija 11</w:t>
      </w:r>
    </w:p>
    <w:p w:rsidRDefault="00DF4B3F" w:rsidP="00636184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636184" w:rsidRPr="00636184">
        <w:t>Jugoslav Puran, Josipa Jelačić</w:t>
      </w:r>
      <w:r w:rsidR="00636184">
        <w:t>a 12, Bjelovar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037F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636184">
      <w:t>882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57719"/>
    <w:rsid w:val="002A2B19"/>
    <w:rsid w:val="002A6059"/>
    <w:rsid w:val="00316060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36184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907951"/>
    <w:rsid w:val="0091037F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475BE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3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37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3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3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3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37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3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3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St-882/2015</izvorni_sadrzaj>
    <derivirana_varijabla naziv="DomainObject.Predmet.OznakaBroj_1">St-882/2015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 N2O jednostavno društvo s ograničenom odgovornošću za trgovinu i usluge</izvorni_sadrzaj>
    <derivirana_varijabla naziv="DomainObject.Predmet.ProtustrankaFormated_1">  INTEGRA N2O jednostavno društvo s ograničenom odgovornošću za trgovinu i usluge</derivirana_varijabla>
  </DomainObject.Predmet.ProtustrankaFormated>
  <DomainObject.Predmet.ProtustrankaFormatedOIB>
    <izvorni_sadrzaj>  INTEGRA N2O jednostavno društvo s ograničenom odgovornošću za trgovinu i usluge, OIB 36818293341</izvorni_sadrzaj>
    <derivirana_varijabla naziv="DomainObject.Predmet.ProtustrankaFormatedOIB_1">  INTEGRA N2O jednostavno društvo s ograničenom odgovornošću za trgovinu i usluge, OIB 36818293341</derivirana_varijabla>
  </DomainObject.Predmet.ProtustrankaFormatedOIB>
  <DomainObject.Predmet.ProtustrankaFormatedWithAdress>
    <izvorni_sadrzaj> INTEGRA N2O jednostavno društvo s ograničenom odgovornošću za trgovinu i usluge, Maršala Tita 150, 40000 Novo Selo Rok</izvorni_sadrzaj>
    <derivirana_varijabla naziv="DomainObject.Predmet.ProtustrankaFormatedWithAdress_1"> INTEGRA N2O jednostavno društvo s ograničenom odgovornošću za trgovinu i usluge, Maršala Tita 150, 40000 Novo Selo Rok</derivirana_varijabla>
  </DomainObject.Predmet.ProtustrankaFormatedWithAdress>
  <DomainObject.Predmet.ProtustrankaFormatedWithAdressOIB>
    <izvorni_sadrzaj> INTEGRA N2O jednostavno društvo s ograničenom odgovornošću za trgovinu i usluge, OIB 36818293341, Maršala Tita 150, 40000 Novo Selo Rok</izvorni_sadrzaj>
    <derivirana_varijabla naziv="DomainObject.Predmet.ProtustrankaFormatedWithAdressOIB_1"> INTEGRA N2O jednostavno društvo s ograničenom odgovornošću za trgovinu i usluge, OIB 36818293341, Maršala Tita 150, 40000 Novo Selo Rok</derivirana_varijabla>
  </DomainObject.Predmet.ProtustrankaFormatedWithAdressOIB>
  <DomainObject.Predmet.ProtustrankaWithAdress>
    <izvorni_sadrzaj>INTEGRA N2O jednostavno društvo s ograničenom odgovornošću za trgovinu i usluge Maršala Tita 150, 40000 Novo Selo Rok</izvorni_sadrzaj>
    <derivirana_varijabla naziv="DomainObject.Predmet.ProtustrankaWithAdress_1">INTEGRA N2O jednostavno društvo s ograničenom odgovornošću za trgovinu i usluge Maršala Tita 150, 40000 Novo Selo Rok</derivirana_varijabla>
  </DomainObject.Predmet.ProtustrankaWithAdress>
  <DomainObject.Predmet.ProtustrankaWithAdressOIB>
    <izvorni_sadrzaj>INTEGRA N2O jednostavno društvo s ograničenom odgovornošću za trgovinu i usluge, OIB 36818293341, Maršala Tita 150, 40000 Novo Selo Rok</izvorni_sadrzaj>
    <derivirana_varijabla naziv="DomainObject.Predmet.ProtustrankaWithAdressOIB_1">INTEGRA N2O jednostavno društvo s ograničenom odgovornošću za trgovinu i usluge, OIB 36818293341, Maršala Tita 150, 40000 Novo Selo Rok</derivirana_varijabla>
  </DomainObject.Predmet.ProtustrankaWithAdressOIB>
  <DomainObject.Predmet.ProtustrankaNazivFormated>
    <izvorni_sadrzaj>INTEGRA N2O jednostavno društvo s ograničenom odgovornošću za trgovinu i usluge</izvorni_sadrzaj>
    <derivirana_varijabla naziv="DomainObject.Predmet.ProtustrankaNazivFormated_1">INTEGRA N2O jednostavno društvo s ograničenom odgovornošću za trgovinu i usluge</derivirana_varijabla>
  </DomainObject.Predmet.ProtustrankaNazivFormated>
  <DomainObject.Predmet.ProtustrankaNazivFormatedOIB>
    <izvorni_sadrzaj>INTEGRA N2O jednostavno društvo s ograničenom odgovornošću za trgovinu i usluge, OIB 36818293341</izvorni_sadrzaj>
    <derivirana_varijabla naziv="DomainObject.Predmet.ProtustrankaNazivFormatedOIB_1">INTEGRA N2O jednostavno društvo s ograničenom odgovornošću za trgovinu i usluge, OIB 36818293341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9257.30</izvorni_sadrzaj>
    <derivirana_varijabla naziv="DomainObject.Predmet.TrenutnaVrijednost_1">9257.30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INTEGRA N2O jednostavno društvo s ograničenom odgovornošću za trgovinu i usluge</item>
    </izvorni_sadrzaj>
    <derivirana_varijabla naziv="DomainObject.Predmet.ProtuStrankaListFormated_1">
      <item>INTEGRA N2O jednostavno društvo s ograničenom odgovornošću za trgovinu i usluge</item>
    </derivirana_varijabla>
  </DomainObject.Predmet.ProtuStrankaListFormated>
  <DomainObject.Predmet.ProtuStrankaListFormatedOIB>
    <izvorni_sadrzaj>
      <item>INTEGRA N2O jednostavno društvo s ograničenom odgovornošću za trgovinu i usluge, OIB 36818293341</item>
    </izvorni_sadrzaj>
    <derivirana_varijabla naziv="DomainObject.Predmet.ProtuStrankaListFormatedOIB_1">
      <item>INTEGRA N2O jednostavno društvo s ograničenom odgovornošću za trgovinu i usluge, OIB 36818293341</item>
    </derivirana_varijabla>
  </DomainObject.Predmet.ProtuStrankaListFormatedOIB>
  <DomainObject.Predmet.ProtuStrankaListFormatedWithAdress>
    <izvorni_sadrzaj>
      <item>INTEGRA N2O jednostavno društvo s ograničenom odgovornošću za trgovinu i usluge, Maršala Tita 150, 40000 Novo Selo Rok</item>
    </izvorni_sadrzaj>
    <derivirana_varijabla naziv="DomainObject.Predmet.ProtuStrankaListFormatedWithAdress_1">
      <item>INTEGRA N2O jednostavno društvo s ograničenom odgovornošću za trgovinu i usluge, Maršala Tita 150, 40000 Novo Selo Rok</item>
    </derivirana_varijabla>
  </DomainObject.Predmet.ProtuStrankaListFormatedWithAdress>
  <DomainObject.Predmet.ProtuStrankaListFormatedWithAdressOIB>
    <izvorni_sadrzaj>
      <item>INTEGRA N2O jednostavno društvo s ograničenom odgovornošću za trgovinu i usluge, OIB 36818293341, Maršala Tita 150, 40000 Novo Selo Rok</item>
    </izvorni_sadrzaj>
    <derivirana_varijabla naziv="DomainObject.Predmet.ProtuStrankaListFormatedWithAdressOIB_1">
      <item>INTEGRA N2O jednostavno društvo s ograničenom odgovornošću za trgovinu i usluge, OIB 36818293341, Maršala Tita 150, 40000 Novo Selo Rok</item>
    </derivirana_varijabla>
  </DomainObject.Predmet.ProtuStrankaListFormatedWithAdressOIB>
  <DomainObject.Predmet.ProtuStrankaListNazivFormated>
    <izvorni_sadrzaj>
      <item>INTEGRA N2O jednostavno društvo s ograničenom odgovornošću za trgovinu i usluge</item>
    </izvorni_sadrzaj>
    <derivirana_varijabla naziv="DomainObject.Predmet.ProtuStrankaListNazivFormated_1">
      <item>INTEGRA N2O jednostavno društvo s ograničenom odgovornošću za trgovinu i usluge</item>
    </derivirana_varijabla>
  </DomainObject.Predmet.ProtuStrankaListNazivFormated>
  <DomainObject.Predmet.ProtuStrankaListNazivFormatedOIB>
    <izvorni_sadrzaj>
      <item>INTEGRA N2O jednostavno društvo s ograničenom odgovornošću za trgovinu i usluge, OIB 36818293341</item>
    </izvorni_sadrzaj>
    <derivirana_varijabla naziv="DomainObject.Predmet.ProtuStrankaListNazivFormatedOIB_1">
      <item>INTEGRA N2O jednostavno društvo s ograničenom odgovornošću za trgovinu i usluge, OIB 36818293341</item>
    </derivirana_varijabla>
  </DomainObject.Predmet.ProtuStrankaListNazivFormatedOIB>
  <DomainObject.Predmet.OstaliListFormated>
    <izvorni_sadrzaj>
      <item>E-oglasna ploča</item>
      <item>Sudski registar</item>
      <item>Kristina Hrnčić</item>
      <item>Porezna uprava - Ispostava Čakovec</item>
      <item>Županijsko državno odvjetništvo</item>
    </izvorni_sadrzaj>
    <derivirana_varijabla naziv="DomainObject.Predmet.OstaliListFormated_1">
      <item>E-oglasna ploča</item>
      <item>Sudski registar</item>
      <item>Kristina Hrnčić</item>
      <item>Porezna uprava - Ispostava Čakovec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Kristina Hrnčić, OIB 34603987367</item>
      <item>Porezna uprava - Ispostava Čakovec</item>
      <item>Županijsko državno odvjetništvo</item>
    </izvorni_sadrzaj>
    <derivirana_varijabla naziv="DomainObject.Predmet.OstaliListFormatedOIB_1">
      <item>E-oglasna ploča</item>
      <item>Sudski registar</item>
      <item>Kristina Hrnčić, OIB 34603987367</item>
      <item>Porezna uprava - Ispostava Čakovec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Kristina Hrnčić, Maršala Tita 150, 40000 Novo Selo Rok</item>
      <item>Porezna uprava - Ispostava Čakovec, O. Keršovanija 11, 40000 Čakovec</item>
      <item>Županijsko državno odvjetništvo</item>
    </izvorni_sadrzaj>
    <derivirana_varijabla naziv="DomainObject.Predmet.OstaliListFormatedWithAdress_1">
      <item>E-oglasna ploča</item>
      <item>Sudski registar</item>
      <item>Kristina Hrnčić, Maršala Tita 150, 40000 Novo Selo Rok</item>
      <item>Porezna uprava - Ispostava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Kristina Hrnčić, OIB 34603987367, Maršala Tita 150, 40000 Novo Selo Rok</item>
      <item>Porezna uprava - Ispostava Čakovec, O. Keršovanija 11, 40000 Čakovec</item>
      <item>Županijsko državno odvjetništvo</item>
    </izvorni_sadrzaj>
    <derivirana_varijabla naziv="DomainObject.Predmet.OstaliListFormatedWithAdressOIB_1">
      <item>E-oglasna ploča</item>
      <item>Sudski registar</item>
      <item>Kristina Hrnčić, OIB 34603987367, Maršala Tita 150, 40000 Novo Selo Rok</item>
      <item>Porezna uprava - Ispostava Čakovec, O. Keršovanija 11, 40000 Čakovec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Kristina Hrnčić</item>
      <item>Porezna uprava - Ispostava Čakovec</item>
      <item>Županijsko državno odvjetništvo</item>
    </izvorni_sadrzaj>
    <derivirana_varijabla naziv="DomainObject.Predmet.OstaliListNazivFormated_1">
      <item>E-oglasna ploča</item>
      <item>Sudski registar</item>
      <item>Kristina Hrnčić</item>
      <item>Porezna uprava - Ispostava Čakovec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Kristina Hrnčić, OIB 34603987367</item>
      <item>Porezna uprava - Ispostava Čakovec</item>
      <item>Županijsko državno odvjetništvo</item>
    </izvorni_sadrzaj>
    <derivirana_varijabla naziv="DomainObject.Predmet.OstaliListNazivFormatedOIB_1">
      <item>E-oglasna ploča</item>
      <item>Sudski registar</item>
      <item>Kristina Hrnčić, OIB 34603987367</item>
      <item>Porezna uprava - Ispostava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INTEGRA N2O jednostavno društvo s ograničenom odgovornošću za trgovinu i usluge</izvorni_sadrzaj>
    <derivirana_varijabla naziv="DomainObject.Predmet.ProtustrankaIDrugi_1">INTEGRA N2O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INTEGRA N2O jednostavno društvo s ograničenom odgovornošću za trgovinu i usluge, OIB 36818293341, Maršala Tita 150, 40000 Novo Selo Rok</izvorni_sadrzaj>
    <derivirana_varijabla naziv="DomainObject.Predmet.ProtustrankaIDrugiAdressOIB_1">INTEGRA N2O jednostavno društvo s ograničenom odgovornošću za trgovinu i usluge, OIB 36818293341, Maršala Tita 150,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INTEGRA N2O jednostavno društvo s ograničenom odgovornošću za trgovinu i usluge</item>
      <item>E-oglasna ploča</item>
      <item>Sudski registar</item>
      <item>Kristina Hrnčić</item>
      <item>Porezna uprava - Ispostava Čakovec</item>
      <item>Županijsko državno odvjetništvo</item>
    </izvorni_sadrzaj>
    <derivirana_varijabla naziv="DomainObject.Predmet.SudioniciListNaziv_1">
      <item>Financijska agencija</item>
      <item>INTEGRA N2O jednostavno društvo s ograničenom odgovornošću za trgovinu i usluge</item>
      <item>E-oglasna ploča</item>
      <item>Sudski registar</item>
      <item>Kristina Hrnčić</item>
      <item>Porezna uprava - Ispostava Čakovec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INTEGRA N2O jednostavno društvo s ograničenom odgovornošću za trgovinu i usluge, OIB 36818293341, Maršala Tita 150,40000 Novo Selo Rok</item>
      <item>E-oglasna ploča</item>
      <item>Sudski registar</item>
      <item>Kristina Hrnčić, OIB 34603987367, Maršala Tita 150,40000 Novo Selo Rok</item>
      <item>Porezna uprava - Ispostava Čakovec, O. Keršovanija 11,40000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INTEGRA N2O jednostavno društvo s ograničenom odgovornošću za trgovinu i usluge, OIB 36818293341, Maršala Tita 150,40000 Novo Selo Rok</item>
      <item>E-oglasna ploča</item>
      <item>Sudski registar</item>
      <item>Kristina Hrnčić, OIB 34603987367, Maršala Tita 150,40000 Novo Selo Rok</item>
      <item>Porezna uprava - Ispostava Čakovec, O.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36818293341</item>
      <item>, OIB null</item>
      <item>, OIB null</item>
      <item>, OIB 34603987367</item>
      <item>, OIB null</item>
      <item>, OIB null</item>
    </izvorni_sadrzaj>
    <derivirana_varijabla naziv="DomainObject.Predmet.SudioniciListNazivOIB_1">
      <item>, OIB 85821130368</item>
      <item>, OIB 36818293341</item>
      <item>, OIB null</item>
      <item>, OIB null</item>
      <item>, OIB 34603987367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534</properties:Words>
  <properties:Characters>2853</properties:Characters>
  <properties:Lines>88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2016-01-22T09:38:00Z</dcterms:created>
  <dc:creator>Ljubica Makovec</dc:creator>
  <cp:lastModifiedBy>Nevenka Vuković</cp:lastModifiedBy>
  <cp:lastPrinted>2016-01-22T09:33:00Z</cp:lastPrinted>
  <dcterms:modified xmlns:xsi="http://www.w3.org/2001/XMLSchema-instance" xsi:type="dcterms:W3CDTF">2016-01-22T09:45:00Z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