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6deb" w14:paraId="3ae6deb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83F4D">
        <w:rPr>
          <w:b/>
          <w:lang w:val="hr-HR"/>
        </w:rPr>
        <w:t>1992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83F4D">
        <w:rPr>
          <w:lang w:val="hr-HR"/>
        </w:rPr>
        <w:t>CULINA d.o.o. Makarska, Ante Starčevića 32, OIB: 59275160962, MBS: 060271826</w:t>
      </w:r>
      <w:r w:rsidR="00A041FB">
        <w:rPr>
          <w:lang w:val="hr-HR"/>
        </w:rPr>
        <w:t>, dana</w:t>
      </w:r>
      <w:r w:rsidR="00671B2C">
        <w:rPr>
          <w:lang w:val="hr-HR"/>
        </w:rPr>
        <w:t xml:space="preserve"> </w:t>
      </w:r>
      <w:r w:rsidR="00FD4530">
        <w:rPr>
          <w:lang w:val="hr-HR"/>
        </w:rPr>
        <w:t>23</w:t>
      </w:r>
      <w:r w:rsidR="00A041FB">
        <w:rPr>
          <w:lang w:val="hr-HR"/>
        </w:rPr>
        <w:t>. ožujka 2017</w:t>
      </w:r>
      <w:r w:rsidR="00634348">
        <w:rPr>
          <w:lang w:val="hr-HR"/>
        </w:rPr>
        <w:t>. godine</w:t>
      </w:r>
    </w:p>
    <w:p w:rsidRDefault="00382327" w:rsidP="00D4027A" w:rsidR="00382327" w:rsidRPr="00FD4530">
      <w:pPr>
        <w:rPr>
          <w:sz w:val="28"/>
          <w:szCs w:val="28"/>
          <w:lang w:val="hr-HR"/>
        </w:rPr>
      </w:pPr>
    </w:p>
    <w:p w:rsidRDefault="00664952" w:rsidP="00D4027A" w:rsidR="00664952" w:rsidRPr="00A041FB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83F4D">
        <w:rPr>
          <w:lang w:val="hr-HR"/>
        </w:rPr>
        <w:t>CULINA d.o.o. Makarska, Ante Starčevića 32, OIB: 59275160962, MBS: 060271826</w:t>
      </w:r>
      <w:r>
        <w:rPr>
          <w:lang w:val="hr-HR"/>
        </w:rPr>
        <w:t>. Skraćeni st</w:t>
      </w:r>
      <w:r w:rsidR="00A041FB">
        <w:rPr>
          <w:lang w:val="hr-HR"/>
        </w:rPr>
        <w:t>ečajni postupak je otvoren dana</w:t>
      </w:r>
      <w:r w:rsidR="00671B2C">
        <w:rPr>
          <w:lang w:val="hr-HR"/>
        </w:rPr>
        <w:t xml:space="preserve"> </w:t>
      </w:r>
      <w:r w:rsidR="00FD4530">
        <w:rPr>
          <w:lang w:val="hr-HR"/>
        </w:rPr>
        <w:t>23</w:t>
      </w:r>
      <w:r w:rsidR="00A041FB">
        <w:rPr>
          <w:lang w:val="hr-HR"/>
        </w:rPr>
        <w:t>. ožujka 2017</w:t>
      </w:r>
      <w:r>
        <w:rPr>
          <w:lang w:val="hr-HR"/>
        </w:rPr>
        <w:t xml:space="preserve">. godine u </w:t>
      </w:r>
      <w:r w:rsidR="003B59F3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3B59F3">
        <w:t xml:space="preserve">Ada </w:t>
      </w:r>
      <w:r w:rsidR="003B59F3" w:rsidRPr="006F6592">
        <w:t>Rajković</w:t>
      </w:r>
      <w:r w:rsidR="003B59F3">
        <w:t>, magistra ekonomije, Split, Matice Hrvatske 10, OIB:</w:t>
      </w:r>
      <w:r w:rsidR="003B59F3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83F4D">
        <w:rPr>
          <w:lang w:val="hr-HR"/>
        </w:rPr>
        <w:t>CULINA d.o.o. Makarska, Ante Starčevića 32, OIB: 59275160962, MBS: 060271826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4D2865">
        <w:rPr>
          <w:lang w:val="hr-HR"/>
        </w:rPr>
        <w:t>1</w:t>
      </w:r>
      <w:r w:rsidR="00583F4D">
        <w:rPr>
          <w:lang w:val="hr-HR"/>
        </w:rPr>
        <w:t>6</w:t>
      </w:r>
      <w:r w:rsidR="00935ED7">
        <w:rPr>
          <w:lang w:val="hr-HR"/>
        </w:rPr>
        <w:t>.11</w:t>
      </w:r>
      <w:r w:rsidR="00766433">
        <w:rPr>
          <w:lang w:val="hr-HR"/>
        </w:rPr>
        <w:t>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583F4D">
        <w:rPr>
          <w:lang w:val="hr-HR"/>
        </w:rPr>
        <w:t>CULINA d.o.o. Makarska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583F4D">
        <w:rPr>
          <w:lang w:val="hr-HR"/>
        </w:rPr>
        <w:t>10</w:t>
      </w:r>
      <w:r w:rsidR="004D2865">
        <w:rPr>
          <w:lang w:val="hr-HR"/>
        </w:rPr>
        <w:t>.11.</w:t>
      </w:r>
      <w:r w:rsidR="007173B3">
        <w:rPr>
          <w:lang w:val="hr-HR"/>
        </w:rPr>
        <w:t>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83F4D">
        <w:rPr>
          <w:lang w:val="hr-HR"/>
        </w:rPr>
        <w:t>7.052,73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35711A">
        <w:rPr>
          <w:lang w:val="hr-HR"/>
        </w:rPr>
        <w:t>23. siječnja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</w:t>
      </w:r>
      <w:r w:rsidR="00193F49"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B59F3">
      <w:pPr>
        <w:jc w:val="center"/>
        <w:rPr>
          <w:lang w:val="hr-HR"/>
        </w:rPr>
      </w:pPr>
      <w:r w:rsidRPr="003B59F3">
        <w:rPr>
          <w:lang w:val="hr-HR"/>
        </w:rPr>
        <w:t>U Splitu</w:t>
      </w:r>
      <w:r w:rsidR="0002675F" w:rsidRPr="003B59F3">
        <w:rPr>
          <w:lang w:val="hr-HR"/>
        </w:rPr>
        <w:t>,</w:t>
      </w:r>
      <w:r w:rsidR="00671B2C" w:rsidRPr="003B59F3">
        <w:rPr>
          <w:lang w:val="hr-HR"/>
        </w:rPr>
        <w:t xml:space="preserve"> </w:t>
      </w:r>
      <w:r w:rsidR="00FD4530" w:rsidRPr="003B59F3">
        <w:rPr>
          <w:lang w:val="hr-HR"/>
        </w:rPr>
        <w:t>23</w:t>
      </w:r>
      <w:r w:rsidR="00A041FB" w:rsidRPr="003B59F3">
        <w:rPr>
          <w:lang w:val="hr-HR"/>
        </w:rPr>
        <w:t>. ožujka 2017</w:t>
      </w:r>
      <w:r w:rsidRPr="003B59F3">
        <w:rPr>
          <w:lang w:val="hr-HR"/>
        </w:rPr>
        <w:t>. godine.</w:t>
      </w:r>
    </w:p>
    <w:p w:rsidRDefault="00D4027A" w:rsidP="00D4027A" w:rsidR="00D4027A" w:rsidRPr="003B59F3">
      <w:pPr>
        <w:jc w:val="both"/>
        <w:rPr>
          <w:lang w:val="hr-HR"/>
        </w:rPr>
      </w:pPr>
      <w:r w:rsidRPr="003B59F3">
        <w:rPr>
          <w:lang w:val="hr-HR"/>
        </w:rPr>
        <w:t xml:space="preserve"> </w:t>
      </w:r>
    </w:p>
    <w:p w:rsidRDefault="00664952" w:rsidP="00641FD6" w:rsidR="00664952" w:rsidRPr="003B59F3">
      <w:pPr>
        <w:ind w:firstLine="708" w:left="7080"/>
      </w:pPr>
      <w:r w:rsidRPr="003B59F3">
        <w:t xml:space="preserve">S U D A C </w:t>
      </w:r>
    </w:p>
    <w:p w:rsidRDefault="00641FD6" w:rsidP="00B235F9" w:rsidR="00641FD6" w:rsidRPr="003B59F3">
      <w:pPr>
        <w:ind w:firstLine="708" w:left="6372"/>
        <w:rPr>
          <w:sz w:val="28"/>
          <w:szCs w:val="28"/>
        </w:rPr>
      </w:pPr>
    </w:p>
    <w:p w:rsidRDefault="00664952" w:rsidP="00641FD6" w:rsidR="00664952" w:rsidRPr="003B59F3">
      <w:pPr>
        <w:ind w:firstLine="708" w:left="7080"/>
      </w:pPr>
      <w:r w:rsidRPr="003B59F3">
        <w:t>Paško Bačić</w:t>
      </w:r>
    </w:p>
    <w:p w:rsidRDefault="00110325" w:rsidP="00641FD6" w:rsidR="00110325" w:rsidRPr="003B59F3"/>
    <w:p w:rsidRDefault="005745D6" w:rsidP="00641FD6" w:rsidR="005745D6" w:rsidRPr="003B59F3"/>
    <w:p w:rsidRDefault="003B59F3" w:rsidP="005745D6" w:rsidR="003B59F3">
      <w:pPr>
        <w:jc w:val="both"/>
        <w:rPr>
          <w:lang w:val="hr-HR"/>
        </w:rPr>
      </w:pPr>
    </w:p>
    <w:p w:rsidRDefault="003B59F3" w:rsidP="005745D6" w:rsidR="003B59F3">
      <w:pPr>
        <w:jc w:val="both"/>
        <w:rPr>
          <w:lang w:val="hr-HR"/>
        </w:rPr>
      </w:pPr>
    </w:p>
    <w:p w:rsidRDefault="005745D6" w:rsidP="005745D6" w:rsidR="005745D6" w:rsidRPr="003B59F3">
      <w:pPr>
        <w:jc w:val="both"/>
        <w:rPr>
          <w:lang w:val="hr-HR"/>
        </w:rPr>
      </w:pPr>
      <w:r w:rsidRPr="003B59F3">
        <w:rPr>
          <w:lang w:val="hr-HR"/>
        </w:rPr>
        <w:t xml:space="preserve">POUKA O PRAVNOM LIJEKU: </w:t>
      </w:r>
    </w:p>
    <w:p w:rsidRDefault="005745D6" w:rsidP="005745D6" w:rsidR="005745D6" w:rsidRPr="003B59F3">
      <w:pPr>
        <w:jc w:val="both"/>
        <w:rPr>
          <w:lang w:val="hr-HR"/>
        </w:rPr>
      </w:pPr>
      <w:r w:rsidRPr="003B59F3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3B59F3">
      <w:pPr>
        <w:jc w:val="both"/>
        <w:rPr>
          <w:lang w:val="hr-HR"/>
        </w:rPr>
      </w:pPr>
    </w:p>
    <w:p w:rsidRDefault="00CE04CD" w:rsidP="00D4027A" w:rsidR="00CE04CD" w:rsidRPr="003B59F3">
      <w:pPr>
        <w:jc w:val="both"/>
        <w:rPr>
          <w:lang w:val="hr-HR"/>
        </w:rPr>
      </w:pPr>
    </w:p>
    <w:p w:rsidRDefault="00403F01" w:rsidP="00403F01" w:rsidR="00403F01" w:rsidRPr="003B59F3">
      <w:pPr>
        <w:jc w:val="both"/>
        <w:rPr>
          <w:lang w:val="hr-HR"/>
        </w:rPr>
      </w:pPr>
      <w:r w:rsidRPr="003B59F3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FD4530">
        <w:rPr>
          <w:lang w:val="hr-HR"/>
        </w:rPr>
        <w:t>, Ispostava Makarska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A1B08" w:rsidRPr="003A1B0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83F4D">
      <w:t>1992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5591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5711A"/>
    <w:rsid w:val="00360FB8"/>
    <w:rsid w:val="00371386"/>
    <w:rsid w:val="003734BE"/>
    <w:rsid w:val="00375762"/>
    <w:rsid w:val="00382327"/>
    <w:rsid w:val="003855E7"/>
    <w:rsid w:val="003929B4"/>
    <w:rsid w:val="00395BAA"/>
    <w:rsid w:val="003A1B08"/>
    <w:rsid w:val="003B2826"/>
    <w:rsid w:val="003B562C"/>
    <w:rsid w:val="003B59F3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041FB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04CD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50C5"/>
    <w:rsid w:val="00FB7CE7"/>
    <w:rsid w:val="00FC4706"/>
    <w:rsid w:val="00FD3619"/>
    <w:rsid w:val="00FD4530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B0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1B0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1B0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1B0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B0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1B0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1B0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1B0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1992</izvorni_sadrzaj>
    <derivirana_varijabla naziv="DomainObject.Predmet.Broj_1">1992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St-1992/2016</izvorni_sadrzaj>
    <derivirana_varijabla naziv="DomainObject.Predmet.OznakaBroj_1">St-1992/2016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CULINA putnička agencija, društvo s ograničenom odgovornošću za turizam i usluge</izvorni_sadrzaj>
    <derivirana_varijabla naziv="DomainObject.Predmet.ProtustrankaFormated_1">  CULINA putnička agencija, društvo s ograničenom odgovornošću za turizam i usluge</derivirana_varijabla>
  </DomainObject.Predmet.ProtustrankaFormated>
  <DomainObject.Predmet.ProtustrankaFormatedOIB>
    <izvorni_sadrzaj>  CULINA putnička agencija, društvo s ograničenom odgovornošću za turizam i usluge, OIB 59275160962</izvorni_sadrzaj>
    <derivirana_varijabla naziv="DomainObject.Predmet.ProtustrankaFormatedOIB_1">  CULINA putnička agencija, društvo s ograničenom odgovornošću za turizam i usluge, OIB 59275160962</derivirana_varijabla>
  </DomainObject.Predmet.ProtustrankaFormatedOIB>
  <DomainObject.Predmet.ProtustrankaFormatedWithAdress>
    <izvorni_sadrzaj> CULINA putnička agencija, društvo s ograničenom odgovornošću za turizam i usluge, Ante Starčevića 32, 21300 Makarska</izvorni_sadrzaj>
    <derivirana_varijabla naziv="DomainObject.Predmet.ProtustrankaFormatedWithAdress_1"> CULINA putnička agencija, društvo s ograničenom odgovornošću za turizam i usluge, Ante Starčevića 32, 21300 Makarska</derivirana_varijabla>
  </DomainObject.Predmet.ProtustrankaFormatedWithAdress>
  <DomainObject.Predmet.ProtustrankaFormatedWithAdressOIB>
    <izvorni_sadrzaj> CULINA putnička agencija, društvo s ograničenom odgovornošću za turizam i usluge, OIB 59275160962, Ante Starčevića 32, 21300 Makarska</izvorni_sadrzaj>
    <derivirana_varijabla naziv="DomainObject.Predmet.ProtustrankaFormatedWithAdressOIB_1"> CULINA putnička agencija, društvo s ograničenom odgovornošću za turizam i usluge, OIB 59275160962, Ante Starčevića 32, 21300 Makarska</derivirana_varijabla>
  </DomainObject.Predmet.ProtustrankaFormatedWithAdressOIB>
  <DomainObject.Predmet.ProtustrankaWithAdress>
    <izvorni_sadrzaj>CULINA putnička agencija, društvo s ograničenom odgovornošću za turizam i usluge Ante Starčevića 32, 21300 Makarska</izvorni_sadrzaj>
    <derivirana_varijabla naziv="DomainObject.Predmet.ProtustrankaWithAdress_1">CULINA putnička agencija, društvo s ograničenom odgovornošću za turizam i usluge Ante Starčevića 32, 21300 Makarska</derivirana_varijabla>
  </DomainObject.Predmet.ProtustrankaWithAdress>
  <DomainObject.Predmet.ProtustrankaWithAdressOIB>
    <izvorni_sadrzaj>CULINA putnička agencija, društvo s ograničenom odgovornošću za turizam i usluge, OIB 59275160962, Ante Starčevića 32, 21300 Makarska</izvorni_sadrzaj>
    <derivirana_varijabla naziv="DomainObject.Predmet.ProtustrankaWithAdressOIB_1">CULINA putnička agencija, društvo s ograničenom odgovornošću za turizam i usluge, OIB 59275160962, Ante Starčevića 32, 21300 Makarska</derivirana_varijabla>
  </DomainObject.Predmet.ProtustrankaWithAdressOIB>
  <DomainObject.Predmet.ProtustrankaNazivFormated>
    <izvorni_sadrzaj>CULINA putnička agencija, društvo s ograničenom odgovornošću za turizam i usluge</izvorni_sadrzaj>
    <derivirana_varijabla naziv="DomainObject.Predmet.ProtustrankaNazivFormated_1">CULINA putnička agencija, društvo s ograničenom odgovornošću za turizam i usluge</derivirana_varijabla>
  </DomainObject.Predmet.ProtustrankaNazivFormated>
  <DomainObject.Predmet.ProtustrankaNazivFormatedOIB>
    <izvorni_sadrzaj>CULINA putnička agencija, društvo s ograničenom odgovornošću za turizam i usluge, OIB 59275160962</izvorni_sadrzaj>
    <derivirana_varijabla naziv="DomainObject.Predmet.ProtustrankaNazivFormatedOIB_1">CULINA putnička agencija, društvo s ograničenom odgovornošću za turizam i usluge, OIB 59275160962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7052.73</izvorni_sadrzaj>
    <derivirana_varijabla naziv="DomainObject.Predmet.TrenutnaVrijednost_1">7052.73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CULINA putnička agencija, društvo s ograničenom odgovornošću za turizam i usluge</item>
    </izvorni_sadrzaj>
    <derivirana_varijabla naziv="DomainObject.Predmet.ProtuStrankaListFormated_1">
      <item>CULINA putnička agencija, društvo s ograničenom odgovornošću za turizam i usluge</item>
    </derivirana_varijabla>
  </DomainObject.Predmet.ProtuStrankaListFormated>
  <DomainObject.Predmet.ProtuStrankaListFormatedOIB>
    <izvorni_sadrzaj>
      <item>CULINA putnička agencija, društvo s ograničenom odgovornošću za turizam i usluge, OIB 59275160962</item>
    </izvorni_sadrzaj>
    <derivirana_varijabla naziv="DomainObject.Predmet.ProtuStrankaListFormatedOIB_1">
      <item>CULINA putnička agencija, društvo s ograničenom odgovornošću za turizam i usluge, OIB 59275160962</item>
    </derivirana_varijabla>
  </DomainObject.Predmet.ProtuStrankaListFormatedOIB>
  <DomainObject.Predmet.ProtuStrankaListFormatedWithAdress>
    <izvorni_sadrzaj>
      <item>CULINA putnička agencija, društvo s ograničenom odgovornošću za turizam i usluge, Ante Starčevića 32, 21300 Makarska</item>
    </izvorni_sadrzaj>
    <derivirana_varijabla naziv="DomainObject.Predmet.ProtuStrankaListFormatedWithAdress_1">
      <item>CULINA putnička agencija, društvo s ograničenom odgovornošću za turizam i usluge, Ante Starčevića 32, 21300 Makarska</item>
    </derivirana_varijabla>
  </DomainObject.Predmet.ProtuStrankaListFormatedWithAdress>
  <DomainObject.Predmet.ProtuStrankaListFormatedWithAdressOIB>
    <izvorni_sadrzaj>
      <item>CULINA putnička agencija, društvo s ograničenom odgovornošću za turizam i usluge, OIB 59275160962, Ante Starčevića 32, 21300 Makarska</item>
    </izvorni_sadrzaj>
    <derivirana_varijabla naziv="DomainObject.Predmet.ProtuStrankaListFormatedWithAdressOIB_1">
      <item>CULINA putnička agencija, društvo s ograničenom odgovornošću za turizam i usluge, OIB 59275160962, Ante Starčevića 32, 21300 Makarska</item>
    </derivirana_varijabla>
  </DomainObject.Predmet.ProtuStrankaListFormatedWithAdressOIB>
  <DomainObject.Predmet.ProtuStrankaListNazivFormated>
    <izvorni_sadrzaj>
      <item>CULINA putnička agencija, društvo s ograničenom odgovornošću za turizam i usluge</item>
    </izvorni_sadrzaj>
    <derivirana_varijabla naziv="DomainObject.Predmet.ProtuStrankaListNazivFormated_1">
      <item>CULINA putnička agencija, društvo s ograničenom odgovornošću za turizam i usluge</item>
    </derivirana_varijabla>
  </DomainObject.Predmet.ProtuStrankaListNazivFormated>
  <DomainObject.Predmet.ProtuStrankaListNazivFormatedOIB>
    <izvorni_sadrzaj>
      <item>CULINA putnička agencija, društvo s ograničenom odgovornošću za turizam i usluge, OIB 59275160962</item>
    </izvorni_sadrzaj>
    <derivirana_varijabla naziv="DomainObject.Predmet.ProtuStrankaListNazivFormatedOIB_1">
      <item>CULINA putnička agencija, društvo s ograničenom odgovornošću za turizam i usluge, OIB 59275160962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CULINA putnička agencija, društvo s ograničenom odgovornošću za turizam i usluge</izvorni_sadrzaj>
    <derivirana_varijabla naziv="DomainObject.Predmet.ProtustrankaIDrugi_1">CULINA putnička agencija,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CULINA putnička agencija, društvo s ograničenom odgovornošću za turizam i usluge, OIB 59275160962, Ante Starčevića 32, 21300 Makarska</izvorni_sadrzaj>
    <derivirana_varijabla naziv="DomainObject.Predmet.ProtustrankaIDrugiAdressOIB_1">CULINA putnička agencija, društvo s ograničenom odgovornošću za turizam i usluge, OIB 59275160962,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CULINA putnička agencija, društvo s ograničenom odgovornošću za turizam i usluge</item>
      <item>FINANCIJSKA AGENCIJA, RC SPLIT</item>
    </izvorni_sadrzaj>
    <derivirana_varijabla naziv="DomainObject.Predmet.SudioniciListNaziv_1">
      <item>CULINA putnička agencija, društvo s ograničenom odgovornošću za turizam i usluge</item>
      <item>FINANCIJSKA AGENCIJA, RC SPLIT</item>
    </derivirana_varijabla>
  </DomainObject.Predmet.SudioniciListNaziv>
  <DomainObject.Predmet.SudioniciListAdressOIB>
    <izvorni_sadrzaj>
      <item>CULINA putnička agencija, društvo s ograničenom odgovornošću za turizam i usluge, OIB 59275160962, Ante Starčevića 32,21300 Makarska</item>
      <item>FINANCIJSKA AGENCIJA, RC SPLIT, OIB 85821130368, Mažuranićevo šetalište 24 b,21000 Split</item>
    </izvorni_sadrzaj>
    <derivirana_varijabla naziv="DomainObject.Predmet.SudioniciListAdressOIB_1">
      <item>CULINA putnička agencija, društvo s ograničenom odgovornošću za turizam i usluge, OIB 59275160962, Ante Starčevića 32,21300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59275160962</item>
      <item>, OIB 85821130368</item>
    </izvorni_sadrzaj>
    <derivirana_varijabla naziv="DomainObject.Predmet.SudioniciListNazivOIB_1">
      <item>, OIB 59275160962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980089-B5B5-48CE-9B2E-B597E170F2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778</properties:Words>
  <properties:Characters>4172</properties:Characters>
  <properties:Lines>111</properties:Lines>
  <properties:Paragraphs>35</properties:Paragraphs>
  <properties:TotalTime>374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2017-03-23T11:02:00Z</dcterms:modified>
  <cp:revision>298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