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B75B7" w:rsidR="006B75B7">
        <w:tc>
          <w:tcPr>
            <w:tcW w:type="dxa" w:w="3060"/>
          </w:tcPr>
          <w:p w:rsidRDefault="006B75B7" w:rsidR="006B75B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6B75B7" w:rsidR="006B75B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6B75B7" w:rsidR="006B75B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6B75B7" w:rsidR="006B75B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6B75B7" w:rsidR="006B75B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6B75B7" w:rsidR="006B75B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6B75B7" w:rsidR="006B75B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6B75B7" w:rsidR="006B75B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6B75B7" w:rsidR="006B75B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6B75B7" w:rsidR="006B75B7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6B75B7" w:rsidR="006B75B7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6B75B7" w:rsidR="006B75B7">
        <w:tc>
          <w:tcPr>
            <w:tcW w:type="dxa" w:w="3060"/>
          </w:tcPr>
          <w:p w:rsidRDefault="006B75B7" w:rsidR="006B75B7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527631a" w14:paraId="527631a" w:rsidRDefault="006B75B7" w:rsidP="006B75B7" w:rsidR="006B75B7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</w:p>
    <w:p w:rsidRDefault="006B75B7" w:rsidP="006B75B7" w:rsidR="006B75B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6B75B7" w:rsidP="006B75B7" w:rsidR="006B75B7">
      <w:pPr>
        <w:jc w:val="center"/>
        <w:rPr>
          <w:rFonts w:cs="Times New Roman" w:eastAsia="Times New Roman"/>
          <w:szCs w:val="24"/>
          <w:lang w:eastAsia="hr-HR"/>
        </w:rPr>
      </w:pPr>
    </w:p>
    <w:p w:rsidRDefault="006B75B7" w:rsidP="006B75B7" w:rsidR="006B75B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6B75B7" w:rsidP="006B75B7" w:rsidR="006B75B7">
      <w:pPr>
        <w:jc w:val="center"/>
        <w:rPr>
          <w:rFonts w:cs="Times New Roman" w:eastAsia="Times New Roman"/>
          <w:szCs w:val="24"/>
          <w:lang w:eastAsia="hr-HR"/>
        </w:rPr>
      </w:pPr>
    </w:p>
    <w:p w:rsidRDefault="006B75B7" w:rsidP="006B75B7" w:rsidR="006B75B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6B75B7" w:rsidP="006B75B7" w:rsidR="006B75B7">
      <w:pPr>
        <w:jc w:val="center"/>
        <w:rPr>
          <w:rFonts w:cs="Times New Roman" w:eastAsia="Times New Roman"/>
          <w:szCs w:val="24"/>
          <w:lang w:eastAsia="hr-HR"/>
        </w:rPr>
      </w:pPr>
    </w:p>
    <w:p w:rsidRDefault="006B75B7" w:rsidP="006B75B7" w:rsidR="006B75B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NOVATECH ISTRAŽIVANJE  d.o.o. MBS:080651529, OIB:13396698225, Zagreb, Gundulićeva 35, dana 27. travnja 2016. </w:t>
      </w:r>
    </w:p>
    <w:p w:rsidRDefault="006B75B7" w:rsidP="006B75B7" w:rsidR="006B75B7">
      <w:pPr>
        <w:jc w:val="both"/>
        <w:rPr>
          <w:rFonts w:cs="Times New Roman" w:eastAsia="Times New Roman"/>
          <w:szCs w:val="24"/>
          <w:lang w:eastAsia="hr-HR"/>
        </w:rPr>
      </w:pPr>
    </w:p>
    <w:p w:rsidRDefault="006B75B7" w:rsidP="006B75B7" w:rsidR="006B75B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6B75B7" w:rsidP="006B75B7" w:rsidR="006B75B7">
      <w:pPr>
        <w:jc w:val="center"/>
        <w:rPr>
          <w:rFonts w:cs="Times New Roman" w:eastAsia="Times New Roman"/>
          <w:szCs w:val="24"/>
          <w:lang w:eastAsia="hr-HR"/>
        </w:rPr>
      </w:pPr>
    </w:p>
    <w:p w:rsidRDefault="006B75B7" w:rsidP="006B75B7" w:rsidR="006B75B7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dužnikom NOVATECH ISTRAŽIVANJE  d.o.o. MBS:080651529, OIB:13396698225, Zagreb, Gundulićeva 35.</w:t>
      </w:r>
    </w:p>
    <w:p w:rsidRDefault="006B75B7" w:rsidP="006B75B7" w:rsidR="006B75B7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B75B7" w:rsidP="006B75B7" w:rsidR="006B75B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6B75B7" w:rsidP="006B75B7" w:rsidR="006B75B7">
      <w:pPr>
        <w:jc w:val="both"/>
        <w:rPr>
          <w:rFonts w:cs="Times New Roman" w:eastAsia="Times New Roman"/>
          <w:szCs w:val="24"/>
          <w:lang w:eastAsia="hr-HR"/>
        </w:rPr>
      </w:pPr>
    </w:p>
    <w:p w:rsidRDefault="006B75B7" w:rsidP="006B75B7" w:rsidR="006B75B7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6B75B7" w:rsidP="006B75B7" w:rsidR="006B75B7">
      <w:pPr>
        <w:jc w:val="both"/>
        <w:rPr>
          <w:rFonts w:cs="Times New Roman" w:eastAsia="Times New Roman"/>
          <w:szCs w:val="20"/>
          <w:lang w:eastAsia="hr-HR"/>
        </w:rPr>
      </w:pPr>
    </w:p>
    <w:p w:rsidRDefault="006B75B7" w:rsidP="006B75B7" w:rsidR="006B75B7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505 dana te da ukupni iznos duga evidentiranog na temelju neizvršenih osnova za plaćanje iznosi 7.918,43 kuna na dan 1. rujna 2015.</w:t>
      </w:r>
    </w:p>
    <w:p w:rsidRDefault="006B75B7" w:rsidP="006B75B7" w:rsidR="006B75B7">
      <w:pPr>
        <w:jc w:val="both"/>
        <w:rPr>
          <w:rFonts w:cs="Times New Roman" w:eastAsia="Times New Roman"/>
          <w:szCs w:val="20"/>
          <w:lang w:eastAsia="hr-HR"/>
        </w:rPr>
      </w:pPr>
    </w:p>
    <w:p w:rsidRDefault="006B75B7" w:rsidP="006B75B7" w:rsidR="006B75B7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6B75B7" w:rsidP="006B75B7" w:rsidR="006B75B7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6B75B7" w:rsidP="006B75B7" w:rsidR="006B75B7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6B75B7" w:rsidP="006B75B7" w:rsidR="006B75B7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6B75B7" w:rsidP="006B75B7" w:rsidR="006B75B7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6B75B7" w:rsidP="006B75B7" w:rsidR="006B75B7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6B75B7" w:rsidP="006B75B7" w:rsidR="006B75B7">
      <w:pPr>
        <w:jc w:val="center"/>
        <w:rPr>
          <w:rFonts w:cs="Times New Roman" w:eastAsia="Times New Roman"/>
          <w:szCs w:val="20"/>
          <w:lang w:eastAsia="hr-HR"/>
        </w:rPr>
      </w:pPr>
    </w:p>
    <w:p w:rsidRDefault="006B75B7" w:rsidP="006B75B7" w:rsidR="006B75B7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6B75B7" w:rsidP="006B75B7" w:rsidR="006B75B7">
      <w:pPr>
        <w:jc w:val="center"/>
        <w:rPr>
          <w:rFonts w:cs="Times New Roman" w:eastAsia="Times New Roman"/>
          <w:szCs w:val="20"/>
          <w:lang w:eastAsia="hr-HR"/>
        </w:rPr>
      </w:pPr>
    </w:p>
    <w:p w:rsidRDefault="006B75B7" w:rsidP="006B75B7" w:rsidR="006B75B7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6B75B7" w:rsidP="006B75B7" w:rsidR="006B75B7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6B75B7" w:rsidP="006B75B7" w:rsidR="006B75B7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455F4E">
        <w:rPr>
          <w:rFonts w:cs="Times New Roman" w:eastAsia="Times New Roman"/>
          <w:szCs w:val="20"/>
          <w:lang w:eastAsia="hr-HR"/>
        </w:rPr>
        <w:t>, 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6B75B7" w:rsidP="006B75B7" w:rsidR="006B75B7">
      <w:pPr>
        <w:jc w:val="both"/>
        <w:rPr>
          <w:rFonts w:cs="Times New Roman" w:eastAsia="Times New Roman"/>
          <w:szCs w:val="24"/>
          <w:lang w:eastAsia="hr-HR"/>
        </w:rPr>
      </w:pPr>
    </w:p>
    <w:p w:rsidRDefault="006B75B7" w:rsidP="006B75B7" w:rsidR="006B75B7">
      <w:pPr>
        <w:jc w:val="both"/>
        <w:rPr>
          <w:rFonts w:cs="Times New Roman" w:eastAsia="Times New Roman"/>
          <w:szCs w:val="24"/>
          <w:lang w:eastAsia="hr-HR"/>
        </w:rPr>
      </w:pPr>
    </w:p>
    <w:p w:rsidRDefault="006B75B7" w:rsidP="006B75B7" w:rsidR="006B75B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6B75B7" w:rsidP="006B75B7" w:rsidR="006B75B7">
      <w:pPr>
        <w:jc w:val="both"/>
        <w:rPr>
          <w:rFonts w:cs="Times New Roman" w:eastAsia="Times New Roman"/>
          <w:i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6B75B7" w:rsidP="006B75B7" w:rsidR="006B75B7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6B75B7" w:rsidP="006B75B7" w:rsidR="006B75B7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455F4E" w:rsidP="00455F4E" w:rsidR="006B75B7">
      <w:pPr>
        <w:ind w:firstLine="708" w:left="424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455F4E" w:rsidP="00455F4E" w:rsidR="00455F4E">
      <w:pPr>
        <w:ind w:firstLine="708" w:left="4956"/>
        <w:jc w:val="both"/>
        <w:rPr>
          <w:rFonts w:cs="Times New Roman" w:eastAsia="Times New Roman"/>
          <w:sz w:val="22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6B75B7" w:rsidP="006B75B7" w:rsidR="006B75B7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B75B7" w:rsidP="006B75B7" w:rsidR="006B75B7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B75B7" w:rsidP="006B75B7" w:rsidR="006B75B7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6B75B7" w:rsidP="006B75B7" w:rsidR="006B75B7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6B75B7" w:rsidP="006B75B7" w:rsidR="006B75B7">
      <w:pPr>
        <w:spacing w:lineRule="auto" w:line="276" w:after="200"/>
        <w:rPr>
          <w:rFonts w:hAnsiTheme="minorHAnsi" w:asciiTheme="minorHAnsi"/>
          <w:sz w:val="22"/>
        </w:rPr>
      </w:pPr>
    </w:p>
    <w:p w:rsidRDefault="006B75B7" w:rsidP="006B75B7" w:rsidR="006B75B7">
      <w:pPr>
        <w:spacing w:lineRule="auto" w:line="276" w:after="200"/>
        <w:rPr>
          <w:rFonts w:hAnsiTheme="minorHAnsi" w:asciiTheme="minorHAnsi"/>
          <w:sz w:val="22"/>
        </w:rPr>
      </w:pPr>
    </w:p>
    <w:p w:rsidRDefault="006B75B7" w:rsidP="006B75B7" w:rsidR="006B75B7">
      <w:pPr>
        <w:spacing w:lineRule="auto" w:line="276" w:after="200"/>
        <w:rPr>
          <w:rFonts w:hAnsiTheme="minorHAnsi" w:asciiTheme="minorHAnsi"/>
          <w:sz w:val="22"/>
        </w:rPr>
      </w:pPr>
    </w:p>
    <w:p w:rsidRDefault="006B75B7" w:rsidP="006B75B7" w:rsidR="006B75B7">
      <w:pPr>
        <w:spacing w:lineRule="auto" w:line="276" w:after="200"/>
        <w:rPr>
          <w:rFonts w:hAnsiTheme="minorHAnsi" w:asciiTheme="minorHAnsi"/>
          <w:sz w:val="22"/>
        </w:rPr>
      </w:pPr>
    </w:p>
    <w:p w:rsidRDefault="006B75B7" w:rsidP="006B75B7" w:rsidR="006B75B7">
      <w:pPr>
        <w:spacing w:lineRule="auto" w:line="276" w:after="200"/>
        <w:rPr>
          <w:rFonts w:hAnsiTheme="minorHAnsi" w:asciiTheme="minorHAnsi"/>
          <w:sz w:val="22"/>
        </w:rPr>
      </w:pPr>
    </w:p>
    <w:p w:rsidRDefault="006B75B7" w:rsidP="006B75B7" w:rsidR="006B75B7"/>
    <w:p w:rsidRDefault="006B75B7" w:rsidP="006B75B7" w:rsidR="006B75B7"/>
    <w:p w:rsidRDefault="006B75B7" w:rsidP="006B75B7" w:rsidR="006B75B7"/>
    <w:p w:rsidRDefault="006B75B7" w:rsidP="006B75B7" w:rsidR="006B75B7"/>
    <w:p w:rsidRDefault="006C181C" w:rsidR="006C181C"/>
    <w:sectPr w:rsidR="006C181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EC6" w:rsidP="006B75B7" w:rsidR="00486EC6">
      <w:r>
        <w:separator/>
      </w:r>
    </w:p>
  </w:endnote>
  <w:endnote w:id="0" w:type="continuationSeparator">
    <w:p w:rsidRDefault="00486EC6" w:rsidP="006B75B7" w:rsidR="00486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EC6" w:rsidP="006B75B7" w:rsidR="00486EC6">
      <w:r>
        <w:separator/>
      </w:r>
    </w:p>
  </w:footnote>
  <w:footnote w:id="0" w:type="continuationSeparator">
    <w:p w:rsidRDefault="00486EC6" w:rsidP="006B75B7" w:rsidR="00486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8529222"/>
      <w:docPartObj>
        <w:docPartGallery w:val="Page Numbers (Top of Page)"/>
        <w:docPartUnique/>
      </w:docPartObj>
    </w:sdtPr>
    <w:sdtEndPr/>
    <w:sdtContent>
      <w:p w:rsidRDefault="006B75B7" w:rsidR="006B75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F4E">
          <w:rPr>
            <w:noProof/>
          </w:rPr>
          <w:t>1</w:t>
        </w:r>
        <w:r>
          <w:fldChar w:fldCharType="end"/>
        </w:r>
      </w:p>
    </w:sdtContent>
  </w:sdt>
  <w:p w:rsidRDefault="006B75B7" w:rsidP="006B75B7" w:rsidR="006B75B7">
    <w:pPr>
      <w:pStyle w:val="Zaglavlje"/>
      <w:jc w:val="right"/>
    </w:pPr>
    <w:r>
      <w:t>81. St-5888/2015-5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5B7"/>
    <w:rsid w:val="00455F4E"/>
    <w:rsid w:val="00486EC6"/>
    <w:rsid w:val="006B75B7"/>
    <w:rsid w:val="006C181C"/>
    <w:rsid w:val="00AE295B"/>
    <w:rsid w:val="00B5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75B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75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75B7"/>
  </w:style>
  <w:style w:styleId="Podnoje" w:type="paragraph">
    <w:name w:val="footer"/>
    <w:basedOn w:val="Normal"/>
    <w:link w:val="PodnojeChar"/>
    <w:uiPriority w:val="99"/>
    <w:unhideWhenUsed/>
    <w:rsid w:val="006B75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75B7"/>
  </w:style>
  <w:style w:styleId="Tekstrezerviranogmjesta" w:type="character">
    <w:name w:val="Placeholder Text"/>
    <w:basedOn w:val="Zadanifontodlomka"/>
    <w:uiPriority w:val="99"/>
    <w:semiHidden/>
    <w:rsid w:val="00455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F4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5F4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5F4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5F4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75B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75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75B7"/>
  </w:style>
  <w:style w:styleId="Podnoje" w:type="paragraph">
    <w:name w:val="footer"/>
    <w:basedOn w:val="Normal"/>
    <w:link w:val="PodnojeChar"/>
    <w:uiPriority w:val="99"/>
    <w:unhideWhenUsed/>
    <w:rsid w:val="006B75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75B7"/>
  </w:style>
  <w:style w:styleId="Tekstrezerviranogmjesta" w:type="character">
    <w:name w:val="Placeholder Text"/>
    <w:basedOn w:val="Zadanifontodlomka"/>
    <w:uiPriority w:val="99"/>
    <w:semiHidden/>
    <w:rsid w:val="00455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F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5F4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5F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5F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2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5888</izvorni_sadrzaj>
    <derivirana_varijabla naziv="DomainObject.Predmet.Broj_1">5888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St-5888/2015</izvorni_sadrzaj>
    <derivirana_varijabla naziv="DomainObject.Predmet.OznakaBroj_1">St-5888/2015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NOVATECH ISTRAŽIVANJE d.o.o.</izvorni_sadrzaj>
    <derivirana_varijabla naziv="DomainObject.Predmet.ProtustrankaFormated_1">  NOVATECH ISTRAŽIVANJE d.o.o.</derivirana_varijabla>
  </DomainObject.Predmet.ProtustrankaFormated>
  <DomainObject.Predmet.ProtustrankaFormatedOIB>
    <izvorni_sadrzaj>  NOVATECH ISTRAŽIVANJE d.o.o., OIB 13396698225</izvorni_sadrzaj>
    <derivirana_varijabla naziv="DomainObject.Predmet.ProtustrankaFormatedOIB_1">  NOVATECH ISTRAŽIVANJE d.o.o., OIB 13396698225</derivirana_varijabla>
  </DomainObject.Predmet.ProtustrankaFormatedOIB>
  <DomainObject.Predmet.ProtustrankaFormatedWithAdress>
    <izvorni_sadrzaj> NOVATECH ISTRAŽIVANJE d.o.o., Gundulićeva 35, 10000 Zagreb</izvorni_sadrzaj>
    <derivirana_varijabla naziv="DomainObject.Predmet.ProtustrankaFormatedWithAdress_1"> NOVATECH ISTRAŽIVANJE d.o.o., Gundulićeva 35, 10000 Zagreb</derivirana_varijabla>
  </DomainObject.Predmet.ProtustrankaFormatedWithAdress>
  <DomainObject.Predmet.ProtustrankaFormatedWithAdressOIB>
    <izvorni_sadrzaj> NOVATECH ISTRAŽIVANJE d.o.o., OIB 13396698225, Gundulićeva 35, 10000 Zagreb</izvorni_sadrzaj>
    <derivirana_varijabla naziv="DomainObject.Predmet.ProtustrankaFormatedWithAdressOIB_1"> NOVATECH ISTRAŽIVANJE d.o.o., OIB 13396698225, Gundulićeva 35, 10000 Zagreb</derivirana_varijabla>
  </DomainObject.Predmet.ProtustrankaFormatedWithAdressOIB>
  <DomainObject.Predmet.ProtustrankaWithAdress>
    <izvorni_sadrzaj>NOVATECH ISTRAŽIVANJE d.o.o. Gundulićeva 35, 10000 Zagreb</izvorni_sadrzaj>
    <derivirana_varijabla naziv="DomainObject.Predmet.ProtustrankaWithAdress_1">NOVATECH ISTRAŽIVANJE d.o.o. Gundulićeva 35, 10000 Zagreb</derivirana_varijabla>
  </DomainObject.Predmet.ProtustrankaWithAdress>
  <DomainObject.Predmet.ProtustrankaWithAdressOIB>
    <izvorni_sadrzaj>NOVATECH ISTRAŽIVANJE d.o.o., OIB 13396698225, Gundulićeva 35, 10000 Zagreb</izvorni_sadrzaj>
    <derivirana_varijabla naziv="DomainObject.Predmet.ProtustrankaWithAdressOIB_1">NOVATECH ISTRAŽIVANJE d.o.o., OIB 13396698225, Gundulićeva 35, 10000 Zagreb</derivirana_varijabla>
  </DomainObject.Predmet.ProtustrankaWithAdressOIB>
  <DomainObject.Predmet.ProtustrankaNazivFormated>
    <izvorni_sadrzaj>NOVATECH ISTRAŽIVANJE d.o.o.</izvorni_sadrzaj>
    <derivirana_varijabla naziv="DomainObject.Predmet.ProtustrankaNazivFormated_1">NOVATECH ISTRAŽIVANJE d.o.o.</derivirana_varijabla>
  </DomainObject.Predmet.ProtustrankaNazivFormated>
  <DomainObject.Predmet.ProtustrankaNazivFormatedOIB>
    <izvorni_sadrzaj>NOVATECH ISTRAŽIVANJE d.o.o., OIB 13396698225</izvorni_sadrzaj>
    <derivirana_varijabla naziv="DomainObject.Predmet.ProtustrankaNazivFormatedOIB_1">NOVATECH ISTRAŽIVANJE d.o.o., OIB 13396698225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NOVATECH ISTRAŽIVANJE d.o.o.</item>
    </izvorni_sadrzaj>
    <derivirana_varijabla naziv="DomainObject.Predmet.ProtuStrankaListFormated_1">
      <item>NOVATECH ISTRAŽIVANJE d.o.o.</item>
    </derivirana_varijabla>
  </DomainObject.Predmet.ProtuStrankaListFormated>
  <DomainObject.Predmet.ProtuStrankaListFormatedOIB>
    <izvorni_sadrzaj>
      <item>NOVATECH ISTRAŽIVANJE d.o.o., OIB 13396698225</item>
    </izvorni_sadrzaj>
    <derivirana_varijabla naziv="DomainObject.Predmet.ProtuStrankaListFormatedOIB_1">
      <item>NOVATECH ISTRAŽIVANJE d.o.o., OIB 13396698225</item>
    </derivirana_varijabla>
  </DomainObject.Predmet.ProtuStrankaListFormatedOIB>
  <DomainObject.Predmet.ProtuStrankaListFormatedWithAdress>
    <izvorni_sadrzaj>
      <item>NOVATECH ISTRAŽIVANJE d.o.o., Gundulićeva 35, 10000 Zagreb</item>
    </izvorni_sadrzaj>
    <derivirana_varijabla naziv="DomainObject.Predmet.ProtuStrankaListFormatedWithAdress_1">
      <item>NOVATECH ISTRAŽIVANJE d.o.o., Gundulićeva 35, 10000 Zagreb</item>
    </derivirana_varijabla>
  </DomainObject.Predmet.ProtuStrankaListFormatedWithAdress>
  <DomainObject.Predmet.ProtuStrankaListFormatedWithAdressOIB>
    <izvorni_sadrzaj>
      <item>NOVATECH ISTRAŽIVANJE d.o.o., OIB 13396698225, Gundulićeva 35, 10000 Zagreb</item>
    </izvorni_sadrzaj>
    <derivirana_varijabla naziv="DomainObject.Predmet.ProtuStrankaListFormatedWithAdressOIB_1">
      <item>NOVATECH ISTRAŽIVANJE d.o.o., OIB 13396698225, Gundulićeva 35, 10000 Zagreb</item>
    </derivirana_varijabla>
  </DomainObject.Predmet.ProtuStrankaListFormatedWithAdressOIB>
  <DomainObject.Predmet.ProtuStrankaListNazivFormated>
    <izvorni_sadrzaj>
      <item>NOVATECH ISTRAŽIVANJE d.o.o.</item>
    </izvorni_sadrzaj>
    <derivirana_varijabla naziv="DomainObject.Predmet.ProtuStrankaListNazivFormated_1">
      <item>NOVATECH ISTRAŽIVANJE d.o.o.</item>
    </derivirana_varijabla>
  </DomainObject.Predmet.ProtuStrankaListNazivFormated>
  <DomainObject.Predmet.ProtuStrankaListNazivFormatedOIB>
    <izvorni_sadrzaj>
      <item>NOVATECH ISTRAŽIVANJE d.o.o., OIB 13396698225</item>
    </izvorni_sadrzaj>
    <derivirana_varijabla naziv="DomainObject.Predmet.ProtuStrankaListNazivFormatedOIB_1">
      <item>NOVATECH ISTRAŽIVANJE d.o.o., OIB 13396698225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NOVATECH ISTRAŽIVANJE d.o.o.</izvorni_sadrzaj>
    <derivirana_varijabla naziv="DomainObject.Predmet.ProtustrankaIDrugi_1">NOVATECH ISTRAŽIVANJE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NOVATECH ISTRAŽIVANJE d.o.o., OIB 13396698225, Gundulićeva 35, 10000 Zagreb</izvorni_sadrzaj>
    <derivirana_varijabla naziv="DomainObject.Predmet.ProtustrankaIDrugiAdressOIB_1">NOVATECH ISTRAŽIVANJE d.o.o., OIB 13396698225,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NOVATECH ISTRAŽIVANJE d.o.o.</item>
    </izvorni_sadrzaj>
    <derivirana_varijabla naziv="DomainObject.Predmet.SudioniciListNaziv_1">
      <item>FINA Regionalni centar Zagreb</item>
      <item>NOVATECH ISTRAŽIVANJE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NOVATECH ISTRAŽIVANJE d.o.o., OIB 13396698225, Gundulićeva 35,10000 Zagreb</item>
    </izvorni_sadrzaj>
    <derivirana_varijabla naziv="DomainObject.Predmet.SudioniciListAdressOIB_1">
      <item>FINA Regionalni centar Zagreb, OIB 85821130368, Trg svibanjskih žrtava 1995. br.1,10000 Zagreb</item>
      <item>NOVATECH ISTRAŽIVANJE d.o.o., OIB 13396698225,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13396698225</item>
    </izvorni_sadrzaj>
    <derivirana_varijabla naziv="DomainObject.Predmet.SudioniciListNazivOIB_1">
      <item>, OIB 85821130368</item>
      <item>, OIB 13396698225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1949</properties:Characters>
  <properties:Lines>82</properties:Lines>
  <properties:Paragraphs>20</properties:Paragraphs>
  <properties:TotalTime>4</properties:TotalTime>
  <properties:ScaleCrop>false</properties:ScaleCrop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2016-04-27T10:54:00Z</dcterms:created>
  <dc:creator>Lidija Klinčić</dc:creator>
  <cp:lastModifiedBy>Lidija Klinčić</cp:lastModifiedBy>
  <cp:lastPrinted>2016-04-27T10:57:00Z</cp:lastPrinted>
  <dcterms:modified xmlns:xsi="http://www.w3.org/2001/XMLSchema-instance" xsi:type="dcterms:W3CDTF">2016-04-27T10:59:00Z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