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d36c" w14:paraId="657d36c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STALNA SLUŽBA  U SLAVONSKOM BRODU</w:t>
      </w:r>
      <w:r w:rsidR="00186A55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6A55">
        <w:rPr>
          <w:rFonts w:cs="Times New Roman" w:hAnsi="Times New Roman" w:ascii="Times New Roman"/>
          <w:b/>
          <w:sz w:val="24"/>
          <w:szCs w:val="24"/>
        </w:rPr>
        <w:t xml:space="preserve"> 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870C8A">
        <w:rPr>
          <w:rFonts w:cs="Times New Roman" w:hAnsi="Times New Roman" w:ascii="Times New Roman"/>
          <w:sz w:val="24"/>
          <w:szCs w:val="24"/>
        </w:rPr>
        <w:t>BELONG 92 jednostavno</w:t>
      </w:r>
      <w:r w:rsidR="00425F2F">
        <w:rPr>
          <w:rFonts w:cs="Times New Roman" w:hAnsi="Times New Roman" w:ascii="Times New Roman"/>
          <w:sz w:val="24"/>
          <w:szCs w:val="24"/>
        </w:rPr>
        <w:t xml:space="preserve"> društvo s ograničenom odgovornošću za trgovinu</w:t>
      </w:r>
      <w:r w:rsidR="00E360A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870C8A">
        <w:rPr>
          <w:rFonts w:cs="Times New Roman" w:hAnsi="Times New Roman" w:ascii="Times New Roman"/>
          <w:sz w:val="24"/>
          <w:szCs w:val="24"/>
        </w:rPr>
        <w:t>BELONG 92 j.</w:t>
      </w:r>
      <w:r w:rsidR="00E360A8">
        <w:rPr>
          <w:rFonts w:cs="Times New Roman" w:hAnsi="Times New Roman" w:ascii="Times New Roman"/>
          <w:sz w:val="24"/>
          <w:szCs w:val="24"/>
        </w:rPr>
        <w:t xml:space="preserve"> d.o.o., Zagreb, </w:t>
      </w:r>
      <w:r w:rsidR="00870C8A">
        <w:rPr>
          <w:rFonts w:cs="Times New Roman" w:hAnsi="Times New Roman" w:ascii="Times New Roman"/>
          <w:sz w:val="24"/>
          <w:szCs w:val="24"/>
        </w:rPr>
        <w:t>Ulica Hrvatskog proljeća 26</w:t>
      </w:r>
      <w:r w:rsidR="00E360A8">
        <w:rPr>
          <w:rFonts w:cs="Times New Roman" w:hAnsi="Times New Roman" w:ascii="Times New Roman"/>
          <w:sz w:val="24"/>
          <w:szCs w:val="24"/>
        </w:rPr>
        <w:t xml:space="preserve">, OIB </w:t>
      </w:r>
      <w:r w:rsidR="00870C8A">
        <w:rPr>
          <w:rFonts w:cs="Times New Roman" w:hAnsi="Times New Roman" w:ascii="Times New Roman"/>
          <w:sz w:val="24"/>
          <w:szCs w:val="24"/>
        </w:rPr>
        <w:t>04212104821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425F2F">
        <w:rPr>
          <w:rFonts w:cs="Times New Roman" w:hAnsi="Times New Roman" w:ascii="Times New Roman"/>
          <w:sz w:val="24"/>
          <w:szCs w:val="24"/>
        </w:rPr>
        <w:t>14. 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C6C9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5F2F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902173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>. siječnja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DC6C9B">
        <w:rPr>
          <w:rFonts w:cs="Times New Roman" w:hAnsi="Times New Roman" w:ascii="Times New Roman"/>
          <w:b/>
          <w:sz w:val="24"/>
          <w:szCs w:val="24"/>
        </w:rPr>
        <w:t>8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870C8A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8565BD">
        <w:rPr>
          <w:rFonts w:cs="Times New Roman" w:hAnsi="Times New Roman" w:ascii="Times New Roman"/>
          <w:sz w:val="24"/>
          <w:szCs w:val="24"/>
        </w:rPr>
        <w:t>13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 w:rsidR="006D4389">
        <w:rPr>
          <w:rFonts w:cs="Times New Roman" w:hAnsi="Times New Roman" w:ascii="Times New Roman"/>
          <w:sz w:val="24"/>
          <w:szCs w:val="24"/>
        </w:rPr>
        <w:t xml:space="preserve"> travnja</w:t>
      </w:r>
      <w:r w:rsidR="00356E50">
        <w:rPr>
          <w:rFonts w:cs="Times New Roman" w:hAnsi="Times New Roman" w:ascii="Times New Roman"/>
          <w:sz w:val="24"/>
          <w:szCs w:val="24"/>
        </w:rPr>
        <w:t xml:space="preserve"> 2017.godine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8565BD">
        <w:rPr>
          <w:rFonts w:cs="Times New Roman" w:hAnsi="Times New Roman" w:ascii="Times New Roman"/>
          <w:sz w:val="24"/>
          <w:szCs w:val="24"/>
        </w:rPr>
        <w:t>tri</w:t>
      </w:r>
      <w:r w:rsidR="00F44327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zaposlen</w:t>
      </w:r>
      <w:r w:rsidR="008565BD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osob</w:t>
      </w:r>
      <w:r w:rsidR="008565BD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</w:t>
      </w:r>
      <w:r w:rsidR="008565BD">
        <w:rPr>
          <w:rFonts w:cs="Times New Roman" w:hAnsi="Times New Roman" w:ascii="Times New Roman"/>
          <w:sz w:val="24"/>
          <w:szCs w:val="24"/>
        </w:rPr>
        <w:t>e poslovne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račun</w:t>
      </w:r>
      <w:r w:rsidR="008565BD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565BD">
        <w:rPr>
          <w:rFonts w:cs="Times New Roman" w:hAnsi="Times New Roman" w:ascii="Times New Roman"/>
          <w:sz w:val="24"/>
          <w:szCs w:val="24"/>
        </w:rPr>
        <w:t xml:space="preserve">Podravske banke d.d., Splitske banke, Erste &amp; </w:t>
      </w:r>
      <w:proofErr w:type="spellStart"/>
      <w:r w:rsidR="008565BD">
        <w:rPr>
          <w:rFonts w:cs="Times New Roman" w:hAnsi="Times New Roman" w:ascii="Times New Roman"/>
          <w:sz w:val="24"/>
          <w:szCs w:val="24"/>
        </w:rPr>
        <w:t>Steiermarkische</w:t>
      </w:r>
      <w:proofErr w:type="spellEnd"/>
      <w:r w:rsidR="008565B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565BD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8565BD">
        <w:rPr>
          <w:rFonts w:cs="Times New Roman" w:hAnsi="Times New Roman" w:ascii="Times New Roman"/>
          <w:sz w:val="24"/>
          <w:szCs w:val="24"/>
        </w:rPr>
        <w:t xml:space="preserve"> d.d. i Zagrebačke banke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6D4389">
        <w:rPr>
          <w:rFonts w:cs="Times New Roman" w:hAnsi="Times New Roman" w:ascii="Times New Roman"/>
          <w:sz w:val="24"/>
          <w:szCs w:val="24"/>
        </w:rPr>
        <w:t>14. 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56E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 w:rsidR="001F1FBB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DNA: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Dužniku </w:t>
      </w:r>
      <w:r w:rsidR="00356E50">
        <w:rPr>
          <w:rFonts w:cs="Times New Roman" w:hAnsi="Times New Roman" w:ascii="Times New Roman"/>
          <w:sz w:val="20"/>
          <w:szCs w:val="20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444" w:rsidP="009C2470" w:rsidR="00044444">
      <w:pPr>
        <w:spacing w:lineRule="auto" w:line="240" w:after="0"/>
      </w:pPr>
      <w:r>
        <w:separator/>
      </w:r>
    </w:p>
  </w:endnote>
  <w:endnote w:id="0" w:type="continuationSeparator">
    <w:p w:rsidRDefault="00044444" w:rsidP="009C2470" w:rsidR="000444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444" w:rsidP="009C2470" w:rsidR="00044444">
      <w:pPr>
        <w:spacing w:lineRule="auto" w:line="240" w:after="0"/>
      </w:pPr>
      <w:r>
        <w:separator/>
      </w:r>
    </w:p>
  </w:footnote>
  <w:footnote w:id="0" w:type="continuationSeparator">
    <w:p w:rsidRDefault="00044444" w:rsidP="009C2470" w:rsidR="000444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175739">
      <w:rPr>
        <w:rFonts w:cs="Times New Roman" w:hAnsi="Times New Roman" w:ascii="Times New Roman"/>
        <w:b/>
        <w:sz w:val="24"/>
        <w:szCs w:val="24"/>
      </w:rPr>
      <w:t>7</w:t>
    </w:r>
    <w:r w:rsidR="00870C8A">
      <w:rPr>
        <w:rFonts w:cs="Times New Roman" w:hAnsi="Times New Roman" w:ascii="Times New Roman"/>
        <w:b/>
        <w:sz w:val="24"/>
        <w:szCs w:val="24"/>
      </w:rPr>
      <w:t>51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870C8A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44"/>
    <w:rsid w:val="000444BA"/>
    <w:rsid w:val="000C6D7E"/>
    <w:rsid w:val="00123290"/>
    <w:rsid w:val="00175739"/>
    <w:rsid w:val="00186A55"/>
    <w:rsid w:val="001D00A6"/>
    <w:rsid w:val="001F1FBB"/>
    <w:rsid w:val="00205819"/>
    <w:rsid w:val="002D7E57"/>
    <w:rsid w:val="0035004F"/>
    <w:rsid w:val="00356E50"/>
    <w:rsid w:val="0041595B"/>
    <w:rsid w:val="00425F2F"/>
    <w:rsid w:val="004C7F82"/>
    <w:rsid w:val="005401D4"/>
    <w:rsid w:val="0067180A"/>
    <w:rsid w:val="006775CB"/>
    <w:rsid w:val="006D4389"/>
    <w:rsid w:val="006E59CC"/>
    <w:rsid w:val="0075342A"/>
    <w:rsid w:val="00767A60"/>
    <w:rsid w:val="008565BD"/>
    <w:rsid w:val="00870C8A"/>
    <w:rsid w:val="00902173"/>
    <w:rsid w:val="00945D51"/>
    <w:rsid w:val="00987C6F"/>
    <w:rsid w:val="009B0841"/>
    <w:rsid w:val="009C2470"/>
    <w:rsid w:val="00A03E7D"/>
    <w:rsid w:val="00BB5D1F"/>
    <w:rsid w:val="00C81B6E"/>
    <w:rsid w:val="00D147B3"/>
    <w:rsid w:val="00DA37D2"/>
    <w:rsid w:val="00DB052E"/>
    <w:rsid w:val="00DB69F0"/>
    <w:rsid w:val="00DC6C9B"/>
    <w:rsid w:val="00E360A8"/>
    <w:rsid w:val="00E447AC"/>
    <w:rsid w:val="00F44327"/>
    <w:rsid w:val="00FA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DB6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9F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9F0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9F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9F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DB6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9F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9F0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9F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9F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BELONG 92 jednostavno društvo s ograničenom odgovornošću za trgovinu</izvorni_sadrzaj>
    <derivirana_varijabla naziv="DomainObject.Predmet.ProtustrankaFormated_1">  BELONG 92 jednostavno društvo s ograničenom odgovornošću za trgovinu</derivirana_varijabla>
  </DomainObject.Predmet.ProtustrankaFormated>
  <DomainObject.Predmet.ProtustrankaFormatedOIB>
    <izvorni_sadrzaj>  BELONG 92 jednostavno društvo s ograničenom odgovornošću za trgovinu, OIB 04212104821</izvorni_sadrzaj>
    <derivirana_varijabla naziv="DomainObject.Predmet.ProtustrankaFormatedOIB_1">  BELONG 92 jednostavno društvo s ograničenom odgovornošću za trgovinu, OIB 04212104821</derivirana_varijabla>
  </DomainObject.Predmet.ProtustrankaFormatedOIB>
  <DomainObject.Predmet.ProtustrankaFormatedWithAdress>
    <izvorni_sadrzaj> BELONG 92 jednostavno društvo s ograničenom odgovornošću za trgovinu, Ulica Hrvatskog proljeća 26, 10000 Zagreb</izvorni_sadrzaj>
    <derivirana_varijabla naziv="DomainObject.Predmet.ProtustrankaFormatedWithAdress_1"> BELONG 92 jednostavno društvo s ograničenom odgovornošću za trgovinu, Ulica Hrvatskog proljeća 26, 10000 Zagreb</derivirana_varijabla>
  </DomainObject.Predmet.ProtustrankaFormatedWithAdress>
  <DomainObject.Predmet.ProtustrankaFormatedWithAdressOIB>
    <izvorni_sadrzaj> BELONG 92 jednostavno društvo s ograničenom odgovornošću za trgovinu, OIB 04212104821, Ulica Hrvatskog proljeća 26, 10000 Zagreb</izvorni_sadrzaj>
    <derivirana_varijabla naziv="DomainObject.Predmet.ProtustrankaFormatedWithAdressOIB_1"> BELONG 92 jednostavno društvo s ograničenom odgovornošću za trgovinu, OIB 04212104821, Ulica Hrvatskog proljeća 26, 10000 Zagreb</derivirana_varijabla>
  </DomainObject.Predmet.ProtustrankaFormatedWithAdressOIB>
  <DomainObject.Predmet.ProtustrankaWithAdress>
    <izvorni_sadrzaj>BELONG 92 jednostavno društvo s ograničenom odgovornošću za trgovinu Ulica Hrvatskog proljeća 26, 10000 Zagreb</izvorni_sadrzaj>
    <derivirana_varijabla naziv="DomainObject.Predmet.ProtustrankaWithAdress_1">BELONG 92 jednostavno društvo s ograničenom odgovornošću za trgovinu Ulica Hrvatskog proljeća 26, 10000 Zagreb</derivirana_varijabla>
  </DomainObject.Predmet.ProtustrankaWithAdress>
  <DomainObject.Predmet.ProtustrankaWithAdressOIB>
    <izvorni_sadrzaj>BELONG 92 jednostavno društvo s ograničenom odgovornošću za trgovinu, OIB 04212104821, Ulica Hrvatskog proljeća 26, 10000 Zagreb</izvorni_sadrzaj>
    <derivirana_varijabla naziv="DomainObject.Predmet.ProtustrankaWithAdressOIB_1">BELONG 92 jednostavno društvo s ograničenom odgovornošću za trgovinu, OIB 04212104821, Ulica Hrvatskog proljeća 26, 10000 Zagreb</derivirana_varijabla>
  </DomainObject.Predmet.ProtustrankaWithAdressOIB>
  <DomainObject.Predmet.ProtustrankaNazivFormated>
    <izvorni_sadrzaj>BELONG 92 jednostavno društvo s ograničenom odgovornošću za trgovinu</izvorni_sadrzaj>
    <derivirana_varijabla naziv="DomainObject.Predmet.ProtustrankaNazivFormated_1">BELONG 92 jednostavno društvo s ograničenom odgovornošću za trgovinu</derivirana_varijabla>
  </DomainObject.Predmet.ProtustrankaNazivFormated>
  <DomainObject.Predmet.ProtustrankaNazivFormatedOIB>
    <izvorni_sadrzaj>BELONG 92 jednostavno društvo s ograničenom odgovornošću za trgovinu, OIB 04212104821</izvorni_sadrzaj>
    <derivirana_varijabla naziv="DomainObject.Predmet.ProtustrankaNazivFormatedOIB_1">BELONG 92 jednostavno društvo s ograničenom odgovornošću za trgovinu, OIB 04212104821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BELONG 92 jednostavno društvo s ograničenom odgovornošću za trgovinu</item>
    </izvorni_sadrzaj>
    <derivirana_varijabla naziv="DomainObject.Predmet.ProtuStrankaListFormated_1">
      <item>BELONG 92 jednostavno društvo s ograničenom odgovornošću za trgovinu</item>
    </derivirana_varijabla>
  </DomainObject.Predmet.ProtuStrankaListFormated>
  <DomainObject.Predmet.ProtuStrankaListFormatedOIB>
    <izvorni_sadrzaj>
      <item>BELONG 92 jednostavno društvo s ograničenom odgovornošću za trgovinu, OIB 04212104821</item>
    </izvorni_sadrzaj>
    <derivirana_varijabla naziv="DomainObject.Predmet.ProtuStrankaListFormatedOIB_1">
      <item>BELONG 92 jednostavno društvo s ograničenom odgovornošću za trgovinu, OIB 04212104821</item>
    </derivirana_varijabla>
  </DomainObject.Predmet.ProtuStrankaListFormatedOIB>
  <DomainObject.Predmet.ProtuStrankaListFormatedWithAdress>
    <izvorni_sadrzaj>
      <item>BELONG 92 jednostavno društvo s ograničenom odgovornošću za trgovinu, Ulica Hrvatskog proljeća 26, 10000 Zagreb</item>
    </izvorni_sadrzaj>
    <derivirana_varijabla naziv="DomainObject.Predmet.ProtuStrankaListFormatedWithAdress_1">
      <item>BELONG 92 jednostavno društvo s ograničenom odgovornošću za trgovinu, Ulica Hrvatskog proljeća 26, 10000 Zagreb</item>
    </derivirana_varijabla>
  </DomainObject.Predmet.ProtuStrankaListFormatedWithAdress>
  <DomainObject.Predmet.ProtuStrankaListFormatedWithAdressOIB>
    <izvorni_sadrzaj>
      <item>BELONG 92 jednostavno društvo s ograničenom odgovornošću za trgovinu, OIB 04212104821, Ulica Hrvatskog proljeća 26, 10000 Zagreb</item>
    </izvorni_sadrzaj>
    <derivirana_varijabla naziv="DomainObject.Predmet.ProtuStrankaListFormatedWithAdressOIB_1">
      <item>BELONG 92 jednostavno društvo s ograničenom odgovornošću za trgovinu, OIB 04212104821, Ulica Hrvatskog proljeća 26, 10000 Zagreb</item>
    </derivirana_varijabla>
  </DomainObject.Predmet.ProtuStrankaListFormatedWithAdressOIB>
  <DomainObject.Predmet.ProtuStrankaListNazivFormated>
    <izvorni_sadrzaj>
      <item>BELONG 92 jednostavno društvo s ograničenom odgovornošću za trgovinu</item>
    </izvorni_sadrzaj>
    <derivirana_varijabla naziv="DomainObject.Predmet.ProtuStrankaListNazivFormated_1">
      <item>BELONG 92 jednostavno društvo s ograničenom odgovornošću za trgovinu</item>
    </derivirana_varijabla>
  </DomainObject.Predmet.ProtuStrankaListNazivFormated>
  <DomainObject.Predmet.ProtuStrankaListNazivFormatedOIB>
    <izvorni_sadrzaj>
      <item>BELONG 92 jednostavno društvo s ograničenom odgovornošću za trgovinu, OIB 04212104821</item>
    </izvorni_sadrzaj>
    <derivirana_varijabla naziv="DomainObject.Predmet.ProtuStrankaListNazivFormatedOIB_1">
      <item>BELONG 92 jednostavno društvo s ograničenom odgovornošću za trgovinu, OIB 04212104821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BELONG 92 jednostavno društvo s ograničenom odgovornošću za trgovinu</izvorni_sadrzaj>
    <derivirana_varijabla naziv="DomainObject.Predmet.ProtustrankaIDrugi_1">BELONG 92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BELONG 92 jednostavno društvo s ograničenom odgovornošću za trgovinu, OIB 04212104821, Ulica Hrvatskog proljeća 26, 10000 Zagreb</izvorni_sadrzaj>
    <derivirana_varijabla naziv="DomainObject.Predmet.ProtustrankaIDrugiAdressOIB_1">BELONG 92 jednostavno društvo s ograničenom odgovornošću za trgovinu, OIB 04212104821, Ulica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BELONG 92 jednostavno društvo s ograničenom odgovornošću za trgovinu</item>
      <item>FINA Regionalni centar Zagreb</item>
    </izvorni_sadrzaj>
    <derivirana_varijabla naziv="DomainObject.Predmet.SudioniciListNaziv_1">
      <item>BELONG 92 jednostavno društvo s ograničenom odgovornošću za trgovinu</item>
      <item>FINA Regionalni centar Zagreb</item>
    </derivirana_varijabla>
  </DomainObject.Predmet.SudioniciListNaziv>
  <DomainObject.Predmet.SudioniciListAdressOIB>
    <izvorni_sadrzaj>
      <item>BELONG 92 jednostavno društvo s ograničenom odgovornošću za trgovinu, OIB 04212104821, Ulica Hrvatskog proljeća 26,10000 Zagreb</item>
      <item>FINA Regionalni centar Zagreb, OIB 85821130368, Trg svibanjskih žrtava 1995. br. 1,10000 Zagreb</item>
    </izvorni_sadrzaj>
    <derivirana_varijabla naziv="DomainObject.Predmet.SudioniciListAdressOIB_1">
      <item>BELONG 92 jednostavno društvo s ograničenom odgovornošću za trgovinu, OIB 04212104821, Ulica Hrvatskog proljeća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04212104821</item>
      <item>, OIB 85821130368</item>
    </izvorni_sadrzaj>
    <derivirana_varijabla naziv="DomainObject.Predmet.SudioniciListNazivOIB_1">
      <item>, OIB 04212104821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495</properties:Words>
  <properties:Characters>2754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2018-11-13T12:39:00Z</dcterms:created>
  <dc:creator>wsadmin</dc:creator>
  <cp:lastModifiedBy>wsadmin</cp:lastModifiedBy>
  <cp:lastPrinted>2018-11-13T12:37:00Z</cp:lastPrinted>
  <dcterms:modified xmlns:xsi="http://www.w3.org/2001/XMLSchema-instance" xsi:type="dcterms:W3CDTF">2018-11-14T10:31:00Z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(st-751-2018-RJEŠENJE PRETHODNI ZAGREBAČKI 14.11.2018..docx)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