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867E4" w:rsidRDefault="0041615A" w14:paraId="01facf7" w14:textId="01facf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5760720" cy="10623046"/>
            <wp:effectExtent l="0" t="0" r="0" b="698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623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T="0" distB="0" distL="0" distR="0">
            <wp:extent cx="5760720" cy="10306434"/>
            <wp:effectExtent l="0" t="0" r="0" b="0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0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T="0" distB="0" distL="0" distR="0">
            <wp:extent cx="5760720" cy="8454031"/>
            <wp:effectExtent l="0" t="0" r="0" b="444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5A"/>
    <w:rsid w:val="0041615A"/>
    <w:rsid w:val="00844A74"/>
    <w:rsid w:val="008B2D79"/>
    <w:rsid w:val="00B74C67"/>
    <w:rsid w:val="00D8622D"/>
    <w:rsid w:val="00DA76D9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1615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1615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A76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76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76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76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76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61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1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3.emf" Type="http://schemas.openxmlformats.org/officeDocument/2006/relationships/image" Id="rId8"/><Relationship Target="stylesWithEffects.xml" Type="http://schemas.microsoft.com/office/2007/relationships/stylesWithEffects" Id="rId3"/><Relationship Target="media/image2.emf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emf" Type="http://schemas.openxmlformats.org/officeDocument/2006/relationships/image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0</properties:Words>
  <properties:Characters>0</properties:Characters>
  <properties:Lines>3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2019-08-29T11:39:00Z</dcterms:created>
  <dc:creator>Nikolina Krunić</dc:creator>
  <cp:lastModifiedBy>Nikolina Krunić</cp:lastModifiedBy>
  <dcterms:modified xmlns:xsi="http://www.w3.org/2001/XMLSchema-instance" xsi:type="dcterms:W3CDTF">2019-08-29T11:40:00Z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St-2692/2018-34 / Podnesak - Podnesak (Dok1.docx)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