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d540" w14:paraId="ab0d540" w:rsidRDefault="00A52BF3" w:rsidP="00A52BF3" w:rsidR="00A52B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BF3" w:rsidP="00A52BF3" w:rsidR="00A52B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52BF3" w:rsidP="00A52BF3" w:rsidR="00A52B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52BF3" w:rsidP="00A52BF3" w:rsidR="00A52B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52BF3" w:rsidP="00A52BF3" w:rsidR="00A52B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52BF3" w:rsidP="00A52BF3" w:rsidR="00A52B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52BF3" w:rsidP="00A52BF3" w:rsidR="00A52BF3" w:rsidRPr="005D578C">
      <w:pPr>
        <w:jc w:val="center"/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52BF3" w:rsidP="00A52BF3" w:rsidR="00A52BF3" w:rsidRPr="005D578C">
      <w:pPr>
        <w:rPr>
          <w:rFonts w:cs="Times New Roman" w:eastAsia="Times New Roman"/>
          <w:szCs w:val="24"/>
        </w:rPr>
      </w:pPr>
    </w:p>
    <w:p w:rsidRDefault="00A52BF3" w:rsidP="00A52BF3" w:rsidR="00A52BF3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Ivanu Dujiću,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</w:t>
      </w:r>
      <w:r w:rsidRPr="00A52BF3">
        <w:rPr>
          <w:rFonts w:cs="Times New Roman" w:eastAsia="Times New Roman"/>
          <w:szCs w:val="24"/>
        </w:rPr>
        <w:t>„KLUB ZA PROMIDŽBU RONILAČKOG SPORTA I ZAŠTITU RONILAČKIH LOKACIJA I PODMORJA „SCUBA LIBRE“ Premantura, Runjačica 44, OIB 54494862835, reg. br. 18001274</w:t>
      </w:r>
      <w:r>
        <w:rPr>
          <w:rFonts w:cs="Times New Roman" w:eastAsia="Times New Roman"/>
          <w:szCs w:val="24"/>
        </w:rPr>
        <w:t>, 27. lipnja 2016.</w:t>
      </w:r>
    </w:p>
    <w:p w:rsidRDefault="00A52BF3" w:rsidP="00A52BF3" w:rsidR="00A52BF3" w:rsidRPr="005D578C">
      <w:pPr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52BF3" w:rsidP="00A52BF3" w:rsidR="00A52BF3" w:rsidRPr="005D578C">
      <w:pPr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A52BF3">
        <w:rPr>
          <w:rFonts w:cs="Times New Roman" w:eastAsia="Times New Roman"/>
          <w:szCs w:val="24"/>
        </w:rPr>
        <w:t>„KLUB ZA PROMIDŽBU RONILAČKOG SPORTA I ZAŠTITU RONILAČKIH LOKACIJA I PODMORJA „SCUBA LIBRE“ Premantura, Runjačica 44, OIB 54494862835, reg. br. 18001274</w:t>
      </w:r>
      <w:r>
        <w:rPr>
          <w:rFonts w:cs="Times New Roman" w:eastAsia="Times New Roman"/>
          <w:szCs w:val="24"/>
        </w:rPr>
        <w:t>.</w:t>
      </w:r>
    </w:p>
    <w:p w:rsidRDefault="00A52BF3" w:rsidP="00A52BF3" w:rsidR="00A52BF3" w:rsidRPr="005D578C">
      <w:pPr>
        <w:rPr>
          <w:rFonts w:cs="Times New Roman" w:eastAsia="Times New Roman"/>
          <w:szCs w:val="24"/>
        </w:rPr>
      </w:pPr>
    </w:p>
    <w:p w:rsidRDefault="00A52BF3" w:rsidP="00A52BF3" w:rsidR="00A52B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52BF3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A52BF3" w:rsidP="00A52BF3" w:rsidR="00A52BF3">
      <w:pPr>
        <w:rPr>
          <w:rFonts w:cs="Times New Roman" w:eastAsia="Times New Roman"/>
          <w:szCs w:val="20"/>
        </w:rPr>
      </w:pPr>
    </w:p>
    <w:p w:rsidRDefault="00A52BF3" w:rsidP="00A52BF3" w:rsidR="00A52B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A52BF3">
        <w:rPr>
          <w:rFonts w:cs="Times New Roman" w:eastAsia="Times New Roman"/>
          <w:szCs w:val="24"/>
        </w:rPr>
        <w:t>„KLUB ZA PROMIDŽBU RONILAČKOG SPORTA I ZAŠTITU RONILAČKIH LOKACIJA I PODMORJA „SCUBA LIBRE“ Premantura, Runjačica 44, OIB 54494862835, reg. br. 18001274</w:t>
      </w:r>
      <w:r>
        <w:rPr>
          <w:rFonts w:cs="Times New Roman" w:eastAsia="Times New Roman"/>
          <w:szCs w:val="24"/>
        </w:rPr>
        <w:t>.</w:t>
      </w:r>
    </w:p>
    <w:p w:rsidRDefault="00A52BF3" w:rsidP="00A52BF3" w:rsidR="00A52BF3">
      <w:pPr>
        <w:ind w:firstLine="709"/>
        <w:rPr>
          <w:rFonts w:cs="Times New Roman" w:eastAsia="Times New Roman"/>
          <w:szCs w:val="24"/>
        </w:rPr>
      </w:pPr>
    </w:p>
    <w:p w:rsidRDefault="00A52BF3" w:rsidP="00A52BF3" w:rsidR="00A52B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</w:t>
      </w:r>
      <w:r w:rsidRPr="00A52BF3">
        <w:rPr>
          <w:rFonts w:cs="Times New Roman" w:eastAsia="Times New Roman"/>
          <w:szCs w:val="24"/>
        </w:rPr>
        <w:t>„KLUB ZA PROMIDŽBU RONILAČKOG SPORTA I ZAŠTITU RONILAČKIH LOKACIJA I PODMORJA „SCUBA LIBRE“ Premantura, Runjačica 44, OIB 54494862835, reg. br. 18001274</w:t>
      </w:r>
      <w:r>
        <w:rPr>
          <w:rFonts w:cs="Times New Roman" w:eastAsia="Times New Roman"/>
          <w:szCs w:val="24"/>
        </w:rPr>
        <w:t>, iz Registra udruga u Republici Hrvatskoj.</w:t>
      </w:r>
    </w:p>
    <w:p w:rsidRDefault="00A52BF3" w:rsidP="00A52BF3" w:rsidR="00A52BF3">
      <w:pPr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52BF3" w:rsidP="00A52BF3" w:rsidR="00A52BF3">
      <w:pPr>
        <w:ind w:firstLine="708"/>
        <w:rPr>
          <w:rFonts w:cs="Times New Roman" w:eastAsia="Times New Roman"/>
          <w:szCs w:val="24"/>
        </w:rPr>
      </w:pPr>
    </w:p>
    <w:p w:rsidRDefault="00A52BF3" w:rsidP="00A52BF3" w:rsidR="00A52B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veljače 2016.,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A52BF3">
        <w:rPr>
          <w:rFonts w:cs="Times New Roman" w:eastAsia="Times New Roman"/>
          <w:szCs w:val="24"/>
        </w:rPr>
        <w:t>„KLUB ZA PROMIDŽBU RONILAČKOG SPORTA I ZAŠTITU RONILAČKIH LOKACIJA I PODMORJA „SCUBA LI</w:t>
      </w:r>
      <w:r>
        <w:rPr>
          <w:rFonts w:cs="Times New Roman" w:eastAsia="Times New Roman"/>
          <w:szCs w:val="24"/>
        </w:rPr>
        <w:t>BRE“ Premantura.</w:t>
      </w:r>
    </w:p>
    <w:p w:rsidRDefault="00A52BF3" w:rsidP="00A52BF3" w:rsidR="00A52BF3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duljem od 120 dana (dužnik je na dan 21. rujna </w:t>
      </w:r>
      <w:r>
        <w:lastRenderedPageBreak/>
        <w:t xml:space="preserve">2015. imao neizvršene osnove za plaćanje u neprekinutom razdoblju od 154 dana u ukupnom iznosu 5.873,25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18.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St-235/2016-5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52BF3" w:rsidP="00A52BF3" w:rsidR="00A52B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A52BF3" w:rsidP="00A52BF3" w:rsidR="00A52BF3" w:rsidRPr="005D578C">
      <w:pPr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27. lipnja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52BF3" w:rsidP="00A52BF3" w:rsidR="00A52BF3">
      <w:pPr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52BF3" w:rsidP="00A52BF3" w:rsidR="00A52B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Dujić, v. r.</w:t>
      </w:r>
    </w:p>
    <w:p w:rsidRDefault="00A52BF3" w:rsidP="00A52BF3" w:rsidR="00A52BF3">
      <w:pPr>
        <w:jc w:val="left"/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jc w:val="left"/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52BF3" w:rsidP="00A52BF3" w:rsidR="00A52BF3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A52BF3" w:rsidP="00A52BF3" w:rsidR="00A5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52BF3" w:rsidP="00A52BF3" w:rsidR="00A52BF3">
      <w:pPr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rPr>
          <w:rFonts w:cs="Times New Roman" w:eastAsia="Times New Roman"/>
          <w:szCs w:val="24"/>
        </w:rPr>
      </w:pPr>
    </w:p>
    <w:p w:rsidRDefault="00A52BF3" w:rsidP="00A52BF3" w:rsidR="00A52B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52BF3" w:rsidP="00A52BF3" w:rsidR="00A5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52BF3" w:rsidP="00A52BF3" w:rsidR="00A5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A52BF3">
        <w:rPr>
          <w:rFonts w:cs="Times New Roman" w:eastAsia="Times New Roman"/>
          <w:szCs w:val="24"/>
        </w:rPr>
        <w:t xml:space="preserve">„KLUB ZA PROMIDŽBU RONILAČKOG SPORTA I ZAŠTITU RONILAČKIH LOKACIJA I PODMORJA „SCUBA LIBRE“ Premantura, Runjačica 44, </w:t>
      </w:r>
    </w:p>
    <w:p w:rsidRDefault="00A52BF3" w:rsidP="00A52BF3" w:rsidR="00A52B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52BF3" w:rsidP="00A52BF3" w:rsidR="00A5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52BF3" w:rsidP="00A52BF3" w:rsidR="00A52B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A52BF3" w:rsidP="00A52BF3" w:rsidR="00A5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52BF3" w:rsidP="00A52BF3" w:rsidR="00A5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A52BF3" w:rsidP="00A52BF3" w:rsidR="00A5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4F5027" w:rsidR="004F5027"/>
    <w:sectPr w:rsidSect="00DB3AFE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BF3" w:rsidP="00A52BF3" w:rsidR="00A52BF3">
      <w:r>
        <w:separator/>
      </w:r>
    </w:p>
  </w:endnote>
  <w:endnote w:id="0" w:type="continuationSeparator">
    <w:p w:rsidRDefault="00A52BF3" w:rsidP="00A52BF3" w:rsidR="00A52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BF3" w:rsidP="00A52BF3" w:rsidR="00A52BF3">
      <w:r>
        <w:separator/>
      </w:r>
    </w:p>
  </w:footnote>
  <w:footnote w:id="0" w:type="continuationSeparator">
    <w:p w:rsidRDefault="00A52BF3" w:rsidP="00A52BF3" w:rsidR="00A52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BF3" w:rsidP="00E930B4" w:rsidR="00E930B4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230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St-235/2016-6</w:t>
    </w:r>
  </w:p>
  <w:p w:rsidRDefault="00C32307" w:rsidP="00DB3AFE" w:rsidR="00DB3AFE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BF3" w:rsidP="00DB3AFE" w:rsidR="00DB3AFE" w:rsidRPr="00A074C3">
    <w:pPr>
      <w:pStyle w:val="Zaglavlje"/>
      <w:jc w:val="right"/>
      <w:rPr>
        <w:szCs w:val="24"/>
      </w:rPr>
    </w:pPr>
    <w:r>
      <w:rPr>
        <w:szCs w:val="24"/>
      </w:rPr>
      <w:t>10 St-235/2016-6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40C"/>
    <w:rsid w:val="0015240C"/>
    <w:rsid w:val="004F5027"/>
    <w:rsid w:val="00A52BF3"/>
    <w:rsid w:val="00C3230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B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B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52B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B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B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B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B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2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30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230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23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23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B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B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52B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B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B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B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B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2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30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230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23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23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St-235/2016-6</izvorni_sadrzaj>
    <derivirana_varijabla naziv="DomainObject.Oznaka_1">St-235/2016-6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PROMIDŽBU RONILAČKOG SPORTA I ZAŠTITU RONILAČKIH LOKACIJA I PODMORJA "SCUBA LIBRE", PREMANTURA</izvorni_sadrzaj>
    <derivirana_varijabla naziv="DomainObject.Predmet.ProtustrankaFormated_1">  KLUB ZA PROMIDŽBU RONILAČKOG SPORTA I ZAŠTITU RONILAČKIH LOKACIJA I PODMORJA "SCUBA LIBRE", PREMANTURA</derivirana_varijabla>
  </DomainObject.Predmet.ProtustrankaFormated>
  <DomainObject.Predmet.ProtustrankaFormatedOIB>
    <izvorni_sadrzaj>  KLUB ZA PROMIDŽBU RONILAČKOG SPORTA I ZAŠTITU RONILAČKIH LOKACIJA I PODMORJA "SCUBA LIBRE", PREMANTURA, OIB 54494862835</izvorni_sadrzaj>
    <derivirana_varijabla naziv="DomainObject.Predmet.ProtustrankaFormatedOIB_1">  KLUB ZA PROMIDŽBU RONILAČKOG SPORTA I ZAŠTITU RONILAČKIH LOKACIJA I PODMORJA "SCUBA LIBRE", PREMANTURA, OIB 54494862835</derivirana_varijabla>
  </DomainObject.Predmet.ProtustrankaFormatedOIB>
  <DomainObject.Predmet.ProtustrankaFormatedWithAdress>
    <izvorni_sadrzaj> KLUB ZA PROMIDŽBU RONILAČKOG SPORTA I ZAŠTITU RONILAČKIH LOKACIJA I PODMORJA "SCUBA LIBRE", PREMANTURA, Runjačica 44, 52100 Premantura</izvorni_sadrzaj>
    <derivirana_varijabla naziv="DomainObject.Predmet.ProtustrankaFormatedWithAdress_1"> KLUB ZA PROMIDŽBU RONILAČKOG SPORTA I ZAŠTITU RONILAČKIH LOKACIJA I PODMORJA "SCUBA LIBRE", PREMANTURA, Runjačica 44, 52100 Premantura</derivirana_varijabla>
  </DomainObject.Predmet.ProtustrankaFormatedWithAdress>
  <DomainObject.Predmet.ProtustrankaFormatedWithAdressOIB>
    <izvorni_sadrzaj> KLUB ZA PROMIDŽBU RONILAČKOG SPORTA I ZAŠTITU RONILAČKIH LOKACIJA I PODMORJA "SCUBA LIBRE", PREMANTURA, OIB 54494862835, Runjačica 44, 52100 Premantura</izvorni_sadrzaj>
    <derivirana_varijabla naziv="DomainObject.Predmet.ProtustrankaFormatedWithAdressOIB_1"> KLUB ZA PROMIDŽBU RONILAČKOG SPORTA I ZAŠTITU RONILAČKIH LOKACIJA I PODMORJA "SCUBA LIBRE", PREMANTURA, OIB 54494862835, Runjačica 44, 52100 Premantura</derivirana_varijabla>
  </DomainObject.Predmet.ProtustrankaFormatedWithAdressOIB>
  <DomainObject.Predmet.ProtustrankaWithAdress>
    <izvorni_sadrzaj>KLUB ZA PROMIDŽBU RONILAČKOG SPORTA I ZAŠTITU RONILAČKIH LOKACIJA I PODMORJA "SCUBA LIBRE", PREMANTURA Runjačica 44, 52100 Premantura</izvorni_sadrzaj>
    <derivirana_varijabla naziv="DomainObject.Predmet.ProtustrankaWithAdress_1">KLUB ZA PROMIDŽBU RONILAČKOG SPORTA I ZAŠTITU RONILAČKIH LOKACIJA I PODMORJA "SCUBA LIBRE", PREMANTURA Runjačica 44, 52100 Premantura</derivirana_varijabla>
  </DomainObject.Predmet.ProtustrankaWithAdress>
  <DomainObject.Predmet.ProtustrankaWithAdressOIB>
    <izvorni_sadrzaj>KLUB ZA PROMIDŽBU RONILAČKOG SPORTA I ZAŠTITU RONILAČKIH LOKACIJA I PODMORJA "SCUBA LIBRE", PREMANTURA, OIB 54494862835, Runjačica 44, 52100 Premantura</izvorni_sadrzaj>
    <derivirana_varijabla naziv="DomainObject.Predmet.ProtustrankaWithAdressOIB_1">KLUB ZA PROMIDŽBU RONILAČKOG SPORTA I ZAŠTITU RONILAČKIH LOKACIJA I PODMORJA "SCUBA LIBRE", PREMANTURA, OIB 54494862835, Runjačica 44, 52100 Premantura</derivirana_varijabla>
  </DomainObject.Predmet.ProtustrankaWithAdressOIB>
  <DomainObject.Predmet.ProtustrankaNazivFormated>
    <izvorni_sadrzaj>KLUB ZA PROMIDŽBU RONILAČKOG SPORTA I ZAŠTITU RONILAČKIH LOKACIJA I PODMORJA "SCUBA LIBRE", PREMANTURA</izvorni_sadrzaj>
    <derivirana_varijabla naziv="DomainObject.Predmet.ProtustrankaNazivFormated_1">KLUB ZA PROMIDŽBU RONILAČKOG SPORTA I ZAŠTITU RONILAČKIH LOKACIJA I PODMORJA "SCUBA LIBRE", PREMANTURA</derivirana_varijabla>
  </DomainObject.Predmet.ProtustrankaNazivFormated>
  <DomainObject.Predmet.ProtustrankaNazivFormatedOIB>
    <izvorni_sadrzaj>KLUB ZA PROMIDŽBU RONILAČKOG SPORTA I ZAŠTITU RONILAČKIH LOKACIJA I PODMORJA "SCUBA LIBRE", PREMANTURA, OIB 54494862835</izvorni_sadrzaj>
    <derivirana_varijabla naziv="DomainObject.Predmet.ProtustrankaNazivFormatedOIB_1">KLUB ZA PROMIDŽBU RONILAČKOG SPORTA I ZAŠTITU RONILAČKIH LOKACIJA I PODMORJA "SCUBA LIBRE", PREMANTURA, OIB 54494862835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5873.25</izvorni_sadrzaj>
    <derivirana_varijabla naziv="DomainObject.Predmet.TrenutnaVrijednost_1">5873.25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KLUB ZA PROMIDŽBU RONILAČKOG SPORTA I ZAŠTITU RONILAČKIH LOKACIJA I PODMORJA "SCUBA LIBRE", PREMANTURA</item>
    </izvorni_sadrzaj>
    <derivirana_varijabla naziv="DomainObject.Predmet.ProtuStrankaListFormated_1">
      <item>KLUB ZA PROMIDŽBU RONILAČKOG SPORTA I ZAŠTITU RONILAČKIH LOKACIJA I PODMORJA "SCUBA LIBRE", PREMANTURA</item>
    </derivirana_varijabla>
  </DomainObject.Predmet.ProtuStrankaListFormated>
  <DomainObject.Predmet.ProtuStrankaListFormatedOIB>
    <izvorni_sadrzaj>
      <item>KLUB ZA PROMIDŽBU RONILAČKOG SPORTA I ZAŠTITU RONILAČKIH LOKACIJA I PODMORJA "SCUBA LIBRE", PREMANTURA, OIB 54494862835</item>
    </izvorni_sadrzaj>
    <derivirana_varijabla naziv="DomainObject.Predmet.ProtuStrankaListFormatedOIB_1">
      <item>KLUB ZA PROMIDŽBU RONILAČKOG SPORTA I ZAŠTITU RONILAČKIH LOKACIJA I PODMORJA "SCUBA LIBRE", PREMANTURA, OIB 54494862835</item>
    </derivirana_varijabla>
  </DomainObject.Predmet.ProtuStrankaListFormatedOIB>
  <DomainObject.Predmet.ProtuStrankaListFormatedWithAdress>
    <izvorni_sadrzaj>
      <item>KLUB ZA PROMIDŽBU RONILAČKOG SPORTA I ZAŠTITU RONILAČKIH LOKACIJA I PODMORJA "SCUBA LIBRE", PREMANTURA, Runjačica 44, 52100 Premantura</item>
    </izvorni_sadrzaj>
    <derivirana_varijabla naziv="DomainObject.Predmet.ProtuStrankaListFormatedWithAdress_1">
      <item>KLUB ZA PROMIDŽBU RONILAČKOG SPORTA I ZAŠTITU RONILAČKIH LOKACIJA I PODMORJA "SCUBA LIBRE", PREMANTURA, Runjačica 44, 52100 Premantura</item>
    </derivirana_varijabla>
  </DomainObject.Predmet.ProtuStrankaListFormatedWithAdress>
  <DomainObject.Predmet.ProtuStrankaListFormatedWithAdressOIB>
    <izvorni_sadrzaj>
      <item>KLUB ZA PROMIDŽBU RONILAČKOG SPORTA I ZAŠTITU RONILAČKIH LOKACIJA I PODMORJA "SCUBA LIBRE", PREMANTURA, OIB 54494862835, Runjačica 44, 52100 Premantura</item>
    </izvorni_sadrzaj>
    <derivirana_varijabla naziv="DomainObject.Predmet.ProtuStrankaListFormatedWithAdressOIB_1">
      <item>KLUB ZA PROMIDŽBU RONILAČKOG SPORTA I ZAŠTITU RONILAČKIH LOKACIJA I PODMORJA "SCUBA LIBRE", PREMANTURA, OIB 54494862835, Runjačica 44, 52100 Premantura</item>
    </derivirana_varijabla>
  </DomainObject.Predmet.ProtuStrankaListFormatedWithAdressOIB>
  <DomainObject.Predmet.ProtuStrankaListNazivFormated>
    <izvorni_sadrzaj>
      <item>KLUB ZA PROMIDŽBU RONILAČKOG SPORTA I ZAŠTITU RONILAČKIH LOKACIJA I PODMORJA "SCUBA LIBRE", PREMANTURA</item>
    </izvorni_sadrzaj>
    <derivirana_varijabla naziv="DomainObject.Predmet.ProtuStrankaListNazivFormated_1">
      <item>KLUB ZA PROMIDŽBU RONILAČKOG SPORTA I ZAŠTITU RONILAČKIH LOKACIJA I PODMORJA "SCUBA LIBRE", PREMANTURA</item>
    </derivirana_varijabla>
  </DomainObject.Predmet.ProtuStrankaListNazivFormated>
  <DomainObject.Predmet.ProtuStrankaListNazivFormatedOIB>
    <izvorni_sadrzaj>
      <item>KLUB ZA PROMIDŽBU RONILAČKOG SPORTA I ZAŠTITU RONILAČKIH LOKACIJA I PODMORJA "SCUBA LIBRE", PREMANTURA, OIB 54494862835</item>
    </izvorni_sadrzaj>
    <derivirana_varijabla naziv="DomainObject.Predmet.ProtuStrankaListNazivFormatedOIB_1">
      <item>KLUB ZA PROMIDŽBU RONILAČKOG SPORTA I ZAŠTITU RONILAČKIH LOKACIJA I PODMORJA "SCUBA LIBRE", PREMANTURA, OIB 54494862835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St-235/2016-6</izvorni_sadrzaj>
    <derivirana_varijabla naziv="DomainObject.PoslovniBrojDokumenta_1">St-235/2016-6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KLUB ZA PROMIDŽBU RONILAČKOG SPORTA I ZAŠTITU RONILAČKIH LOKACIJA I PODMORJA "SCUBA LIBRE", PREMANTURA</izvorni_sadrzaj>
    <derivirana_varijabla naziv="DomainObject.Predmet.ProtustrankaIDrugi_1">KLUB ZA PROMIDŽBU RONILAČKOG SPORTA I ZAŠTITU RONILAČKIH LOKACIJA I PODMORJA "SCUBA LIBRE", PREMANTURA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KLUB ZA PROMIDŽBU RONILAČKOG SPORTA I ZAŠTITU RONILAČKIH LOKACIJA I PODMORJA "SCUBA LIBRE", PREMANTURA, OIB 54494862835, Runjačica 44, 52100 Premantura</izvorni_sadrzaj>
    <derivirana_varijabla naziv="DomainObject.Predmet.ProtustrankaIDrugiAdressOIB_1">KLUB ZA PROMIDŽBU RONILAČKOG SPORTA I ZAŠTITU RONILAČKIH LOKACIJA I PODMORJA "SCUBA LIBRE", PREMANTURA, OIB 54494862835, Runjačica 44,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KLUB ZA PROMIDŽBU RONILAČKOG SPORTA I ZAŠTITU RONILAČKIH LOKACIJA I PODMORJA "SCUBA LIBRE", PREMANTURA</item>
    </izvorni_sadrzaj>
    <derivirana_varijabla naziv="DomainObject.Predmet.SudioniciListNaziv_1">
      <item>FINANCIJSKA AGENCIJA, RC RIJEKA, PODRUŽNICA PULA, PULA</item>
      <item>KLUB ZA PROMIDŽBU RONILAČKOG SPORTA I ZAŠTITU RONILAČKIH LOKACIJA I PODMORJA "SCUBA LIBRE", PREMANTURA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KLUB ZA PROMIDŽBU RONILAČKOG SPORTA I ZAŠTITU RONILAČKIH LOKACIJA I PODMORJA "SCUBA LIBRE", PREMANTURA, OIB 54494862835, Runjačica 44,52100 Premantura</item>
    </izvorni_sadrzaj>
    <derivirana_varijabla naziv="DomainObject.Predmet.SudioniciListAdressOIB_1">
      <item>FINANCIJSKA AGENCIJA, RC RIJEKA, PODRUŽNICA PULA, PULA, OIB 85821130368, Giardini 5,52100 Pula</item>
      <item>KLUB ZA PROMIDŽBU RONILAČKOG SPORTA I ZAŠTITU RONILAČKIH LOKACIJA I PODMORJA "SCUBA LIBRE", PREMANTURA, OIB 54494862835, Runjačica 44,52100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54494862835</item>
    </izvorni_sadrzaj>
    <derivirana_varijabla naziv="DomainObject.Predmet.SudioniciListNazivOIB_1">
      <item>, OIB 85821130368</item>
      <item>, OIB 54494862835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802</properties:Words>
  <properties:Characters>4374</properties:Characters>
  <properties:Lines>96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2016-06-23T11:50:00Z</dcterms:created>
  <dc:creator>Mihaela Kaligari</dc:creator>
  <dc:description/>
  <cp:keywords/>
  <cp:lastModifiedBy>Sanja Lakošeljac</cp:lastModifiedBy>
  <cp:lastPrinted>2016-06-23T11:54:00Z</cp:lastPrinted>
  <dcterms:modified xmlns:xsi="http://www.w3.org/2001/XMLSchema-instance" xsi:type="dcterms:W3CDTF">2016-06-27T06:04:00Z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