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373bdd" w14:textId="e373bd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74C8B">
        <w:t>89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674C8B">
        <w:t>9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74C8B">
        <w:t>9</w:t>
      </w:r>
      <w:r w:rsidR="000E039A">
        <w:t xml:space="preserve">. </w:t>
      </w:r>
      <w:r w:rsidR="00674C8B">
        <w:t>rujna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674C8B">
        <w:t>THE ADMIRAL ZATON d.o.o., Zaton (Grad Šibenik), Trg Gabrijela Cvitana 6, OIB: 83243667403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BA69A8">
        <w:t>42</w:t>
      </w:r>
      <w:r w:rsidR="00E84861">
        <w:t xml:space="preserve"> </w:t>
      </w:r>
      <w:r w:rsidRPr="00816C78">
        <w:t>sati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BA69A8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BA69A8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BA69A8">
        <w:t>9,43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9A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74C8B">
      <w:t>89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674C8B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2F1EE3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37D8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20DB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1131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4C8B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5234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A69A8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219F9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252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52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52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52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52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5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rujna 2019.</izvorni_sadrzaj>
    <derivirana_varijabla naziv="DomainObject.StvarniPocetakDatum_1">9. rujna 2019.</derivirana_varijabla>
  </DomainObject.StvarniPocetakDatum>
  <DomainObject.StvarniZavrsetakDatum>
    <izvorni_sadrzaj>9. rujna 2019.</izvorni_sadrzaj>
    <derivirana_varijabla naziv="DomainObject.StvarniZavrsetakDatum_1">9. rujna 2019.</derivirana_varijabla>
  </DomainObject.StvarniZavrsetakDatum>
  <DomainObject.PlaniraniZavrsetakDatum>
    <izvorni_sadrzaj>9. rujna 2019.</izvorni_sadrzaj>
    <derivirana_varijabla naziv="DomainObject.PlaniraniZavrsetakDatum_1">9. rujna 2019.</derivirana_varijabla>
  </DomainObject.PlaniraniZavrsetakDatum>
  <DomainObject.PlaniraniPocetakDatum>
    <izvorni_sadrzaj>9. rujna 2019.</izvorni_sadrzaj>
    <derivirana_varijabla naziv="DomainObject.PlaniraniPocetakDatum_1">9. rujna 2019.</derivirana_varijabla>
  </DomainObject.PlaniraniPocetakDatum>
  <DomainObject.StvarniPocetakVrijeme>
    <izvorni_sadrzaj>09:42</izvorni_sadrzaj>
    <derivirana_varijabla naziv="DomainObject.StvarniPocetakVrijeme_1">09:42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2019.</izvorni_sadrzaj>
    <derivirana_varijabla naziv="DomainObject.Zapisnik.DatumKreiranja_1">9.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St-89/2019-10</izvorni_sadrzaj>
    <derivirana_varijabla naziv="DomainObject.Zapisnik.Oznaka_1">St-89/2019-10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St-89/2019</izvorni_sadrzaj>
    <derivirana_varijabla naziv="DomainObject.Predmet.OznakaBroj_1">St-89/2019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 ADMIRAL ZATON društvo s ograničenom odgovornošću za ugostiteljstvo, turistička agencija</izvorni_sadrzaj>
    <derivirana_varijabla naziv="DomainObject.Predmet.StrankaFormated_1">  THE ADMIRAL ZATON društvo s ograničenom odgovornošću za ugostiteljstvo, turistička agencija</derivirana_varijabla>
  </DomainObject.Predmet.StrankaFormated>
  <DomainObject.Predmet.StrankaFormatedOIB>
    <izvorni_sadrzaj>  THE ADMIRAL ZATON društvo s ograničenom odgovornošću za ugostiteljstvo, turistička agencija, OIB 83243667403</izvorni_sadrzaj>
    <derivirana_varijabla naziv="DomainObject.Predmet.StrankaFormatedOIB_1">  THE ADMIRAL ZATON društvo s ograničenom odgovornošću za ugostiteljstvo, turistička agencija, OIB 83243667403</derivirana_varijabla>
  </DomainObject.Predmet.StrankaFormatedOIB>
  <DomainObject.Predmet.StrankaFormatedWithAdress>
    <izvorni_sadrzaj> THE ADMIRAL ZATON društvo s ograničenom odgovornošću za ugostiteljstvo, turistička agencija, Trg Gabrijela Cvitana 6, 22215 Zaton</izvorni_sadrzaj>
    <derivirana_varijabla naziv="DomainObject.Predmet.StrankaFormatedWithAdress_1"> THE ADMIRAL ZATON društvo s ograničenom odgovornošću za ugostiteljstvo, turistička agencija, Trg Gabrijela Cvitana 6, 22215 Zaton</derivirana_varijabla>
  </DomainObject.Predmet.StrankaFormatedWithAdress>
  <DomainObject.Predmet.StrankaFormatedWithAdressOIB>
    <izvorni_sadrzaj> THE ADMIRAL ZATON društvo s ograničenom odgovornošću za ugostiteljstvo, turistička agencija, OIB 83243667403, Trg Gabrijela Cvitana 6, 22215 Zaton</izvorni_sadrzaj>
    <derivirana_varijabla naziv="DomainObject.Predmet.StrankaFormatedWithAdressOIB_1"> THE ADMIRAL ZATON društvo s ograničenom odgovornošću za ugostiteljstvo, turistička agencija, OIB 83243667403, Trg Gabrijela Cvitana 6, 22215 Zaton</derivirana_varijabla>
  </DomainObject.Predmet.StrankaFormatedWithAdressOIB>
  <DomainObject.Predmet.StrankaWithAdress>
    <izvorni_sadrzaj>THE ADMIRAL ZATON društvo s ograničenom odgovornošću za ugostiteljstvo, turistička agencija Trg Gabrijela Cvitana 6,22215 Zaton</izvorni_sadrzaj>
    <derivirana_varijabla naziv="DomainObject.Predmet.StrankaWithAdress_1">THE ADMIRAL ZATON društvo s ograničenom odgovornošću za ugostiteljstvo, turistička agencija Trg Gabrijela Cvitana 6,22215 Zaton</derivirana_varijabla>
  </DomainObject.Predmet.StrankaWithAdress>
  <DomainObject.Predmet.StrankaWithAdressOIB>
    <izvorni_sadrzaj>THE ADMIRAL ZATON društvo s ograničenom odgovornošću za ugostiteljstvo, turistička agencija, OIB 83243667403, Trg Gabrijela Cvitana 6,22215 Zaton</izvorni_sadrzaj>
    <derivirana_varijabla naziv="DomainObject.Predmet.StrankaWithAdressOIB_1">THE ADMIRAL ZATON društvo s ograničenom odgovornošću za ugostiteljstvo, turistička agencija, OIB 83243667403, Trg Gabrijela Cvitana 6,22215 Zaton</derivirana_varijabla>
  </DomainObject.Predmet.StrankaWithAdressOIB>
  <DomainObject.Predmet.StrankaNazivFormated>
    <izvorni_sadrzaj>THE ADMIRAL ZATON društvo s ograničenom odgovornošću za ugostiteljstvo, turistička agencija</izvorni_sadrzaj>
    <derivirana_varijabla naziv="DomainObject.Predmet.StrankaNazivFormated_1">THE ADMIRAL ZATON društvo s ograničenom odgovornošću za ugostiteljstvo, turistička agencija</derivirana_varijabla>
  </DomainObject.Predmet.StrankaNazivFormated>
  <DomainObject.Predmet.StrankaNazivFormatedOIB>
    <izvorni_sadrzaj>THE ADMIRAL ZATON društvo s ograničenom odgovornošću za ugostiteljstvo, turistička agencija, OIB 83243667403</izvorni_sadrzaj>
    <derivirana_varijabla naziv="DomainObject.Predmet.StrankaNazivFormatedOIB_1">THE ADMIRAL ZATON društvo s ograničenom odgovornošću za ugostiteljstvo, turistička agencija, OIB 83243667403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THE ADMIRAL ZATON društvo s ograničenom odgovornošću za ugostiteljstvo, turistička agencija</item>
    </izvorni_sadrzaj>
    <derivirana_varijabla naziv="DomainObject.Predmet.StrankaListFormated_1">
      <item>THE ADMIRAL ZATON društvo s ograničenom odgovornošću za ugostiteljstvo, turistička agencija</item>
    </derivirana_varijabla>
  </DomainObject.Predmet.StrankaListFormated>
  <DomainObject.Predmet.StrankaListFormatedOIB>
    <izvorni_sadrzaj>
      <item>THE ADMIRAL ZATON društvo s ograničenom odgovornošću za ugostiteljstvo, turistička agencija, OIB 83243667403</item>
    </izvorni_sadrzaj>
    <derivirana_varijabla naziv="DomainObject.Predmet.StrankaListFormatedOIB_1">
      <item>THE ADMIRAL ZATON društvo s ograničenom odgovornošću za ugostiteljstvo, turistička agencija, OIB 83243667403</item>
    </derivirana_varijabla>
  </DomainObject.Predmet.StrankaListFormatedOIB>
  <DomainObject.Predmet.StrankaListFormatedWithAdress>
    <izvorni_sadrzaj>
      <item>THE ADMIRAL ZATON društvo s ograničenom odgovornošću za ugostiteljstvo, turistička agencija, Trg Gabrijela Cvitana 6, 22215 Zaton</item>
    </izvorni_sadrzaj>
    <derivirana_varijabla naziv="DomainObject.Predmet.StrankaListFormatedWithAdress_1">
      <item>THE ADMIRAL ZATON društvo s ograničenom odgovornošću za ugostiteljstvo, turistička agencija, Trg Gabrijela Cvitana 6, 22215 Zaton</item>
    </derivirana_varijabla>
  </DomainObject.Predmet.StrankaListFormatedWithAdress>
  <DomainObject.Predmet.StrankaListFormatedWithAdressOIB>
    <izvorni_sadrzaj>
      <item>THE ADMIRAL ZATON društvo s ograničenom odgovornošću za ugostiteljstvo, turistička agencija, OIB 83243667403, Trg Gabrijela Cvitana 6, 22215 Zaton</item>
    </izvorni_sadrzaj>
    <derivirana_varijabla naziv="DomainObject.Predmet.StrankaListFormatedWithAdressOIB_1">
      <item>THE ADMIRAL ZATON društvo s ograničenom odgovornošću za ugostiteljstvo, turistička agencija, OIB 83243667403, Trg Gabrijela Cvitana 6, 22215 Zaton</item>
    </derivirana_varijabla>
  </DomainObject.Predmet.StrankaListFormatedWithAdressOIB>
  <DomainObject.Predmet.StrankaListNazivFormated>
    <izvorni_sadrzaj>
      <item>THE ADMIRAL ZATON društvo s ograničenom odgovornošću za ugostiteljstvo, turistička agencija</item>
    </izvorni_sadrzaj>
    <derivirana_varijabla naziv="DomainObject.Predmet.StrankaListNazivFormated_1">
      <item>THE ADMIRAL ZATON društvo s ograničenom odgovornošću za ugostiteljstvo, turistička agencija</item>
    </derivirana_varijabla>
  </DomainObject.Predmet.StrankaListNazivFormated>
  <DomainObject.Predmet.StrankaListNazivFormatedOIB>
    <izvorni_sadrzaj>
      <item>THE ADMIRAL ZATON društvo s ograničenom odgovornošću za ugostiteljstvo, turistička agencija, OIB 83243667403</item>
    </izvorni_sadrzaj>
    <derivirana_varijabla naziv="DomainObject.Predmet.StrankaListNazivFormatedOIB_1">
      <item>THE ADMIRAL ZATON društvo s ograničenom odgovornošću za ugostiteljstvo, turistička agencija, OIB 83243667403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Kusalić</item>
      <item>Megan Rose Riff</item>
    </izvorni_sadrzaj>
    <derivirana_varijabla naziv="DomainObject.Predmet.OstaliListFormated_1">
      <item>Ivan Kusalić</item>
      <item>Megan Rose Riff</item>
    </derivirana_varijabla>
  </DomainObject.Predmet.OstaliListFormated>
  <DomainObject.Predmet.OstaliListFormatedOIB>
    <izvorni_sadrzaj>
      <item>Ivan Kusalić, OIB 16109712911</item>
      <item>Megan Rose Riff, OIB 54218214259</item>
    </izvorni_sadrzaj>
    <derivirana_varijabla naziv="DomainObject.Predmet.OstaliListFormatedOIB_1">
      <item>Ivan Kusalić, OIB 16109712911</item>
      <item>Megan Rose Riff, OIB 54218214259</item>
    </derivirana_varijabla>
  </DomainObject.Predmet.OstaliListFormatedOIB>
  <DomainObject.Predmet.OstaliListFormatedWithAdress>
    <izvorni_sadrzaj>
      <item>Ivan Kusalić, Masarykova Ulica 22, 10000 Zagreb</item>
      <item>Megan Rose Riff, Isce 55, 10000 Zagreb</item>
    </izvorni_sadrzaj>
    <derivirana_varijabla naziv="DomainObject.Predmet.OstaliListFormatedWithAdress_1">
      <item>Ivan Kusalić, Masarykova Ulica 22, 10000 Zagreb</item>
      <item>Megan Rose Riff, Isce 55, 10000 Zagreb</item>
    </derivirana_varijabla>
  </DomainObject.Predmet.OstaliListFormatedWithAdress>
  <DomainObject.Predmet.OstaliListFormatedWithAdressOIB>
    <izvorni_sadrzaj>
      <item>Ivan Kusalić, OIB 16109712911, Masarykova Ulica 22, 10000 Zagreb</item>
      <item>Megan Rose Riff, OIB 54218214259, Isce 55, 10000 Zagreb</item>
    </izvorni_sadrzaj>
    <derivirana_varijabla naziv="DomainObject.Predmet.OstaliListFormatedWithAdressOIB_1">
      <item>Ivan Kusalić, OIB 16109712911, Masarykova Ulica 22, 10000 Zagreb</item>
      <item>Megan Rose Riff, OIB 54218214259, Isce 55, 10000 Zagreb</item>
    </derivirana_varijabla>
  </DomainObject.Predmet.OstaliListFormatedWithAdressOIB>
  <DomainObject.Predmet.OstaliListNazivFormated>
    <izvorni_sadrzaj>
      <item>Ivan Kusalić</item>
      <item>Megan Rose Riff</item>
    </izvorni_sadrzaj>
    <derivirana_varijabla naziv="DomainObject.Predmet.OstaliListNazivFormated_1">
      <item>Ivan Kusalić</item>
      <item>Megan Rose Riff</item>
    </derivirana_varijabla>
  </DomainObject.Predmet.OstaliListNazivFormated>
  <DomainObject.Predmet.OstaliListNazivFormatedOIB>
    <izvorni_sadrzaj>
      <item>Ivan Kusalić, OIB 16109712911</item>
      <item>Megan Rose Riff, OIB 54218214259</item>
    </izvorni_sadrzaj>
    <derivirana_varijabla naziv="DomainObject.Predmet.OstaliListNazivFormatedOIB_1">
      <item>Ivan Kusalić, OIB 16109712911</item>
      <item>Megan Rose Riff, OIB 54218214259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St-89/2019-10</izvorni_sadrzaj>
    <derivirana_varijabla naziv="DomainObject.PoslovniBrojDokumenta_1">St-89/2019-10</derivirana_varijabla>
  </DomainObject.PoslovniBrojDokumenta>
  <DomainObject.Predmet.StrankaIDrugi>
    <izvorni_sadrzaj>THE ADMIRAL ZATON društvo s ograničenom odgovornošću za ugostiteljstvo, turistička agencija</izvorni_sadrzaj>
    <derivirana_varijabla naziv="DomainObject.Predmet.StrankaIDrugi_1">THE ADMIRAL ZATON društvo s ograničenom odgovornošću za ugostiteljstvo,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 ADMIRAL ZATON društvo s ograničenom odgovornošću za ugostiteljstvo, turistička agencija, OIB 83243667403, Trg Gabrijela Cvitana 6, 22215 Zaton</izvorni_sadrzaj>
    <derivirana_varijabla naziv="DomainObject.Predmet.StrankaIDrugiAdressOIB_1">THE ADMIRAL ZATON društvo s ograničenom odgovornošću za ugostiteljstvo, turistička agencija, OIB 83243667403, Trg Gabrijela Cvitana 6, 22215 Zaton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ADMIRAL ZATON društvo s ograničenom odgovornošću za ugostiteljstvo, turistička agencija</item>
      <item>Ivan Kusalić</item>
      <item>Megan Rose Riff</item>
    </izvorni_sadrzaj>
    <derivirana_varijabla naziv="DomainObject.Predmet.SudioniciListNaziv_1">
      <item>THE ADMIRAL ZATON društvo s ograničenom odgovornošću za ugostiteljstvo, turistička agencija</item>
      <item>Ivan Kusalić</item>
      <item>Megan Rose Riff</item>
    </derivirana_varijabla>
  </DomainObject.Predmet.SudioniciListNaziv>
  <DomainObject.Predmet.SudioniciListAdressOIB>
    <izvorni_sadrzaj>
      <item>THE ADMIRAL ZATON društvo s ograničenom odgovornošću za ugostiteljstvo, turistička agencija, OIB 83243667403, Trg Gabrijela Cvitana 6,22215 Zaton</item>
      <item>Ivan Kusalić, OIB 16109712911, Masarykova Ulica 22,10000 Zagreb</item>
      <item>Megan Rose Riff, OIB 54218214259, Isce 55,10000 Zagreb</item>
    </izvorni_sadrzaj>
    <derivirana_varijabla naziv="DomainObject.Predmet.SudioniciListAdressOIB_1">
      <item>THE ADMIRAL ZATON društvo s ograničenom odgovornošću za ugostiteljstvo, turistička agencija, OIB 83243667403, Trg Gabrijela Cvitana 6,22215 Zaton</item>
      <item>Ivan Kusalić, OIB 16109712911, Masarykova Ulica 22,10000 Zagreb</item>
      <item>Megan Rose Riff, OIB 54218214259, Isce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83243667403</item>
      <item>, OIB 16109712911</item>
      <item>, OIB 54218214259</item>
    </izvorni_sadrzaj>
    <derivirana_varijabla naziv="DomainObject.Predmet.SudioniciListNazivOIB_1">
      <item>, OIB 83243667403</item>
      <item>, OIB 16109712911</item>
      <item>, OIB 54218214259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rujna 2019.</izvorni_sadrzaj>
    <derivirana_varijabla naziv="DomainObject.Predmet.DatumZadnjeOdrzaneSudskeRadnje_1">9.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650</properties:Characters>
  <properties:Lines>43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2019-09-06T13:18:00Z</dcterms:created>
  <dc:creator>Ardena Bajlo</dc:creator>
  <cp:lastModifiedBy>Ante Rubelj</cp:lastModifiedBy>
  <cp:lastPrinted>2019-09-09T07:43:00Z</cp:lastPrinted>
  <dcterms:modified xmlns:xsi="http://www.w3.org/2001/XMLSchema-instance" xsi:type="dcterms:W3CDTF">2019-09-09T09:38:00Z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St-89/2019-10 / Zapisnik - Ročište radi izjašnjenja o prijedlogu za otvaranje steč.post (1 St-89-2019-povodom prijedloga za otvaranje stečaja-9.9.19.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