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cf94" w14:paraId="414cf94" w:rsidRDefault="00AE649C" w:rsidP="00481BB8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481BB8" w:rsidP="00481BB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81BB8" w:rsidP="00481BB8" w:rsidR="00AE649C" w:rsidRPr="00B76F3C">
      <w:pPr>
        <w:pStyle w:val="SudSjedite"/>
      </w:pPr>
      <w:r>
        <w:t xml:space="preserve">                                                                                                        Poslovni broj: 4 St-234/15-4</w:t>
      </w:r>
      <w:r w:rsidR="00EA1C6D">
        <w:tab/>
      </w:r>
    </w:p>
    <w:p w:rsidRDefault="00481BB8" w:rsidP="00481BB8" w:rsidR="00481BB8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481BB8" w:rsidP="00481BB8" w:rsidR="00481BB8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481BB8" w:rsidP="00481BB8" w:rsidR="00481BB8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481BB8" w:rsidP="00481BB8" w:rsidR="00481BB8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481BB8" w:rsidP="00481BB8" w:rsidR="00481BB8">
      <w:pPr>
        <w:spacing w:after="0"/>
        <w:jc w:val="right"/>
        <w:rPr>
          <w:lang w:eastAsia="hr-HR"/>
        </w:rPr>
      </w:pPr>
    </w:p>
    <w:p w:rsidRDefault="00481BB8" w:rsidP="00481BB8" w:rsidR="00481BB8">
      <w:pPr>
        <w:spacing w:after="0"/>
        <w:jc w:val="right"/>
      </w:pPr>
    </w:p>
    <w:p w:rsidRDefault="00481BB8" w:rsidP="00481BB8" w:rsidR="00481BB8">
      <w:pPr>
        <w:spacing w:after="0"/>
        <w:jc w:val="both"/>
      </w:pPr>
      <w:r>
        <w:tab/>
        <w:t xml:space="preserve">Trgovački sud u Varaždinu po sucu toga suda Iris Hatvalić Nemec, kao stečajnom sucu u predmetu u povodu zahtjeva </w:t>
      </w:r>
      <w:r>
        <w:rPr>
          <w:u w:val="single"/>
        </w:rPr>
        <w:t>Financijske agencije Regionalni centar Zagreb, Podružnica Varaždin, Augusta Cesarca 2, Varaždin</w:t>
      </w:r>
      <w:r>
        <w:t xml:space="preserve">, za pokretanje skraćenog stečajnog postupka protiv dužnika  </w:t>
      </w:r>
      <w:r>
        <w:rPr>
          <w:u w:val="single"/>
        </w:rPr>
        <w:t>DOM ALPINA d.o.o., iz Šenkovca, Pavlinska 1,  OIB:15840281194</w:t>
      </w:r>
      <w:r>
        <w:t>, 12. listopada 2015. temeljem čl. 430. Stečajnog zakona („Narodne novine“ 71/15, u daljnjem tekstu SZ) objavljuje sljedeći</w:t>
      </w:r>
    </w:p>
    <w:p w:rsidRDefault="00481BB8" w:rsidP="00481BB8" w:rsidR="00481BB8">
      <w:pPr>
        <w:spacing w:after="0"/>
        <w:jc w:val="center"/>
      </w:pPr>
    </w:p>
    <w:p w:rsidRDefault="00481BB8" w:rsidP="00481BB8" w:rsidR="00481BB8">
      <w:pPr>
        <w:spacing w:after="0"/>
        <w:jc w:val="center"/>
      </w:pPr>
      <w:r>
        <w:t>OGLAS</w:t>
      </w:r>
    </w:p>
    <w:p w:rsidRDefault="00481BB8" w:rsidP="00481BB8" w:rsidR="00481BB8">
      <w:pPr>
        <w:spacing w:after="0"/>
      </w:pPr>
    </w:p>
    <w:p w:rsidRDefault="00481BB8" w:rsidP="00481BB8" w:rsidR="00481BB8">
      <w:pPr>
        <w:spacing w:after="0"/>
        <w:jc w:val="both"/>
      </w:pPr>
      <w:r>
        <w:t>1/</w:t>
      </w:r>
      <w:r>
        <w:tab/>
        <w:t xml:space="preserve">Utvrđuje se da ukupni iznos evidentiranog duga dužnika </w:t>
      </w:r>
      <w:r>
        <w:rPr>
          <w:u w:val="single"/>
        </w:rPr>
        <w:t>DOM ALPINA d.o.o., iz Šenkovca, Pavlinska 1,  OIB:15840281194 iznosi 1.368.803,58</w:t>
      </w:r>
      <w:r>
        <w:t xml:space="preserve"> kn.</w:t>
      </w:r>
    </w:p>
    <w:p w:rsidRDefault="00481BB8" w:rsidP="00481BB8" w:rsidR="00481BB8">
      <w:pPr>
        <w:spacing w:after="0"/>
        <w:jc w:val="both"/>
      </w:pPr>
    </w:p>
    <w:p w:rsidRDefault="00481BB8" w:rsidP="00481BB8" w:rsidR="00481BB8">
      <w:pPr>
        <w:spacing w:after="0"/>
        <w:jc w:val="both"/>
      </w:pPr>
      <w:r>
        <w:t>2/</w:t>
      </w:r>
      <w:r>
        <w:tab/>
        <w:t xml:space="preserve"> Poziva se direktor dužnika </w:t>
      </w:r>
      <w:r>
        <w:rPr>
          <w:u w:val="single"/>
        </w:rPr>
        <w:t>Željko Potkonjak, Šenkovec, Valenta Morandinija 9, OIB:16779396919</w:t>
      </w:r>
      <w:r>
        <w:rPr>
          <w:color w:val="FF0000"/>
        </w:rPr>
        <w:t xml:space="preserve"> </w:t>
      </w:r>
      <w:r>
        <w:t xml:space="preserve"> da u roku od 15 dana od dana objave ovog oglasa na e-oglasnoj ploči suda podnese ovome sudu, pozivom na gornji broj spisa, javnobilježnički ovjerovljeni prokazni popis imovine i obveza dužnika na propisanom obrascu.</w:t>
      </w:r>
    </w:p>
    <w:p w:rsidRDefault="00481BB8" w:rsidP="00481BB8" w:rsidR="00481BB8">
      <w:pPr>
        <w:spacing w:after="0"/>
        <w:jc w:val="both"/>
      </w:pPr>
    </w:p>
    <w:p w:rsidRDefault="00481BB8" w:rsidP="00481BB8" w:rsidR="00481BB8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481BB8" w:rsidP="00481BB8" w:rsidR="00481BB8">
      <w:pPr>
        <w:spacing w:after="0"/>
      </w:pPr>
    </w:p>
    <w:p w:rsidRDefault="00481BB8" w:rsidP="00481BB8" w:rsidR="00481BB8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481BB8" w:rsidP="00481BB8" w:rsidR="00481BB8">
      <w:pPr>
        <w:spacing w:after="0"/>
        <w:jc w:val="both"/>
        <w:rPr>
          <w:color w:val="000000"/>
        </w:rPr>
      </w:pPr>
      <w:r>
        <w:tab/>
      </w:r>
    </w:p>
    <w:p w:rsidRDefault="00481BB8" w:rsidP="00481BB8" w:rsidR="00481BB8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6.000,00 kn na žiro račun Trgovačkog suda u Varaždinu HR40239000011300002754, poziv na broj odobrenja </w:t>
      </w:r>
      <w:r>
        <w:rPr>
          <w:u w:val="single"/>
        </w:rPr>
        <w:t>22023415</w:t>
      </w:r>
      <w:r>
        <w:t xml:space="preserve"> otvoren kod Hrvatske poštanske banke. </w:t>
      </w:r>
    </w:p>
    <w:p w:rsidRDefault="00481BB8" w:rsidP="00481BB8" w:rsidR="00481BB8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481BB8" w:rsidP="00481BB8" w:rsidR="00481BB8">
      <w:pPr>
        <w:spacing w:after="0"/>
        <w:jc w:val="both"/>
      </w:pPr>
    </w:p>
    <w:p w:rsidRDefault="00481BB8" w:rsidP="00481BB8" w:rsidR="00481BB8">
      <w:pPr>
        <w:spacing w:after="0"/>
        <w:jc w:val="center"/>
      </w:pPr>
      <w:r>
        <w:t>U Varaždinu, 12. listopada 2015.</w:t>
      </w:r>
    </w:p>
    <w:p w:rsidRDefault="00481BB8" w:rsidP="00481BB8" w:rsidR="00481BB8">
      <w:pPr>
        <w:spacing w:after="0"/>
        <w:jc w:val="both"/>
      </w:pPr>
    </w:p>
    <w:p w:rsidRDefault="00481BB8" w:rsidP="00481BB8" w:rsidR="00481BB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481BB8" w:rsidP="00481BB8" w:rsidR="00481BB8">
      <w:pPr>
        <w:spacing w:after="0"/>
      </w:pPr>
    </w:p>
    <w:p w:rsidRDefault="00481BB8" w:rsidP="00481BB8" w:rsidR="00481BB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481BB8" w:rsidR="00CB0EA4">
      <w:pPr>
        <w:pStyle w:val="Naslovdokumenta"/>
        <w:spacing w:after="0"/>
      </w:pPr>
    </w:p>
    <w:p w:rsidRDefault="0071688E" w:rsidP="00481BB8" w:rsidR="0071688E">
      <w:pPr>
        <w:pStyle w:val="Poetniodjeljak"/>
        <w:spacing w:after="0"/>
      </w:pPr>
    </w:p>
    <w:p w:rsidRDefault="00A21F0D" w:rsidP="00481BB8" w:rsidR="00A21F0D">
      <w:pPr>
        <w:pStyle w:val="NormaleSPIS"/>
        <w:spacing w:after="0"/>
        <w:rPr>
          <w:noProof/>
        </w:rPr>
      </w:pPr>
    </w:p>
    <w:p w:rsidRDefault="00DA0242" w:rsidP="00481BB8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BB8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025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St-234/2015-4</izvorni_sadrzaj>
    <derivirana_varijabla naziv="DomainObject.Oznaka_1">St-234/2015-4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ALPINA društvo s ograničenom odgovornošću za trgovinu i usluge zastupanog po punomoćniku Željko Potkonjak</izvorni_sadrzaj>
    <derivirana_varijabla naziv="DomainObject.Predmet.ProtustrankaFormated_1">  DOM ALPINA društvo s ograničenom odgovornošću za trgovinu i usluge zastupanog po punomoćniku Željko Potkonjak</derivirana_varijabla>
  </DomainObject.Predmet.ProtustrankaFormated>
  <DomainObject.Predmet.ProtustrankaFormatedOIB>
    <izvorni_sadrzaj>  DOM ALPINA društvo s ograničenom odgovornošću za trgovinu i usluge, OIB 15840281194 zastupanog po punomoćniku Željko Potkonjak</izvorni_sadrzaj>
    <derivirana_varijabla naziv="DomainObject.Predmet.ProtustrankaFormatedOIB_1">  DOM ALPINA društvo s ograničenom odgovornošću za trgovinu i usluge, OIB 15840281194 zastupanog po punomoćniku Željko Potkonjak</derivirana_varijabla>
  </DomainObject.Predmet.ProtustrankaFormatedOIB>
  <DomainObject.Predmet.ProtustrankaFormatedWithAdress>
    <izvorni_sadrzaj> DOM ALPINA društvo s ograničenom odgovornošću za trgovinu i usluge, Pavlinska 1, 40000 Šenkovec zastupanog po punomoćniku Željko Potkonjak</izvorni_sadrzaj>
    <derivirana_varijabla naziv="DomainObject.Predmet.ProtustrankaFormatedWithAdress_1"> DOM ALPINA društvo s ograničenom odgovornošću za trgovinu i usluge, Pavlinska 1, 40000 Šenkovec zastupanog po punomoćniku Željko Potkonjak</derivirana_varijabla>
  </DomainObject.Predmet.ProtustrankaFormatedWithAdress>
  <DomainObject.Predmet.ProtustrankaFormatedWithAdressOIB>
    <izvorni_sadrzaj> DOM ALPINA društvo s ograničenom odgovornošću za trgovinu i usluge, OIB 15840281194, Pavlinska 1, 40000 Šenkovec zastupanog po punomoćniku Željko Potkonjak</izvorni_sadrzaj>
    <derivirana_varijabla naziv="DomainObject.Predmet.ProtustrankaFormatedWithAdressOIB_1"> DOM ALPINA društvo s ograničenom odgovornošću za trgovinu i usluge, OIB 15840281194, Pavlinska 1, 40000 Šenkovec zastupanog po punomoćniku Željko Potkonjak</derivirana_varijabla>
  </DomainObject.Predmet.ProtustrankaFormatedWithAdressOIB>
  <DomainObject.Predmet.ProtustrankaWithAdress>
    <izvorni_sadrzaj>DOM ALPINA društvo s ograničenom odgovornošću za trgovinu i usluge Pavlinska 1, 40000 Šenkovec</izvorni_sadrzaj>
    <derivirana_varijabla naziv="DomainObject.Predmet.ProtustrankaWithAdress_1">DOM ALPINA društvo s ograničenom odgovornošću za trgovinu i usluge Pavlinska 1, 40000 Šenkovec</derivirana_varijabla>
  </DomainObject.Predmet.ProtustrankaWithAdress>
  <DomainObject.Predmet.ProtustrankaWithAdressOIB>
    <izvorni_sadrzaj>DOM ALPINA društvo s ograničenom odgovornošću za trgovinu i usluge, OIB 15840281194, Pavlinska 1, 40000 Šenkovec</izvorni_sadrzaj>
    <derivirana_varijabla naziv="DomainObject.Predmet.ProtustrankaWithAdressOIB_1">DOM ALPINA društvo s ograničenom odgovornošću za trgovinu i usluge, OIB 15840281194, Pavlinska 1, 40000 Šenkovec</derivirana_varijabla>
  </DomainObject.Predmet.ProtustrankaWithAdressOIB>
  <DomainObject.Predmet.ProtustrankaNazivFormated>
    <izvorni_sadrzaj>DOM ALPINA društvo s ograničenom odgovornošću za trgovinu i usluge</izvorni_sadrzaj>
    <derivirana_varijabla naziv="DomainObject.Predmet.ProtustrankaNazivFormated_1">DOM ALPINA društvo s ograničenom odgovornošću za trgovinu i usluge</derivirana_varijabla>
  </DomainObject.Predmet.ProtustrankaNazivFormated>
  <DomainObject.Predmet.ProtustrankaNazivFormatedOIB>
    <izvorni_sadrzaj>DOM ALPINA društvo s ograničenom odgovornošću za trgovinu i usluge, OIB 15840281194</izvorni_sadrzaj>
    <derivirana_varijabla naziv="DomainObject.Predmet.ProtustrankaNazivFormatedOIB_1">DOM ALPINA društvo s ograničenom odgovornošću za trgovinu i usluge, OIB 15840281194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1368803.58</izvorni_sadrzaj>
    <derivirana_varijabla naziv="DomainObject.Predmet.TrenutnaVrijednost_1">1368803.58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DOM ALPINA društvo s ograničenom odgovornošću za trgovinu i usluge zastupanog po punomoćniku Željko Potkonjak</item>
    </izvorni_sadrzaj>
    <derivirana_varijabla naziv="DomainObject.Predmet.ProtuStrankaListFormated_1">
      <item>DOM ALPINA društvo s ograničenom odgovornošću za trgovinu i usluge zastupanog po punomoćniku Željko Potkonjak</item>
    </derivirana_varijabla>
  </DomainObject.Predmet.ProtuStrankaListFormated>
  <DomainObject.Predmet.ProtuStrankaListFormatedOIB>
    <izvorni_sadrzaj>
      <item>DOM ALPINA društvo s ograničenom odgovornošću za trgovinu i usluge, OIB 15840281194 zastupanog po punomoćniku Željko Potkonjak</item>
    </izvorni_sadrzaj>
    <derivirana_varijabla naziv="DomainObject.Predmet.ProtuStrankaListFormatedOIB_1">
      <item>DOM ALPINA društvo s ograničenom odgovornošću za trgovinu i usluge, OIB 15840281194 zastupanog po punomoćniku Željko Potkonjak</item>
    </derivirana_varijabla>
  </DomainObject.Predmet.ProtuStrankaListFormatedOIB>
  <DomainObject.Predmet.ProtuStrankaListFormatedWithAdress>
    <izvorni_sadrzaj>
      <item>DOM ALPINA društvo s ograničenom odgovornošću za trgovinu i usluge, Pavlinska 1, 40000 Šenkovec zastupanog po punomoćniku Željko Potkonjak</item>
    </izvorni_sadrzaj>
    <derivirana_varijabla naziv="DomainObject.Predmet.ProtuStrankaListFormatedWithAdress_1">
      <item>DOM ALPINA društvo s ograničenom odgovornošću za trgovinu i usluge, Pavlinska 1, 40000 Šenkovec zastupanog po punomoćniku Željko Potkonjak</item>
    </derivirana_varijabla>
  </DomainObject.Predmet.ProtuStrankaListFormatedWithAdress>
  <DomainObject.Predmet.ProtuStrankaListFormatedWithAdressOIB>
    <izvorni_sadrzaj>
      <item>DOM ALPINA društvo s ograničenom odgovornošću za trgovinu i usluge, OIB 15840281194, Pavlinska 1, 40000 Šenkovec zastupanog po punomoćniku Željko Potkonjak</item>
    </izvorni_sadrzaj>
    <derivirana_varijabla naziv="DomainObject.Predmet.ProtuStrankaListFormatedWithAdressOIB_1">
      <item>DOM ALPINA društvo s ograničenom odgovornošću za trgovinu i usluge, OIB 15840281194, Pavlinska 1, 40000 Šenkovec zastupanog po punomoćniku Željko Potkonjak</item>
    </derivirana_varijabla>
  </DomainObject.Predmet.ProtuStrankaListFormatedWithAdressOIB>
  <DomainObject.Predmet.ProtuStrankaListNazivFormated>
    <izvorni_sadrzaj>
      <item>DOM ALPINA društvo s ograničenom odgovornošću za trgovinu i usluge</item>
    </izvorni_sadrzaj>
    <derivirana_varijabla naziv="DomainObject.Predmet.ProtuStrankaListNazivFormated_1">
      <item>DOM ALPINA društvo s ograničenom odgovornošću za trgovinu i usluge</item>
    </derivirana_varijabla>
  </DomainObject.Predmet.ProtuStrankaListNazivFormated>
  <DomainObject.Predmet.ProtuStrankaListNazivFormatedOIB>
    <izvorni_sadrzaj>
      <item>DOM ALPINA društvo s ograničenom odgovornošću za trgovinu i usluge, OIB 15840281194</item>
    </izvorni_sadrzaj>
    <derivirana_varijabla naziv="DomainObject.Predmet.ProtuStrankaListNazivFormatedOIB_1">
      <item>DOM ALPINA društvo s ograničenom odgovornošću za trgovinu i usluge, OIB 15840281194</item>
    </derivirana_varijabla>
  </DomainObject.Predmet.ProtuStrankaListNazivFormatedOIB>
  <DomainObject.Predmet.OstaliListFormated>
    <izvorni_sadrzaj>
      <item>Sudski registar</item>
      <item>e-Oglasna ploča</item>
      <item>Željko Potkonjak punomoćnik sudionika u postupku DOM ALPINA društvo s ograničenom odgovornošću za trgovinu i usluge</item>
    </izvorni_sadrzaj>
    <derivirana_varijabla naziv="DomainObject.Predmet.OstaliListFormated_1">
      <item>Sudski registar</item>
      <item>e-Oglasna ploča</item>
      <item>Željko Potkonjak punomoćnik sudionika u postupku DOM ALPINA društvo s ograničenom odgovornošću za trgovinu i usluge</item>
    </derivirana_varijabla>
  </DomainObject.Predmet.OstaliListFormated>
  <DomainObject.Predmet.OstaliListFormatedOIB>
    <izvorni_sadrzaj>
      <item>Sudski registar</item>
      <item>e-Oglasna ploča</item>
      <item>Željko Potkonjak, OIB 69671067482 punomoćnik sudionika u postupku DOM ALPINA društvo s ograničenom odgovornošću za trgovinu i usluge</item>
    </izvorni_sadrzaj>
    <derivirana_varijabla naziv="DomainObject.Predmet.OstaliListFormatedOIB_1">
      <item>Sudski registar</item>
      <item>e-Oglasna ploča</item>
      <item>Željko Potkonjak, OIB 69671067482 punomoćnik sudionika u postupku DOM ALPINA društvo s ograničenom odgovornošću za trgovinu i usluge</item>
    </derivirana_varijabla>
  </DomainObject.Predmet.OstaliListFormatedOIB>
  <DomainObject.Predmet.OstaliListFormatedWithAdress>
    <izvorni_sadrzaj>
      <item>Sudski registar</item>
      <item>e-Oglasna ploča</item>
      <item>Željko Potkonjak, Valenta Morandinija 9, 40000 Šenkovec punomoćnik sudionika u postupku DOM ALPINA društvo s ograničenom odgovornošću za trgovinu i usluge</item>
    </izvorni_sadrzaj>
    <derivirana_varijabla naziv="DomainObject.Predmet.OstaliListFormatedWithAdress_1">
      <item>Sudski registar</item>
      <item>e-Oglasna ploča</item>
      <item>Željko Potkonjak, Valenta Morandinija 9, 40000 Šenkovec punomoćnik sudionika u postupku DOM ALPINA društvo s ograničenom odgovornošću za trgovinu i usluge</item>
    </derivirana_varijabla>
  </DomainObject.Predmet.OstaliListFormatedWithAdress>
  <DomainObject.Predmet.OstaliListFormatedWithAdressOIB>
    <izvorni_sadrzaj>
      <item>Sudski registar</item>
      <item>e-Oglasna ploča</item>
      <item>Željko Potkonjak, OIB 69671067482, Valenta Morandinija 9, 40000 Šenkovec punomoćnik sudionika u postupku DOM ALPINA društvo s ograničenom odgovornošću za trgovinu i usluge</item>
    </izvorni_sadrzaj>
    <derivirana_varijabla naziv="DomainObject.Predmet.OstaliListFormatedWithAdressOIB_1">
      <item>Sudski registar</item>
      <item>e-Oglasna ploča</item>
      <item>Željko Potkonjak, OIB 69671067482, Valenta Morandinija 9, 40000 Šenkovec punomoćnik sudionika u postupku DOM ALPINA društvo s ograničenom odgovornošću za trgovinu i usluge</item>
    </derivirana_varijabla>
  </DomainObject.Predmet.OstaliListFormatedWithAdressOIB>
  <DomainObject.Predmet.OstaliListNazivFormated>
    <izvorni_sadrzaj>
      <item>Sudski registar</item>
      <item>e-Oglasna ploča</item>
      <item>Željko Potkonjak</item>
    </izvorni_sadrzaj>
    <derivirana_varijabla naziv="DomainObject.Predmet.OstaliListNazivFormated_1">
      <item>Sudski registar</item>
      <item>e-Oglasna ploča</item>
      <item>Željko Potkonjak</item>
    </derivirana_varijabla>
  </DomainObject.Predmet.OstaliListNazivFormated>
  <DomainObject.Predmet.OstaliListNazivFormatedOIB>
    <izvorni_sadrzaj>
      <item>Sudski registar</item>
      <item>e-Oglasna ploča</item>
      <item>Željko Potkonjak, OIB 69671067482</item>
    </izvorni_sadrzaj>
    <derivirana_varijabla naziv="DomainObject.Predmet.OstaliListNazivFormatedOIB_1">
      <item>Sudski registar</item>
      <item>e-Oglasna ploča</item>
      <item>Željko Potkonjak, OIB 69671067482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St-234/2015-4</izvorni_sadrzaj>
    <derivirana_varijabla naziv="DomainObject.PoslovniBrojDokumenta_1">St-234/2015-4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DOM ALPINA društvo s ograničenom odgovornošću za trgovinu i usluge</izvorni_sadrzaj>
    <derivirana_varijabla naziv="DomainObject.Predmet.ProtustrankaIDrugi_1">DOM ALPINA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DOM ALPINA društvo s ograničenom odgovornošću za trgovinu i usluge, OIB 15840281194, Pavlinska 1, 40000 Šenkovec</izvorni_sadrzaj>
    <derivirana_varijabla naziv="DomainObject.Predmet.ProtustrankaIDrugiAdressOIB_1">DOM ALPINA društvo s ograničenom odgovornošću za trgovinu i usluge, OIB 15840281194, Pavlinska 1,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DOM ALPINA društvo s ograničenom odgovornošću za trgovinu i usluge</item>
      <item>Sudski registar</item>
      <item>e-Oglasna ploča</item>
      <item>Željko Potkonjak</item>
    </izvorni_sadrzaj>
    <derivirana_varijabla naziv="DomainObject.Predmet.SudioniciListNaziv_1">
      <item>Financijska agencija, Regionalni centar Zagreb, Podružnica Varaždin</item>
      <item>DOM ALPINA društvo s ograničenom odgovornošću za trgovinu i usluge</item>
      <item>Sudski registar</item>
      <item>e-Oglasna ploča</item>
      <item>Željko Potkonjak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DOM ALPINA društvo s ograničenom odgovornošću za trgovinu i usluge, OIB 15840281194, Pavlinska 1,40000 Šenkovec</item>
      <item>Sudski registar</item>
      <item>e-Oglasna ploča</item>
      <item>Željko Potkonjak, OIB 69671067482, Valenta Morandinija 9,40000 Šenkovec</item>
    </izvorni_sadrzaj>
    <derivirana_varijabla naziv="DomainObject.Predmet.SudioniciListAdressOIB_1">
      <item>Financijska agencija, Regionalni centar Zagreb, Podružnica Varaždin, A. Cesarca 2,42000 Varaždin</item>
      <item>DOM ALPINA društvo s ograničenom odgovornošću za trgovinu i usluge, OIB 15840281194, Pavlinska 1,40000 Šenkovec</item>
      <item>Sudski registar</item>
      <item>e-Oglasna ploča</item>
      <item>Željko Potkonjak, OIB 69671067482, Valenta Morandinija 9,40000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2F4EDE-63D2-49DC-A3D5-3F89C15F4F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2019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2015-10-12T10:07:00Z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