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91d0" w14:paraId="de691d0" w:rsidRDefault="003E5EDE" w:rsidP="00CA7146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A69C9">
        <w:t>118/11-</w:t>
      </w:r>
      <w:r w:rsidR="00CA7146">
        <w:t>214</w:t>
      </w:r>
    </w:p>
    <w:p w:rsidRDefault="00F222AC" w:rsidP="003E5EDE" w:rsidR="00F222AC">
      <w:pPr>
        <w:ind w:firstLine="720" w:left="1440"/>
      </w:pPr>
    </w:p>
    <w:p w:rsidRDefault="00F222AC" w:rsidP="003E5EDE" w:rsidR="00F222AC">
      <w:pPr>
        <w:ind w:firstLine="720" w:left="1440"/>
      </w:pPr>
    </w:p>
    <w:p w:rsidRDefault="003E5EDE" w:rsidP="002C0392" w:rsidR="003E5EDE" w:rsidRPr="000559FC">
      <w:pPr>
        <w:jc w:val="center"/>
      </w:pPr>
      <w:r>
        <w:t>R E P U B L I K A  H R V A T S K A</w:t>
      </w:r>
    </w:p>
    <w:p w:rsidRDefault="005A69C9" w:rsidP="004B0322" w:rsidR="005A69C9">
      <w:pPr>
        <w:jc w:val="center"/>
      </w:pPr>
    </w:p>
    <w:p w:rsidRDefault="004B0322" w:rsidP="004B0322" w:rsidR="00D94EF2">
      <w:pPr>
        <w:jc w:val="center"/>
      </w:pPr>
      <w:r>
        <w:t>R J E Š E NJ E</w:t>
      </w:r>
    </w:p>
    <w:p w:rsidRDefault="004B0322" w:rsidP="004B0322" w:rsidR="004B0322">
      <w:pPr>
        <w:jc w:val="center"/>
      </w:pPr>
    </w:p>
    <w:p w:rsidRDefault="00085BD3" w:rsidP="005A69C9" w:rsidR="00085BD3">
      <w:pPr>
        <w:jc w:val="both"/>
      </w:pPr>
      <w:r w:rsidRPr="000559FC">
        <w:t xml:space="preserve">                Trgovački sud u</w:t>
      </w:r>
      <w:r w:rsidR="003E5EDE">
        <w:t xml:space="preserve"> Rijeci</w:t>
      </w:r>
      <w:r w:rsidRPr="000559FC">
        <w:t xml:space="preserve"> po </w:t>
      </w:r>
      <w:r w:rsidR="003E5EDE">
        <w:t xml:space="preserve">stečajnoj sutkinji Emi Brdovčak </w:t>
      </w:r>
      <w:r w:rsidRPr="000559FC">
        <w:t xml:space="preserve">u stečajnom  postupku </w:t>
      </w:r>
      <w:r w:rsidR="004B0322">
        <w:t>nad dužnikom</w:t>
      </w:r>
      <w:r w:rsidR="005A69C9" w:rsidRPr="005A69C9">
        <w:t xml:space="preserve"> KOMGRAD d.o.o. u </w:t>
      </w:r>
      <w:r w:rsidR="005A69C9">
        <w:t xml:space="preserve">stečaju Donji Lapac, Radnička 4, kojeg zastupa stečajna upraviteljica Jasna Brajdić iz Duge Rese, Donje Mrzlo Polje 96, </w:t>
      </w:r>
      <w:r w:rsidR="00CA7146">
        <w:t>5</w:t>
      </w:r>
      <w:r w:rsidR="005A69C9">
        <w:t xml:space="preserve">. </w:t>
      </w:r>
      <w:r w:rsidR="00CA7146">
        <w:t xml:space="preserve">studenoga </w:t>
      </w:r>
      <w:r w:rsidR="005A69C9">
        <w:t>201</w:t>
      </w:r>
      <w:r w:rsidR="00CA7146">
        <w:t>8</w:t>
      </w:r>
      <w:r w:rsidR="005A69C9">
        <w:t xml:space="preserve">., </w:t>
      </w:r>
    </w:p>
    <w:p w:rsidRDefault="00D94EF2" w:rsidP="00085BD3" w:rsidR="00D94EF2" w:rsidRPr="00E23552">
      <w:pPr>
        <w:jc w:val="both"/>
        <w:rPr>
          <w:b/>
        </w:rPr>
      </w:pPr>
    </w:p>
    <w:p w:rsidRDefault="004B0322" w:rsidP="00085BD3" w:rsidR="00085BD3" w:rsidRPr="00120DBA">
      <w:pPr>
        <w:jc w:val="center"/>
      </w:pPr>
      <w:r w:rsidRPr="00120DBA">
        <w:t xml:space="preserve">r i j e š i o </w:t>
      </w:r>
      <w:r w:rsidR="00D94EF2" w:rsidRPr="00120DBA">
        <w:t xml:space="preserve">  </w:t>
      </w:r>
      <w:r w:rsidR="00085BD3" w:rsidRPr="00120DBA">
        <w:t xml:space="preserve">j e </w:t>
      </w:r>
    </w:p>
    <w:p w:rsidRDefault="00085BD3" w:rsidP="00085BD3" w:rsidR="00085BD3" w:rsidRPr="00E23552">
      <w:pPr>
        <w:jc w:val="center"/>
      </w:pPr>
    </w:p>
    <w:p w:rsidRDefault="00CA7146" w:rsidP="00CA7146" w:rsidR="00CA7146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Pr="002C0289">
        <w:rPr>
          <w:rFonts w:hAnsi="Times New Roman" w:ascii="Times New Roman"/>
          <w:szCs w:val="24"/>
        </w:rPr>
        <w:t>U stečajnom postupku nad</w:t>
      </w:r>
      <w:r>
        <w:rPr>
          <w:rFonts w:hAnsi="Times New Roman" w:ascii="Times New Roman"/>
          <w:szCs w:val="24"/>
        </w:rPr>
        <w:t xml:space="preserve"> dužnikom </w:t>
      </w:r>
      <w:r w:rsidRPr="00CA7146">
        <w:rPr>
          <w:rFonts w:hAnsi="Times New Roman" w:ascii="Times New Roman"/>
        </w:rPr>
        <w:t>KOMGRAD d.o.o. u stečaju Donji Lapac, Radnička 4</w:t>
      </w:r>
      <w:r w:rsidRPr="003946B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OIB: 55593608059,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CA7146" w:rsidP="00CA7146" w:rsidR="00CA7146" w:rsidRPr="002C0289">
      <w:pPr>
        <w:pStyle w:val="BodyText21"/>
        <w:rPr>
          <w:rFonts w:hAnsi="Times New Roman" w:ascii="Times New Roman"/>
          <w:szCs w:val="24"/>
        </w:rPr>
      </w:pPr>
    </w:p>
    <w:p w:rsidRDefault="00CA7146" w:rsidP="00CA7146" w:rsidR="00CA7146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16. studenoga 2018. u 1</w:t>
      </w:r>
      <w:r w:rsidR="00097B56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</w:t>
      </w:r>
      <w:r w:rsidR="00097B56">
        <w:rPr>
          <w:rFonts w:hAnsi="Times New Roman" w:ascii="Times New Roman"/>
          <w:szCs w:val="24"/>
        </w:rPr>
        <w:t>3</w:t>
      </w:r>
      <w:r w:rsidRPr="002C0289">
        <w:rPr>
          <w:rFonts w:hAnsi="Times New Roman" w:ascii="Times New Roman"/>
          <w:szCs w:val="24"/>
        </w:rPr>
        <w:t>0 sati,</w:t>
      </w:r>
    </w:p>
    <w:p w:rsidRDefault="00CA7146" w:rsidP="00CA7146" w:rsidR="00CA7146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CA7146" w:rsidP="00CA7146" w:rsidR="00CA7146" w:rsidRPr="002C0289">
      <w:pPr>
        <w:pStyle w:val="BodyText21"/>
        <w:rPr>
          <w:rFonts w:hAnsi="Times New Roman" w:ascii="Times New Roman"/>
          <w:szCs w:val="24"/>
        </w:rPr>
      </w:pPr>
    </w:p>
    <w:p w:rsidRDefault="00CA7146" w:rsidP="00CA7146" w:rsidR="00CA7146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CA7146" w:rsidP="00CA7146" w:rsidR="00CA7146">
      <w:pPr>
        <w:pStyle w:val="BodyText21"/>
        <w:rPr>
          <w:rFonts w:hAnsi="Times New Roman" w:ascii="Times New Roman"/>
          <w:szCs w:val="24"/>
        </w:rPr>
      </w:pPr>
    </w:p>
    <w:p w:rsidRDefault="00CA7146" w:rsidP="00CA7146" w:rsidR="00CA7146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stečajne mase.</w:t>
      </w:r>
    </w:p>
    <w:p w:rsidRDefault="00CA7146" w:rsidP="00CA7146" w:rsidR="00CA7146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CA7146" w:rsidP="00CA7146" w:rsidR="00CA7146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Suglasnost stečajnom upravitelju o davanju punomoći odvjetniku za zastupanje u mogućem sudskom postupku.</w:t>
      </w:r>
    </w:p>
    <w:p w:rsidRDefault="00CA7146" w:rsidP="00CA7146" w:rsidR="00CA7146">
      <w:pPr>
        <w:pStyle w:val="Odlomakpopisa"/>
      </w:pPr>
    </w:p>
    <w:p w:rsidRDefault="00CA7146" w:rsidP="00CA7146" w:rsidR="00CA7146" w:rsidRPr="002C028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</w:t>
      </w:r>
    </w:p>
    <w:p w:rsidRDefault="00CA7146" w:rsidP="00CA7146" w:rsidR="00CA7146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A7146" w:rsidP="00CA7146" w:rsidR="00CA7146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Pr="002C028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A69C9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CA7146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CA7146">
        <w:rPr>
          <w:rFonts w:hAnsi="Times New Roman" w:ascii="Times New Roman"/>
          <w:szCs w:val="24"/>
        </w:rPr>
        <w:t xml:space="preserve">studenoga </w:t>
      </w:r>
      <w:r w:rsidR="004B0322" w:rsidRPr="004B0322">
        <w:rPr>
          <w:rFonts w:hAnsi="Times New Roman" w:ascii="Times New Roman"/>
          <w:szCs w:val="24"/>
        </w:rPr>
        <w:t>201</w:t>
      </w:r>
      <w:r w:rsidR="00CA7146">
        <w:rPr>
          <w:rFonts w:hAnsi="Times New Roman" w:ascii="Times New Roman"/>
          <w:szCs w:val="24"/>
        </w:rPr>
        <w:t>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A7146" w:rsidP="00CA7146" w:rsidR="004B0322" w:rsidRPr="004B0322">
      <w:pPr>
        <w:pStyle w:val="BodyText21"/>
        <w:ind w:firstLine="720" w:left="57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CA7146" w:rsidR="004B0322" w:rsidRPr="004B0322">
      <w:pPr>
        <w:pStyle w:val="BodyText21"/>
        <w:ind w:firstLine="720" w:left="57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F222AC" w:rsidP="004B0322" w:rsidR="00F222AC">
      <w:pPr>
        <w:pStyle w:val="BodyText21"/>
        <w:rPr>
          <w:rFonts w:hAnsi="Times New Roman" w:ascii="Times New Roman"/>
          <w:szCs w:val="24"/>
        </w:rPr>
      </w:pPr>
    </w:p>
    <w:p w:rsidRDefault="00CA7146" w:rsidP="004B0322" w:rsidR="00CA7146">
      <w:pPr>
        <w:pStyle w:val="BodyText21"/>
        <w:rPr>
          <w:rFonts w:hAnsi="Times New Roman" w:ascii="Times New Roman"/>
          <w:szCs w:val="24"/>
        </w:rPr>
      </w:pPr>
    </w:p>
    <w:p w:rsidRDefault="00CA7146" w:rsidP="004B0322" w:rsidR="00CA7146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CA7146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A7146" w:rsidP="004B0322" w:rsidR="00CA7146">
      <w:pPr>
        <w:pStyle w:val="BodyText21"/>
        <w:rPr>
          <w:rFonts w:hAnsi="Times New Roman" w:ascii="Times New Roman"/>
          <w:szCs w:val="24"/>
        </w:rPr>
      </w:pPr>
    </w:p>
    <w:p w:rsidRDefault="00D3617A" w:rsidP="005A69C9" w:rsidR="00D3617A">
      <w:pPr>
        <w:pStyle w:val="BodyText21"/>
        <w:ind w:firstLine="0"/>
        <w:rPr>
          <w:rFonts w:hAnsi="Times New Roman" w:ascii="Times New Roman"/>
          <w:szCs w:val="24"/>
        </w:rPr>
      </w:pPr>
    </w:p>
    <w:sectPr w:rsidSect="00CA7146" w:rsidR="00D3617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43D" w:rsidR="00B1643D">
      <w:r>
        <w:separator/>
      </w:r>
    </w:p>
  </w:endnote>
  <w:endnote w:id="0" w:type="continuationSeparator">
    <w:p w:rsidRDefault="00B1643D" w:rsidR="00B16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43D" w:rsidR="00B1643D">
      <w:r>
        <w:separator/>
      </w:r>
    </w:p>
  </w:footnote>
  <w:footnote w:id="0" w:type="continuationSeparator">
    <w:p w:rsidRDefault="00B1643D" w:rsidR="00B16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smartTag w:element="metricconverter" w:uri="urn:schemas-microsoft-com:office:smarttags">
      <w:smartTagPr>
        <w:attr w:val="58 St" w:name="ProductID"/>
      </w:smartTagPr>
      <w:r w:rsidRPr="000559FC">
        <w:t>58 St</w:t>
      </w:r>
    </w:smartTag>
    <w:r w:rsidRPr="000559FC">
      <w:t xml:space="preserve"> -225/10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97B56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0BD" w:rsidP="00B1643D" w:rsidR="004B5431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B5431" w:rsidP="00B1643D" w:rsidR="004B5431" w:rsidRPr="004B5431">
    <w:pPr>
      <w:rPr>
        <w:sz w:val="20"/>
        <w:szCs w:val="20"/>
      </w:rPr>
    </w:pPr>
    <w:r w:rsidRPr="004B5431">
      <w:rPr>
        <w:rFonts w:eastAsia="MS Mincho"/>
        <w:sz w:val="20"/>
        <w:szCs w:val="20"/>
      </w:rPr>
      <w:t>REPUBLIKA HRVATSKA</w:t>
    </w:r>
  </w:p>
  <w:p w:rsidRDefault="004B5431" w:rsidP="00B1643D" w:rsidR="004B5431" w:rsidRPr="004B5431">
    <w:pPr>
      <w:rPr>
        <w:sz w:val="20"/>
        <w:szCs w:val="20"/>
      </w:rPr>
    </w:pPr>
    <w:r w:rsidRPr="004B5431">
      <w:rPr>
        <w:rFonts w:eastAsia="MS Mincho"/>
        <w:sz w:val="20"/>
        <w:szCs w:val="20"/>
      </w:rPr>
      <w:t>TRGOVAČKI SUD U RIJECI</w:t>
    </w:r>
  </w:p>
  <w:p w:rsidRDefault="004B5431" w:rsidP="004B5431" w:rsidR="004B5431" w:rsidRPr="004B5431">
    <w:pPr>
      <w:rPr>
        <w:rFonts w:eastAsia="MS Mincho"/>
        <w:sz w:val="20"/>
        <w:szCs w:val="20"/>
      </w:rPr>
    </w:pPr>
    <w:r w:rsidRPr="004B543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97B56"/>
    <w:rsid w:val="00120231"/>
    <w:rsid w:val="00120DBA"/>
    <w:rsid w:val="001A4793"/>
    <w:rsid w:val="0023193D"/>
    <w:rsid w:val="00251BE6"/>
    <w:rsid w:val="002926EA"/>
    <w:rsid w:val="002C0392"/>
    <w:rsid w:val="002D246B"/>
    <w:rsid w:val="00342C2E"/>
    <w:rsid w:val="003E5EDE"/>
    <w:rsid w:val="00401B3A"/>
    <w:rsid w:val="004236AA"/>
    <w:rsid w:val="004A75ED"/>
    <w:rsid w:val="004B0322"/>
    <w:rsid w:val="004B2ABF"/>
    <w:rsid w:val="004B5431"/>
    <w:rsid w:val="004E07B8"/>
    <w:rsid w:val="005570DC"/>
    <w:rsid w:val="00562693"/>
    <w:rsid w:val="005A69C9"/>
    <w:rsid w:val="005B48B8"/>
    <w:rsid w:val="00604DCE"/>
    <w:rsid w:val="00670328"/>
    <w:rsid w:val="006D2C5B"/>
    <w:rsid w:val="006F1BD7"/>
    <w:rsid w:val="007200B7"/>
    <w:rsid w:val="00722AC5"/>
    <w:rsid w:val="00882A43"/>
    <w:rsid w:val="00A03186"/>
    <w:rsid w:val="00A13D6A"/>
    <w:rsid w:val="00AA7BE1"/>
    <w:rsid w:val="00B1643D"/>
    <w:rsid w:val="00B920E4"/>
    <w:rsid w:val="00BF4E76"/>
    <w:rsid w:val="00C328C3"/>
    <w:rsid w:val="00CA7146"/>
    <w:rsid w:val="00CF7E50"/>
    <w:rsid w:val="00D07A41"/>
    <w:rsid w:val="00D216E5"/>
    <w:rsid w:val="00D23E72"/>
    <w:rsid w:val="00D360BD"/>
    <w:rsid w:val="00D3617A"/>
    <w:rsid w:val="00D94EF2"/>
    <w:rsid w:val="00DD6162"/>
    <w:rsid w:val="00E10C23"/>
    <w:rsid w:val="00F00C28"/>
    <w:rsid w:val="00F222A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A69C9"/>
    <w:pPr>
      <w:ind w:left="708"/>
    </w:pPr>
  </w:style>
  <w:style w:styleId="Tekstbalonia" w:type="paragraph">
    <w:name w:val="Balloon Text"/>
    <w:basedOn w:val="Normal"/>
    <w:link w:val="TekstbaloniaChar"/>
    <w:rsid w:val="00BF4E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4E7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97B5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A69C9"/>
    <w:pPr>
      <w:ind w:left="708"/>
    </w:pPr>
  </w:style>
  <w:style w:styleId="Tekstbalonia" w:type="paragraph">
    <w:name w:val="Balloon Text"/>
    <w:basedOn w:val="Normal"/>
    <w:link w:val="TekstbaloniaChar"/>
    <w:rsid w:val="00BF4E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4E7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97B5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St-118/2011-220</izvorni_sadrzaj>
    <derivirana_varijabla naziv="DomainObject.PredzadnjaOdlukaIzPredmeta.Oznaka_1">St-118/2011-220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918</properties:Characters>
  <properties:Lines>46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2018-11-05T11:44:00Z</dcterms:created>
  <dc:creator>nmarkovic</dc:creator>
  <cp:lastModifiedBy>Renata Valić</cp:lastModifiedBy>
  <cp:lastPrinted>2018-11-05T11:59:00Z</cp:lastPrinted>
  <dcterms:modified xmlns:xsi="http://www.w3.org/2001/XMLSchema-instance" xsi:type="dcterms:W3CDTF">2018-11-05T12:02:00Z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rješenje - poziv za skupštinu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