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e4d6" w14:paraId="e43e4d6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A05A76">
        <w:rPr>
          <w:b/>
        </w:rPr>
        <w:t>ALLURE j.d.o.o. Osijek, Vijenac I. Meštrovića 21, OIB: 04864779082, MBS: 030143211</w:t>
      </w:r>
      <w:r w:rsidR="006139EC">
        <w:t xml:space="preserve">, </w:t>
      </w:r>
      <w:r w:rsidR="003B4C28">
        <w:t xml:space="preserve">dana </w:t>
      </w:r>
      <w:r w:rsidR="00A05A76">
        <w:t>8. studenog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979D5" w:rsidP="003979D5" w:rsidR="00366021">
      <w:pPr>
        <w:tabs>
          <w:tab w:pos="4005" w:val="left"/>
        </w:tabs>
        <w:jc w:val="both"/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A05A76">
        <w:rPr>
          <w:b/>
        </w:rPr>
        <w:t xml:space="preserve">ALLURE j.d.o.o. Osijek, Vijenac I. Meštrovića 21, OIB: 04864779082, MBS: 030143211 </w:t>
      </w:r>
      <w:r w:rsidR="0020385B" w:rsidRPr="0020385B">
        <w:t>da</w:t>
      </w:r>
      <w:r w:rsidR="0020385B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A05A76">
        <w:rPr>
          <w:b/>
        </w:rPr>
        <w:t>824</w:t>
      </w:r>
      <w:r w:rsidR="00E21BBC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DA6518">
        <w:rPr>
          <w:b/>
        </w:rPr>
        <w:t>33.8</w:t>
      </w:r>
      <w:r w:rsidR="008B02F8">
        <w:rPr>
          <w:b/>
        </w:rPr>
        <w:t>8</w:t>
      </w:r>
      <w:r w:rsidR="0036023B">
        <w:rPr>
          <w:b/>
        </w:rPr>
        <w:t>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A05A76" w:rsidP="00A05A76" w:rsidR="00A05A76">
      <w:pPr>
        <w:pStyle w:val="Odlomakpopisa"/>
        <w:ind w:left="0"/>
      </w:pPr>
      <w:r>
        <w:t>-potvrda općinskog suda da dužnik nema imovine u iznosu 20,00 kn</w:t>
      </w:r>
    </w:p>
    <w:p w:rsidRDefault="00A05A76" w:rsidP="00A05A76" w:rsidR="00A05A76">
      <w:pPr>
        <w:pStyle w:val="Odlomakpopisa"/>
        <w:ind w:left="0"/>
      </w:pPr>
      <w:r>
        <w:t>- potvrda autokluba o vozilima u iznosu od 18,00 kn</w:t>
      </w:r>
    </w:p>
    <w:p w:rsidRDefault="00A05A76" w:rsidP="00A05A76" w:rsidR="00BB2037">
      <w:pPr>
        <w:pStyle w:val="Odlomakpopisa"/>
        <w:spacing w:after="240"/>
        <w:ind w:left="0"/>
      </w:pPr>
      <w:r>
        <w:t xml:space="preserve">- poštanski troškovi prethodnog postupka (slanje poziva na dostavu dokumentacije) u ukupnom iznosu od 11,50 kn u skladu s Cjenikom poštanskih usluga                                                                  - jednokratna nagrada privremenom stečajnom upravitelju za obavljene poslove u prethodnom stečajnom postupku, čl. 4. Uredba o kriterijima i načinu obračuna i plaćanja nagrade stečajnim upraviteljima (Narodne novine 105/15) u iznosu od 4.000,00 kn                                                           - trošak knjigovodstvenih usluga (mjesečno 1.000,00 kn x 12 mjeseci) u iznosu od 12.000,00 kn u skladu s prosječnom cijenom takvih usluga na tržištu                                                                           - arhiviranje dokumentacije/pohrana dokumentacije u skladu sa Zakonom o arhivskom gradivu i arhivima prema Cjeniku u iznosu od 3.000,00 kn                                                                                                                                                           - naknada banci za trošak otvaranja i vođenja računa (u iznosu od </w:t>
      </w:r>
      <w:proofErr w:type="spellStart"/>
      <w:r>
        <w:t>cca</w:t>
      </w:r>
      <w:proofErr w:type="spellEnd"/>
      <w:r>
        <w:t xml:space="preserve"> 60,00 kn x 12 mjeseci) u ukupnom iznosu od 720,00 kn u skladu s prosječnom naknadom prema Cjeniku financijskih institucija za usluge platnog prometa na tržištu                                                                                      - trošak izrade pečata u iznosu od 150,00 kn u skladu s prosječnom važećom cijenom takvih usluga na tržištu                                                                                                                                                 - nagrada stečajnom upravitelju – prema čl.5.toč.1. i čl.7. Uredbe o kriterijima i načinu obračuna i plaćanja nagrade stečajnim upraviteljima) u iznosu od 10.000,00 kn                                                                  - naknada FINA-i za 2 objave GFI – POD (1 objava 230,00 kn)  ukupno u iznosu od 460,00 kn u skladu s Cjenikom FINE propisanim Pravilnikom o vrstama i visini naknada za uslugu javne objave dokumentacije iz Registra godišnjih financijskih izvještaja (Narodne novine br. 1/16)                                 - paušalna sudska pristojba u stečajnom postupku, </w:t>
      </w:r>
      <w:proofErr w:type="spellStart"/>
      <w:r>
        <w:t>Tbr</w:t>
      </w:r>
      <w:proofErr w:type="spellEnd"/>
      <w:r>
        <w:t xml:space="preserve">. 24. Zakona o sudskim pristojbama u iznosu od 2.000,00 kn                                                                                                                                        – sudske pristojbe, državni </w:t>
      </w:r>
      <w:proofErr w:type="spellStart"/>
      <w:r>
        <w:t>biljezi</w:t>
      </w:r>
      <w:proofErr w:type="spellEnd"/>
      <w:r>
        <w:t xml:space="preserve"> i druge administrativne pristojbe 1.000,00 kuna                                                                                                                                             </w:t>
      </w:r>
      <w:r>
        <w:lastRenderedPageBreak/>
        <w:t xml:space="preserve">-poštanski i telefonski troškovi stečajnog upravitelja u iznosu od 500,50 kuna.                                                    </w:t>
      </w:r>
      <w:r w:rsidR="009B61F0"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36023B">
        <w:t>Osijek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05A76">
        <w:t>30. travnja</w:t>
      </w:r>
      <w:r w:rsidR="008B02F8">
        <w:t xml:space="preserve"> 2018. g.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A05A76">
        <w:rPr>
          <w:b/>
        </w:rPr>
        <w:t>ALLURE j.d.o.o. Osijek, Vijenac I. Meštrovića 21, OIB: 04864779082, MBS: 030143211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</w:t>
      </w:r>
      <w:r w:rsidR="00A05A76">
        <w:t xml:space="preserve">824/18-3 od 7. </w:t>
      </w:r>
      <w:r w:rsidR="0036023B">
        <w:t>svibnja</w:t>
      </w:r>
      <w:r w:rsidR="00E21BBC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8B02F8">
        <w:t>5</w:t>
      </w:r>
      <w:r w:rsidR="0036023B">
        <w:t>. srpnja</w:t>
      </w:r>
      <w:r w:rsidR="003979D5">
        <w:t xml:space="preserve"> 2018</w:t>
      </w:r>
      <w:r w:rsidR="003914D4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B7FA0">
        <w:rPr>
          <w:b/>
        </w:rPr>
        <w:t>33.</w:t>
      </w:r>
      <w:r w:rsidR="0036023B">
        <w:rPr>
          <w:b/>
        </w:rPr>
        <w:t>8</w:t>
      </w:r>
      <w:r w:rsidR="008B02F8">
        <w:rPr>
          <w:b/>
        </w:rPr>
        <w:t>8</w:t>
      </w:r>
      <w:r w:rsidR="0036023B">
        <w:rPr>
          <w:b/>
        </w:rPr>
        <w:t>0,00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05A76">
        <w:t>8. studenog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A05A7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05A76">
        <w:t>8.12.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9DF" w:rsidR="00DA39DF">
      <w:r>
        <w:separator/>
      </w:r>
    </w:p>
  </w:endnote>
  <w:endnote w:id="0" w:type="continuationSeparator">
    <w:p w:rsidRDefault="00DA39DF" w:rsidR="00DA3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9DF" w:rsidR="00DA39DF">
      <w:r>
        <w:separator/>
      </w:r>
    </w:p>
  </w:footnote>
  <w:footnote w:id="0" w:type="continuationSeparator">
    <w:p w:rsidRDefault="00DA39DF" w:rsidR="00DA39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D6194">
      <w:rPr>
        <w:noProof/>
      </w:rPr>
      <w:t>2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A05A76">
      <w:t>824</w:t>
    </w:r>
    <w:r w:rsidR="00DA6518">
      <w:t>/18-</w:t>
    </w:r>
    <w:r w:rsidR="00A05A76">
      <w:t>11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73DB9"/>
    <w:rsid w:val="00082D7E"/>
    <w:rsid w:val="00086232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91B9C"/>
    <w:rsid w:val="00293E3F"/>
    <w:rsid w:val="00296A69"/>
    <w:rsid w:val="002B1C3B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6021"/>
    <w:rsid w:val="00377083"/>
    <w:rsid w:val="003914D4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5A76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C46B4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39DF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D6194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61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D61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D61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19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19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61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D61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D61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19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19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863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St-824/2018</izvorni_sadrzaj>
    <derivirana_varijabla naziv="DomainObject.Predmet.OznakaBroj_1">St-824/2018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ALLURE j.d.o.o. za ugostiteljstvo i trgovinu</izvorni_sadrzaj>
    <derivirana_varijabla naziv="DomainObject.Predmet.ProtustrankaFormated_1">  ALLURE j.d.o.o. za ugostiteljstvo i trgovinu</derivirana_varijabla>
  </DomainObject.Predmet.ProtustrankaFormated>
  <DomainObject.Predmet.ProtustrankaFormatedOIB>
    <izvorni_sadrzaj>  ALLURE j.d.o.o. za ugostiteljstvo i trgovinu, OIB 04864779082</izvorni_sadrzaj>
    <derivirana_varijabla naziv="DomainObject.Predmet.ProtustrankaFormatedOIB_1">  ALLURE j.d.o.o. za ugostiteljstvo i trgovinu, OIB 04864779082</derivirana_varijabla>
  </DomainObject.Predmet.ProtustrankaFormatedOIB>
  <DomainObject.Predmet.ProtustrankaFormatedWithAdress>
    <izvorni_sadrzaj> ALLURE j.d.o.o. za ugostiteljstvo i trgovinu, Vijenac Ivana Meštrovića 21, 31000 Osijek</izvorni_sadrzaj>
    <derivirana_varijabla naziv="DomainObject.Predmet.ProtustrankaFormatedWithAdress_1"> ALLURE j.d.o.o. za ugostiteljstvo i trgovinu, Vijenac Ivana Meštrovića 21, 31000 Osijek</derivirana_varijabla>
  </DomainObject.Predmet.ProtustrankaFormatedWithAdress>
  <DomainObject.Predmet.ProtustrankaFormatedWithAdressOIB>
    <izvorni_sadrzaj> ALLURE j.d.o.o. za ugostiteljstvo i trgovinu, OIB 04864779082, Vijenac Ivana Meštrovića 21, 31000 Osijek</izvorni_sadrzaj>
    <derivirana_varijabla naziv="DomainObject.Predmet.ProtustrankaFormatedWithAdressOIB_1"> ALLURE j.d.o.o. za ugostiteljstvo i trgovinu, OIB 04864779082, Vijenac Ivana Meštrovića 21, 31000 Osijek</derivirana_varijabla>
  </DomainObject.Predmet.ProtustrankaFormatedWithAdressOIB>
  <DomainObject.Predmet.ProtustrankaWithAdress>
    <izvorni_sadrzaj>ALLURE j.d.o.o. za ugostiteljstvo i trgovinu Vijenac Ivana Meštrovića 21, 31000 Osijek</izvorni_sadrzaj>
    <derivirana_varijabla naziv="DomainObject.Predmet.ProtustrankaWithAdress_1">ALLURE j.d.o.o. za ugostiteljstvo i trgovinu Vijenac Ivana Meštrovića 21, 31000 Osijek</derivirana_varijabla>
  </DomainObject.Predmet.ProtustrankaWithAdress>
  <DomainObject.Predmet.ProtustrankaWithAdressOIB>
    <izvorni_sadrzaj>ALLURE j.d.o.o. za ugostiteljstvo i trgovinu, OIB 04864779082, Vijenac Ivana Meštrovića 21, 31000 Osijek</izvorni_sadrzaj>
    <derivirana_varijabla naziv="DomainObject.Predmet.ProtustrankaWithAdressOIB_1">ALLURE j.d.o.o. za ugostiteljstvo i trgovinu, OIB 04864779082, Vijenac Ivana Meštrovića 21, 31000 Osijek</derivirana_varijabla>
  </DomainObject.Predmet.ProtustrankaWithAdressOIB>
  <DomainObject.Predmet.ProtustrankaNazivFormated>
    <izvorni_sadrzaj>ALLURE j.d.o.o. za ugostiteljstvo i trgovinu</izvorni_sadrzaj>
    <derivirana_varijabla naziv="DomainObject.Predmet.ProtustrankaNazivFormated_1">ALLURE j.d.o.o. za ugostiteljstvo i trgovinu</derivirana_varijabla>
  </DomainObject.Predmet.ProtustrankaNazivFormated>
  <DomainObject.Predmet.ProtustrankaNazivFormatedOIB>
    <izvorni_sadrzaj>ALLURE j.d.o.o. za ugostiteljstvo i trgovinu, OIB 04864779082</izvorni_sadrzaj>
    <derivirana_varijabla naziv="DomainObject.Predmet.ProtustrankaNazivFormatedOIB_1">ALLURE j.d.o.o. za ugostiteljstvo i trgovinu, OIB 04864779082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ALLURE j.d.o.o. za ugostiteljstvo i trgovinu</item>
    </izvorni_sadrzaj>
    <derivirana_varijabla naziv="DomainObject.Predmet.ProtuStrankaListFormated_1">
      <item>ALLURE j.d.o.o. za ugostiteljstvo i trgovinu</item>
    </derivirana_varijabla>
  </DomainObject.Predmet.ProtuStrankaListFormated>
  <DomainObject.Predmet.ProtuStrankaListFormatedOIB>
    <izvorni_sadrzaj>
      <item>ALLURE j.d.o.o. za ugostiteljstvo i trgovinu, OIB 04864779082</item>
    </izvorni_sadrzaj>
    <derivirana_varijabla naziv="DomainObject.Predmet.ProtuStrankaListFormatedOIB_1">
      <item>ALLURE j.d.o.o. za ugostiteljstvo i trgovinu, OIB 04864779082</item>
    </derivirana_varijabla>
  </DomainObject.Predmet.ProtuStrankaListFormatedOIB>
  <DomainObject.Predmet.ProtuStrankaListFormatedWithAdress>
    <izvorni_sadrzaj>
      <item>ALLURE j.d.o.o. za ugostiteljstvo i trgovinu, Vijenac Ivana Meštrovića 21, 31000 Osijek</item>
    </izvorni_sadrzaj>
    <derivirana_varijabla naziv="DomainObject.Predmet.ProtuStrankaListFormatedWithAdress_1">
      <item>ALLURE j.d.o.o. za ugostiteljstvo i trgovinu, Vijenac Ivana Meštrovića 21, 31000 Osijek</item>
    </derivirana_varijabla>
  </DomainObject.Predmet.ProtuStrankaListFormatedWithAdress>
  <DomainObject.Predmet.ProtuStrankaListFormatedWithAdressOIB>
    <izvorni_sadrzaj>
      <item>ALLURE j.d.o.o. za ugostiteljstvo i trgovinu, OIB 04864779082, Vijenac Ivana Meštrovića 21, 31000 Osijek</item>
    </izvorni_sadrzaj>
    <derivirana_varijabla naziv="DomainObject.Predmet.ProtuStrankaListFormatedWithAdressOIB_1">
      <item>ALLURE j.d.o.o. za ugostiteljstvo i trgovinu, OIB 04864779082, Vijenac Ivana Meštrovića 21, 31000 Osijek</item>
    </derivirana_varijabla>
  </DomainObject.Predmet.ProtuStrankaListFormatedWithAdressOIB>
  <DomainObject.Predmet.ProtuStrankaListNazivFormated>
    <izvorni_sadrzaj>
      <item>ALLURE j.d.o.o. za ugostiteljstvo i trgovinu</item>
    </izvorni_sadrzaj>
    <derivirana_varijabla naziv="DomainObject.Predmet.ProtuStrankaListNazivFormated_1">
      <item>ALLURE j.d.o.o. za ugostiteljstvo i trgovinu</item>
    </derivirana_varijabla>
  </DomainObject.Predmet.ProtuStrankaListNazivFormated>
  <DomainObject.Predmet.ProtuStrankaListNazivFormatedOIB>
    <izvorni_sadrzaj>
      <item>ALLURE j.d.o.o. za ugostiteljstvo i trgovinu, OIB 04864779082</item>
    </izvorni_sadrzaj>
    <derivirana_varijabla naziv="DomainObject.Predmet.ProtuStrankaListNazivFormatedOIB_1">
      <item>ALLURE j.d.o.o. za ugostiteljstvo i trgovinu, OIB 04864779082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ALLURE j.d.o.o. za ugostiteljstvo i trgovinu</izvorni_sadrzaj>
    <derivirana_varijabla naziv="DomainObject.Predmet.ProtustrankaIDrugi_1">ALLURE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ALLURE j.d.o.o. za ugostiteljstvo i trgovinu, OIB 04864779082, Vijenac Ivana Meštrovića 21, 31000 Osijek</izvorni_sadrzaj>
    <derivirana_varijabla naziv="DomainObject.Predmet.ProtustrankaIDrugiAdressOIB_1">ALLURE j.d.o.o. za ugostiteljstvo i trgovinu, OIB 04864779082, Vijenac Ivana Meštrovića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ALLURE j.d.o.o. za ugostiteljstvo i trgovinu</item>
    </izvorni_sadrzaj>
    <derivirana_varijabla naziv="DomainObject.Predmet.SudioniciListNaziv_1">
      <item>FINA RC OSIJEK</item>
      <item>ALLURE j.d.o.o. za ugostiteljstvo i trgovinu</item>
    </derivirana_varijabla>
  </DomainObject.Predmet.SudioniciListNaziv>
  <DomainObject.Predmet.SudioniciListAdressOIB>
    <izvorni_sadrzaj>
      <item>FINA RC OSIJEK, OIB 85821130368</item>
      <item>ALLURE j.d.o.o. za ugostiteljstvo i trgovinu, OIB 04864779082, Vijenac Ivana Meštrovića 21,31000 Osijek</item>
    </izvorni_sadrzaj>
    <derivirana_varijabla naziv="DomainObject.Predmet.SudioniciListAdressOIB_1">
      <item>FINA RC OSIJEK, OIB 85821130368</item>
      <item>ALLURE j.d.o.o. za ugostiteljstvo i trgovinu, OIB 04864779082, Vijenac Ivana Meštrovića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04864779082</item>
    </izvorni_sadrzaj>
    <derivirana_varijabla naziv="DomainObject.Predmet.SudioniciListNazivOIB_1">
      <item>, OIB 85821130368</item>
      <item>, OIB 04864779082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St-824/2018-3</izvorni_sadrzaj>
    <derivirana_varijabla naziv="DomainObject.PredzadnjaOdlukaIzPredmeta.Oznaka_1">St-824/2018-3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AC74F6-6EA5-46C7-9664-4AC84817F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3739</properties:Characters>
  <properties:Lines>109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2018-06-07T12:28:00Z</dcterms:created>
  <dc:creator>hermanj</dc:creator>
  <cp:lastModifiedBy>Danijela Sekulić</cp:lastModifiedBy>
  <cp:lastPrinted>2018-11-08T07:40:00Z</cp:lastPrinted>
  <dcterms:modified xmlns:xsi="http://www.w3.org/2001/XMLSchema-instance" xsi:type="dcterms:W3CDTF">2018-11-08T07:40:00Z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(LALIĆ.docx)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