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1c75" w14:paraId="0ca1c75" w:rsidRDefault="00B8470D" w:rsidP="00B8470D" w:rsidR="00B8470D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470D" w:rsidP="00B8470D" w:rsidR="00B8470D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8470D" w:rsidP="00B8470D" w:rsidR="00B8470D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8470D" w:rsidP="00B8470D" w:rsidR="00B8470D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B8470D" w:rsidP="00B8470D" w:rsidR="00B8470D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B8470D" w:rsidP="00B8470D" w:rsidR="00B8470D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B8470D" w:rsidP="00B8470D" w:rsidR="00B8470D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B8470D" w:rsidP="00B8470D" w:rsidR="00B8470D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4</w:t>
      </w:r>
      <w:r w:rsidR="00AB4060">
        <w:rPr>
          <w:rFonts w:cs="Times New Roman" w:eastAsia="Times New Roman"/>
          <w:szCs w:val="24"/>
        </w:rPr>
        <w:t>728</w:t>
      </w:r>
      <w:r>
        <w:rPr>
          <w:rFonts w:cs="Times New Roman" w:eastAsia="Times New Roman"/>
          <w:szCs w:val="24"/>
        </w:rPr>
        <w:t xml:space="preserve"> od 28. listopada</w:t>
      </w:r>
      <w:r w:rsidRPr="005E76CC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 w:rsidR="00AB4060">
        <w:rPr>
          <w:rFonts w:cs="Times New Roman" w:eastAsia="Calibri"/>
          <w:lang w:eastAsia="en-US"/>
        </w:rPr>
        <w:t>ALBUM d. o. o. Rovinj, Centener 32, OIB 23789718575, MBS 040124586</w:t>
      </w:r>
      <w:r>
        <w:rPr>
          <w:rFonts w:cs="Times New Roman" w:eastAsia="Calibri"/>
          <w:lang w:eastAsia="en-US"/>
        </w:rPr>
        <w:t>, 19</w:t>
      </w:r>
      <w:r w:rsidRPr="005E76CC">
        <w:rPr>
          <w:rFonts w:cs="Times New Roman" w:eastAsia="Calibri"/>
          <w:lang w:eastAsia="en-US"/>
        </w:rPr>
        <w:t>. siječnja 2016.</w:t>
      </w:r>
    </w:p>
    <w:p w:rsidRDefault="00B8470D" w:rsidP="00B8470D" w:rsidR="00B8470D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B8470D" w:rsidP="00B8470D" w:rsidR="00B8470D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B8470D" w:rsidP="00B8470D" w:rsidR="00B8470D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 w:rsidR="00AB4060">
        <w:rPr>
          <w:rFonts w:cs="Times New Roman" w:eastAsia="Calibri"/>
          <w:lang w:eastAsia="en-US"/>
        </w:rPr>
        <w:t>ALBUM d. o. o. Rovinj, Centener 32, OIB 23789718575, MBS 040124586.</w:t>
      </w:r>
    </w:p>
    <w:p w:rsidRDefault="00AB4060" w:rsidP="00B8470D" w:rsidR="00AB4060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B8470D" w:rsidP="00B8470D" w:rsidR="00B8470D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B8470D" w:rsidP="00B8470D" w:rsidR="00B8470D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B8470D" w:rsidP="00B8470D" w:rsidR="00B8470D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B8470D" w:rsidP="00B8470D" w:rsidR="00B8470D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 w:rsidR="00AB4060">
        <w:rPr>
          <w:rFonts w:cs="Times New Roman" w:eastAsia="Calibri"/>
          <w:lang w:eastAsia="en-US"/>
        </w:rPr>
        <w:t>ALBUM d. o. o. Rovinj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</w:t>
      </w:r>
      <w:r w:rsidR="00AB4060">
        <w:rPr>
          <w:rFonts w:cs="Times New Roman" w:eastAsia="Times New Roman"/>
          <w:szCs w:val="24"/>
        </w:rPr>
        <w:t>912</w:t>
      </w:r>
      <w:r w:rsidRPr="005E76CC">
        <w:rPr>
          <w:rFonts w:cs="Times New Roman" w:eastAsia="Times New Roman"/>
          <w:szCs w:val="24"/>
        </w:rPr>
        <w:t xml:space="preserve"> dana u ukupnom iznosu </w:t>
      </w:r>
      <w:r w:rsidR="00AB4060">
        <w:rPr>
          <w:rFonts w:cs="Times New Roman" w:eastAsia="Times New Roman"/>
          <w:szCs w:val="24"/>
        </w:rPr>
        <w:t>6.150.760,56</w:t>
      </w:r>
      <w:r>
        <w:rPr>
          <w:rFonts w:cs="Times New Roman" w:eastAsia="Times New Roman"/>
          <w:szCs w:val="24"/>
        </w:rPr>
        <w:t xml:space="preserve"> </w:t>
      </w:r>
      <w:r w:rsidRPr="005E76CC">
        <w:rPr>
          <w:rFonts w:cs="Times New Roman" w:eastAsia="Times New Roman"/>
          <w:szCs w:val="24"/>
        </w:rPr>
        <w:t>kuna.</w:t>
      </w:r>
    </w:p>
    <w:p w:rsidRDefault="00B8470D" w:rsidP="00B8470D" w:rsidR="00B8470D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8470D" w:rsidP="00B8470D" w:rsidR="00B8470D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Tt-15/687</w:t>
      </w:r>
      <w:r w:rsidR="00AB4060">
        <w:rPr>
          <w:rFonts w:cs="Times New Roman" w:eastAsia="Calibri"/>
          <w:lang w:eastAsia="en-US"/>
        </w:rPr>
        <w:t>1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B8470D" w:rsidP="00B8470D" w:rsidR="00B8470D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B8470D" w:rsidP="00B8470D" w:rsidR="00B8470D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B8470D" w:rsidP="00B8470D" w:rsidR="00B8470D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19</w:t>
      </w:r>
      <w:r w:rsidRPr="005E76CC">
        <w:rPr>
          <w:rFonts w:cs="Times New Roman" w:eastAsia="Times New Roman"/>
          <w:szCs w:val="24"/>
        </w:rPr>
        <w:t>. siječnja 2016.</w:t>
      </w:r>
    </w:p>
    <w:p w:rsidRDefault="00B8470D" w:rsidP="00B8470D" w:rsidR="00B8470D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B8470D" w:rsidP="00B8470D" w:rsidR="00B8470D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B8470D" w:rsidP="00B8470D" w:rsidR="00B8470D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93720D">
        <w:rPr>
          <w:rFonts w:cs="Times New Roman" w:eastAsia="Times New Roman"/>
          <w:szCs w:val="24"/>
        </w:rPr>
        <w:t>, v. r.</w:t>
      </w:r>
    </w:p>
    <w:p w:rsidRDefault="00B8470D" w:rsidP="00B8470D" w:rsidR="00B8470D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B8470D" w:rsidP="00B8470D" w:rsidR="00B8470D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B8470D" w:rsidP="00B8470D" w:rsidR="00B8470D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B8470D" w:rsidP="00B8470D" w:rsidR="00B8470D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B8470D" w:rsidP="00B8470D" w:rsidR="00B8470D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B8470D" w:rsidP="00B8470D" w:rsidR="00B8470D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B8470D" w:rsidP="00B8470D" w:rsidR="00B8470D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B8470D" w:rsidP="00B8470D" w:rsidR="00B8470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 w:rsidRPr="005E76CC">
      <w:pPr>
        <w:tabs>
          <w:tab w:pos="4438" w:val="left"/>
        </w:tabs>
        <w:rPr>
          <w:rFonts w:cs="Times New Roman" w:eastAsia="Times New Roman"/>
        </w:rPr>
      </w:pPr>
    </w:p>
    <w:p w:rsidRDefault="00B8470D" w:rsidP="00B8470D" w:rsidR="00B8470D"/>
    <w:p w:rsidRDefault="00B8470D" w:rsidP="00B8470D" w:rsidR="00B8470D"/>
    <w:p w:rsidRDefault="00405F52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0FB" w:rsidP="00B8470D" w:rsidR="005850FB">
      <w:r>
        <w:separator/>
      </w:r>
    </w:p>
  </w:endnote>
  <w:endnote w:id="0" w:type="continuationSeparator">
    <w:p w:rsidRDefault="005850FB" w:rsidP="00B8470D" w:rsidR="00585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0FB" w:rsidP="00B8470D" w:rsidR="005850FB">
      <w:r>
        <w:separator/>
      </w:r>
    </w:p>
  </w:footnote>
  <w:footnote w:id="0" w:type="continuationSeparator">
    <w:p w:rsidRDefault="005850FB" w:rsidP="00B8470D" w:rsidR="005850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0FB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05F52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B8470D">
      <w:t>722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0FB" w:rsidP="005E76CC" w:rsidR="005E76CC">
    <w:pPr>
      <w:pStyle w:val="Zaglavlje"/>
      <w:jc w:val="right"/>
    </w:pPr>
    <w:r>
      <w:t>11 St-</w:t>
    </w:r>
    <w:r w:rsidR="00B8470D">
      <w:t>722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D4E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65A5A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05F52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6760D"/>
    <w:rsid w:val="0058333A"/>
    <w:rsid w:val="00584BD0"/>
    <w:rsid w:val="00584FE8"/>
    <w:rsid w:val="005850FB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536B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07BA"/>
    <w:rsid w:val="009266B1"/>
    <w:rsid w:val="0093720D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338E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B4060"/>
    <w:rsid w:val="00AC33AE"/>
    <w:rsid w:val="00AD7756"/>
    <w:rsid w:val="00AE55F9"/>
    <w:rsid w:val="00AF4929"/>
    <w:rsid w:val="00B03C44"/>
    <w:rsid w:val="00B0593A"/>
    <w:rsid w:val="00B138C9"/>
    <w:rsid w:val="00B222A5"/>
    <w:rsid w:val="00B23458"/>
    <w:rsid w:val="00B51AFA"/>
    <w:rsid w:val="00B55635"/>
    <w:rsid w:val="00B64967"/>
    <w:rsid w:val="00B67AB1"/>
    <w:rsid w:val="00B71F1A"/>
    <w:rsid w:val="00B8470D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24D4E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3AFE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47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47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70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47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47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7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7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F5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5F5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5F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5F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47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47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70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47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47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7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7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F5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5F5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5F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5F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St-722/2015</izvorni_sadrzaj>
    <derivirana_varijabla naziv="DomainObject.Predmet.OznakaBroj_1">St-722/2015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ALBUM d.o.o. ROVINJ</izvorni_sadrzaj>
    <derivirana_varijabla naziv="DomainObject.Predmet.ProtustrankaFormated_1">  ALBUM d.o.o. ROVINJ</derivirana_varijabla>
  </DomainObject.Predmet.ProtustrankaFormated>
  <DomainObject.Predmet.ProtustrankaFormatedOIB>
    <izvorni_sadrzaj>  ALBUM d.o.o. ROVINJ, OIB 23789718575</izvorni_sadrzaj>
    <derivirana_varijabla naziv="DomainObject.Predmet.ProtustrankaFormatedOIB_1">  ALBUM d.o.o. ROVINJ, OIB 23789718575</derivirana_varijabla>
  </DomainObject.Predmet.ProtustrankaFormatedOIB>
  <DomainObject.Predmet.ProtustrankaFormatedWithAdress>
    <izvorni_sadrzaj> ALBUM d.o.o. ROVINJ, Centener 32, 52210 Rovinj</izvorni_sadrzaj>
    <derivirana_varijabla naziv="DomainObject.Predmet.ProtustrankaFormatedWithAdress_1"> ALBUM d.o.o. ROVINJ, Centener 32, 52210 Rovinj</derivirana_varijabla>
  </DomainObject.Predmet.ProtustrankaFormatedWithAdress>
  <DomainObject.Predmet.ProtustrankaFormatedWithAdressOIB>
    <izvorni_sadrzaj> ALBUM d.o.o. ROVINJ, OIB 23789718575, Centener 32, 52210 Rovinj</izvorni_sadrzaj>
    <derivirana_varijabla naziv="DomainObject.Predmet.ProtustrankaFormatedWithAdressOIB_1"> ALBUM d.o.o. ROVINJ, OIB 23789718575, Centener 32, 52210 Rovinj</derivirana_varijabla>
  </DomainObject.Predmet.ProtustrankaFormatedWithAdressOIB>
  <DomainObject.Predmet.ProtustrankaWithAdress>
    <izvorni_sadrzaj>ALBUM d.o.o. ROVINJ Centener 32, 52210 Rovinj</izvorni_sadrzaj>
    <derivirana_varijabla naziv="DomainObject.Predmet.ProtustrankaWithAdress_1">ALBUM d.o.o. ROVINJ Centener 32, 52210 Rovinj</derivirana_varijabla>
  </DomainObject.Predmet.ProtustrankaWithAdress>
  <DomainObject.Predmet.ProtustrankaWithAdressOIB>
    <izvorni_sadrzaj>ALBUM d.o.o. ROVINJ, OIB 23789718575, Centener 32, 52210 Rovinj</izvorni_sadrzaj>
    <derivirana_varijabla naziv="DomainObject.Predmet.ProtustrankaWithAdressOIB_1">ALBUM d.o.o. ROVINJ, OIB 23789718575, Centener 32, 52210 Rovinj</derivirana_varijabla>
  </DomainObject.Predmet.ProtustrankaWithAdressOIB>
  <DomainObject.Predmet.ProtustrankaNazivFormated>
    <izvorni_sadrzaj>ALBUM d.o.o. ROVINJ</izvorni_sadrzaj>
    <derivirana_varijabla naziv="DomainObject.Predmet.ProtustrankaNazivFormated_1">ALBUM d.o.o. ROVINJ</derivirana_varijabla>
  </DomainObject.Predmet.ProtustrankaNazivFormated>
  <DomainObject.Predmet.ProtustrankaNazivFormatedOIB>
    <izvorni_sadrzaj>ALBUM d.o.o. ROVINJ, OIB 23789718575</izvorni_sadrzaj>
    <derivirana_varijabla naziv="DomainObject.Predmet.ProtustrankaNazivFormatedOIB_1">ALBUM d.o.o. ROVINJ, OIB 23789718575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6150760.56</izvorni_sadrzaj>
    <derivirana_varijabla naziv="DomainObject.Predmet.TrenutnaVrijednost_1">6150760.56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ALBUM d.o.o. ROVINJ</item>
    </izvorni_sadrzaj>
    <derivirana_varijabla naziv="DomainObject.Predmet.ProtuStrankaListFormated_1">
      <item>ALBUM d.o.o. ROVINJ</item>
    </derivirana_varijabla>
  </DomainObject.Predmet.ProtuStrankaListFormated>
  <DomainObject.Predmet.ProtuStrankaListFormatedOIB>
    <izvorni_sadrzaj>
      <item>ALBUM d.o.o. ROVINJ, OIB 23789718575</item>
    </izvorni_sadrzaj>
    <derivirana_varijabla naziv="DomainObject.Predmet.ProtuStrankaListFormatedOIB_1">
      <item>ALBUM d.o.o. ROVINJ, OIB 23789718575</item>
    </derivirana_varijabla>
  </DomainObject.Predmet.ProtuStrankaListFormatedOIB>
  <DomainObject.Predmet.ProtuStrankaListFormatedWithAdress>
    <izvorni_sadrzaj>
      <item>ALBUM d.o.o. ROVINJ, Centener 32, 52210 Rovinj</item>
    </izvorni_sadrzaj>
    <derivirana_varijabla naziv="DomainObject.Predmet.ProtuStrankaListFormatedWithAdress_1">
      <item>ALBUM d.o.o. ROVINJ, Centener 32, 52210 Rovinj</item>
    </derivirana_varijabla>
  </DomainObject.Predmet.ProtuStrankaListFormatedWithAdress>
  <DomainObject.Predmet.ProtuStrankaListFormatedWithAdressOIB>
    <izvorni_sadrzaj>
      <item>ALBUM d.o.o. ROVINJ, OIB 23789718575, Centener 32, 52210 Rovinj</item>
    </izvorni_sadrzaj>
    <derivirana_varijabla naziv="DomainObject.Predmet.ProtuStrankaListFormatedWithAdressOIB_1">
      <item>ALBUM d.o.o. ROVINJ, OIB 23789718575, Centener 32, 52210 Rovinj</item>
    </derivirana_varijabla>
  </DomainObject.Predmet.ProtuStrankaListFormatedWithAdressOIB>
  <DomainObject.Predmet.ProtuStrankaListNazivFormated>
    <izvorni_sadrzaj>
      <item>ALBUM d.o.o. ROVINJ</item>
    </izvorni_sadrzaj>
    <derivirana_varijabla naziv="DomainObject.Predmet.ProtuStrankaListNazivFormated_1">
      <item>ALBUM d.o.o. ROVINJ</item>
    </derivirana_varijabla>
  </DomainObject.Predmet.ProtuStrankaListNazivFormated>
  <DomainObject.Predmet.ProtuStrankaListNazivFormatedOIB>
    <izvorni_sadrzaj>
      <item>ALBUM d.o.o. ROVINJ, OIB 23789718575</item>
    </izvorni_sadrzaj>
    <derivirana_varijabla naziv="DomainObject.Predmet.ProtuStrankaListNazivFormatedOIB_1">
      <item>ALBUM d.o.o. ROVINJ, OIB 23789718575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ALBUM d.o.o. ROVINJ</izvorni_sadrzaj>
    <derivirana_varijabla naziv="DomainObject.Predmet.ProtustrankaIDrugi_1">ALBUM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ALBUM d.o.o. ROVINJ, OIB 23789718575, Centener 32, 52210 Rovinj</izvorni_sadrzaj>
    <derivirana_varijabla naziv="DomainObject.Predmet.ProtustrankaIDrugiAdressOIB_1">ALBUM d.o.o. ROVINJ, OIB 23789718575, Centener 32,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ALBUM d.o.o. ROVINJ</item>
    </izvorni_sadrzaj>
    <derivirana_varijabla naziv="DomainObject.Predmet.SudioniciListNaziv_1">
      <item>FINANCIJSKA AGENCIJA, RC RIJEKA, PODRUŽNICA PULA, PULA</item>
      <item>ALBUM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ALBUM d.o.o. ROVINJ, OIB 23789718575, Centener 32,52210 Rovinj</item>
    </izvorni_sadrzaj>
    <derivirana_varijabla naziv="DomainObject.Predmet.SudioniciListAdressOIB_1">
      <item>FINANCIJSKA AGENCIJA, RC RIJEKA, PODRUŽNICA PULA, PULA, OIB 85821130368, Ulica grada Vukovara 70,Zagreb</item>
      <item>ALBUM d.o.o. ROVINJ, OIB 23789718575, Centener 32,52210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23789718575</item>
    </izvorni_sadrzaj>
    <derivirana_varijabla naziv="DomainObject.Predmet.SudioniciListNazivOIB_1">
      <item>, OIB 85821130368</item>
      <item>, OIB 23789718575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2184</properties:Characters>
  <properties:Lines>95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2016-01-19T08:20:00Z</dcterms:created>
  <dc:creator>Mihaela Kaligari</dc:creator>
  <dc:description/>
  <cp:keywords/>
  <cp:lastModifiedBy>Mihaela Kaligari</cp:lastModifiedBy>
  <cp:lastPrinted>2016-01-19T08:36:00Z</cp:lastPrinted>
  <dcterms:modified xmlns:xsi="http://www.w3.org/2001/XMLSchema-instance" xsi:type="dcterms:W3CDTF">2016-01-20T08:40:00Z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