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d9a48d" w14:paraId="3d9a48d" w:rsidRDefault="003E3BA3" w:rsidP="00CB2F04" w:rsidR="00CB2F04" w:rsidRPr="00CB2F04">
      <w:pPr>
        <w15:collapsed w:val="false"/>
      </w:pPr>
      <w:bookmarkStart w:name="_GoBack" w:id="0"/>
      <w:bookmarkEnd w:id="0"/>
      <w:r>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CB2F04" w:rsidP="00CB2F04" w:rsidR="00CB2F04" w:rsidRPr="00CB2F04">
      <w:pPr>
        <w:rPr>
          <w:bCs/>
        </w:rPr>
      </w:pPr>
      <w:r w:rsidRPr="00CB2F04">
        <w:t xml:space="preserve">   </w:t>
      </w:r>
      <w:r w:rsidRPr="00CB2F04">
        <w:rPr>
          <w:bCs/>
        </w:rPr>
        <w:t xml:space="preserve">REPUBLIKA HRVATSKA </w:t>
      </w:r>
    </w:p>
    <w:p w:rsidRDefault="00CB2F04" w:rsidP="00CB2F04" w:rsidR="00CB2F04" w:rsidRPr="00CB2F04">
      <w:pPr>
        <w:rPr>
          <w:bCs/>
        </w:rPr>
      </w:pPr>
      <w:r w:rsidRPr="00CB2F04">
        <w:rPr>
          <w:bCs/>
        </w:rPr>
        <w:t>TRGOVAČKI SUD U ZAGREBU</w:t>
      </w:r>
    </w:p>
    <w:p w:rsidRDefault="00CB2F04" w:rsidP="00CB2F04" w:rsidR="00CB2F04" w:rsidRPr="00CB2F04">
      <w:pPr>
        <w:rPr>
          <w:bCs/>
        </w:rPr>
      </w:pPr>
      <w:r w:rsidRPr="00CB2F04">
        <w:rPr>
          <w:bCs/>
        </w:rPr>
        <w:t>Zagreb, Amruševa 2/II</w:t>
      </w:r>
      <w:r w:rsidRPr="00CB2F04">
        <w:rPr>
          <w:bCs/>
        </w:rPr>
        <w:tab/>
      </w:r>
      <w:r w:rsidRPr="00CB2F04">
        <w:rPr>
          <w:bCs/>
        </w:rPr>
        <w:tab/>
      </w:r>
      <w:r w:rsidRPr="00CB2F04">
        <w:rPr>
          <w:bCs/>
        </w:rPr>
        <w:tab/>
      </w:r>
      <w:r w:rsidRPr="00CB2F04">
        <w:rPr>
          <w:bCs/>
        </w:rPr>
        <w:tab/>
      </w:r>
      <w:r w:rsidRPr="00CB2F04">
        <w:rPr>
          <w:bCs/>
        </w:rPr>
        <w:tab/>
      </w:r>
      <w:r w:rsidRPr="00CB2F04">
        <w:rPr>
          <w:bCs/>
        </w:rPr>
        <w:tab/>
        <w:t>31-ST-</w:t>
      </w:r>
      <w:r w:rsidR="00820C9D">
        <w:rPr>
          <w:bCs/>
        </w:rPr>
        <w:t>790/13</w:t>
      </w:r>
      <w:r w:rsidR="00E4408A">
        <w:rPr>
          <w:bCs/>
        </w:rPr>
        <w:t>-929</w:t>
      </w:r>
    </w:p>
    <w:p w:rsidRDefault="00CB2F04" w:rsidP="00CB2F04" w:rsidR="00CB2F04" w:rsidRPr="00CB2F04">
      <w:pPr>
        <w:rPr>
          <w:bCs/>
        </w:rPr>
      </w:pPr>
    </w:p>
    <w:p w:rsidRDefault="00CB2F04" w:rsidP="000A59DE" w:rsidR="000A59DE">
      <w:pPr>
        <w:tabs>
          <w:tab w:pos="7320" w:val="left"/>
        </w:tabs>
        <w:jc w:val="center"/>
        <w:rPr>
          <w:bCs/>
        </w:rPr>
      </w:pPr>
      <w:r w:rsidRPr="00CB2F04">
        <w:rPr>
          <w:bCs/>
        </w:rPr>
        <w:t xml:space="preserve">R E P U B L I K A    H R V A T S K A </w:t>
      </w:r>
    </w:p>
    <w:p w:rsidRDefault="00114BEC" w:rsidP="000A59DE" w:rsidR="00114BEC" w:rsidRPr="00CB2F04">
      <w:pPr>
        <w:tabs>
          <w:tab w:pos="7320" w:val="left"/>
        </w:tabs>
        <w:jc w:val="center"/>
        <w:rPr>
          <w:bCs/>
        </w:rPr>
      </w:pPr>
      <w:r>
        <w:rPr>
          <w:bCs/>
        </w:rPr>
        <w:t xml:space="preserve">DOPUNSKO </w:t>
      </w:r>
    </w:p>
    <w:p w:rsidRDefault="00CB2F04" w:rsidP="00CB2F04" w:rsidR="00CB2F04">
      <w:pPr>
        <w:pStyle w:val="Naslov1"/>
        <w:rPr>
          <w:rFonts w:cs="Times New Roman" w:hAnsi="Times New Roman" w:ascii="Times New Roman"/>
          <w:b w:val="false"/>
        </w:rPr>
      </w:pPr>
      <w:r w:rsidRPr="00CB2F04">
        <w:rPr>
          <w:rFonts w:cs="Times New Roman" w:hAnsi="Times New Roman" w:ascii="Times New Roman"/>
          <w:b w:val="false"/>
        </w:rPr>
        <w:t xml:space="preserve">R J E Š E N J E </w:t>
      </w:r>
    </w:p>
    <w:p w:rsidRDefault="007C779E" w:rsidP="007C779E" w:rsidR="007C779E" w:rsidRPr="007C779E">
      <w:pPr>
        <w:jc w:val="center"/>
      </w:pPr>
      <w:r>
        <w:t>O DOSUDI</w:t>
      </w:r>
    </w:p>
    <w:p w:rsidRDefault="00CB2F04" w:rsidP="00CB2F04" w:rsidR="00CB2F04" w:rsidRPr="00CB2F04">
      <w:pPr>
        <w:jc w:val="center"/>
        <w:rPr>
          <w:bCs/>
        </w:rPr>
      </w:pPr>
    </w:p>
    <w:p w:rsidRDefault="00CB2F04" w:rsidP="00CB2F04" w:rsidR="00CB2F04">
      <w:r w:rsidRPr="00CB2F04">
        <w:rPr>
          <w:bCs/>
        </w:rPr>
        <w:tab/>
      </w:r>
      <w:r w:rsidRPr="00CB2F04">
        <w:t xml:space="preserve">TRGOVAČKI SUD U ZAGREBU po stečajnom sucu Nadi Kraljić  u stečajnom predmetu stečajnog dužnika </w:t>
      </w:r>
      <w:r w:rsidR="003C202F" w:rsidRPr="007F6E65">
        <w:t>EUROYACHTING d.o.o. – u stečaju, Zagreb, Ogrizovićeva 41, MBS:080455164, OIB:56804906735</w:t>
      </w:r>
      <w:r w:rsidR="003C202F">
        <w:t xml:space="preserve"> </w:t>
      </w:r>
      <w:r w:rsidRPr="00CB2F04">
        <w:t>d</w:t>
      </w:r>
      <w:r w:rsidR="000335CE">
        <w:t xml:space="preserve">ana </w:t>
      </w:r>
      <w:r w:rsidR="00BE7D54">
        <w:t>24</w:t>
      </w:r>
      <w:r w:rsidR="00DD7561">
        <w:t>. rujna</w:t>
      </w:r>
      <w:r w:rsidR="00342F6A">
        <w:t xml:space="preserve"> </w:t>
      </w:r>
      <w:r w:rsidR="00114BEC">
        <w:t xml:space="preserve">2015. </w:t>
      </w:r>
      <w:r w:rsidR="000335CE">
        <w:t xml:space="preserve">  godine </w:t>
      </w:r>
    </w:p>
    <w:p w:rsidRDefault="003C202F" w:rsidP="00CB2F04" w:rsidR="003C202F" w:rsidRPr="00CB2F04"/>
    <w:p w:rsidRDefault="00CB2F04" w:rsidP="00CB2F04" w:rsidR="00CB2F04" w:rsidRPr="00CB2F04">
      <w:pPr>
        <w:jc w:val="center"/>
        <w:rPr>
          <w:bCs/>
        </w:rPr>
      </w:pPr>
      <w:r w:rsidRPr="00CB2F04">
        <w:rPr>
          <w:bCs/>
        </w:rPr>
        <w:t xml:space="preserve">r i j e š i o   j e </w:t>
      </w:r>
    </w:p>
    <w:p w:rsidRDefault="00CB2F04" w:rsidP="00CB2F04" w:rsidR="00CB2F04" w:rsidRPr="00CB2F04">
      <w:pPr>
        <w:rPr>
          <w:bCs/>
        </w:rPr>
      </w:pPr>
      <w:r w:rsidRPr="00CB2F04">
        <w:rPr>
          <w:bCs/>
        </w:rPr>
        <w:tab/>
      </w:r>
      <w:r w:rsidRPr="00CB2F04">
        <w:rPr>
          <w:bCs/>
        </w:rPr>
        <w:tab/>
      </w:r>
      <w:r w:rsidRPr="00CB2F04">
        <w:t xml:space="preserve"> </w:t>
      </w:r>
    </w:p>
    <w:p w:rsidRDefault="00CB2F04" w:rsidP="007C779E" w:rsidR="003035B6" w:rsidRPr="00CB2F04">
      <w:r w:rsidRPr="00CB2F04">
        <w:tab/>
      </w:r>
      <w:r w:rsidR="007C779E">
        <w:rPr>
          <w:bCs/>
        </w:rPr>
        <w:t xml:space="preserve">Dopunjuje se rješenje o dosudi broj St-790/13 od </w:t>
      </w:r>
      <w:r w:rsidR="00E4408A">
        <w:rPr>
          <w:bCs/>
        </w:rPr>
        <w:t>28. svibnja</w:t>
      </w:r>
      <w:r w:rsidR="00342F6A">
        <w:rPr>
          <w:bCs/>
        </w:rPr>
        <w:t xml:space="preserve"> 2015.</w:t>
      </w:r>
      <w:r w:rsidR="007C779E">
        <w:rPr>
          <w:bCs/>
        </w:rPr>
        <w:t xml:space="preserve"> godine u točki IV</w:t>
      </w:r>
      <w:r w:rsidR="00E4408A">
        <w:rPr>
          <w:bCs/>
        </w:rPr>
        <w:t xml:space="preserve"> </w:t>
      </w:r>
      <w:r w:rsidR="007C779E">
        <w:rPr>
          <w:bCs/>
        </w:rPr>
        <w:t xml:space="preserve"> tako da isto glasi: </w:t>
      </w:r>
      <w:r w:rsidR="003035B6" w:rsidRPr="00CB2F04">
        <w:t xml:space="preserve"> </w:t>
      </w:r>
    </w:p>
    <w:p w:rsidRDefault="003035B6" w:rsidP="003035B6" w:rsidR="003035B6">
      <w:r w:rsidRPr="00CB2F04">
        <w:tab/>
      </w:r>
      <w:r w:rsidR="007C779E">
        <w:t>"</w:t>
      </w:r>
      <w:r w:rsidRPr="00CB2F04">
        <w:t>IV</w:t>
      </w:r>
      <w:r w:rsidRPr="00CB2F04">
        <w:tab/>
        <w:t xml:space="preserve">Određuje se brisanje prava </w:t>
      </w:r>
      <w:r w:rsidR="00DE022A" w:rsidRPr="00CB2F04">
        <w:t xml:space="preserve">i tereta koji prestaju prodajom i to: </w:t>
      </w:r>
    </w:p>
    <w:p w:rsidRDefault="00E4408A" w:rsidP="003035B6" w:rsidR="00E4408A" w:rsidRPr="00CB2F04">
      <w:r>
        <w:tab/>
      </w:r>
      <w:r>
        <w:tab/>
        <w:t>Za nekretninu pod Ib):</w:t>
      </w:r>
    </w:p>
    <w:p w:rsidRDefault="006A57D8" w:rsidP="00DD7561" w:rsidR="00DD7561">
      <w:pPr>
        <w:ind w:firstLine="708"/>
      </w:pPr>
      <w:r w:rsidRPr="00CB2F04">
        <w:tab/>
      </w:r>
      <w:r w:rsidR="00342F6A" w:rsidRPr="00CB2F04">
        <w:tab/>
      </w:r>
      <w:r w:rsidR="00DD7561">
        <w:t>- pravo zaloga za korist Hypo- Alpe Adria Bank International AG, Klagenfurt, Republika Austrija,  9020 Klagenfurt , Alpen-Adria Platz 1, OIB: 90730821413 pod brojem Z-44622/09</w:t>
      </w:r>
    </w:p>
    <w:p w:rsidRDefault="00DD7561" w:rsidP="00DD7561" w:rsidR="00DD7561">
      <w:pPr>
        <w:ind w:firstLine="708"/>
      </w:pPr>
      <w:r>
        <w:tab/>
        <w:t xml:space="preserve">- zabilježba pod brojem Z-44622/09 </w:t>
      </w:r>
    </w:p>
    <w:p w:rsidRDefault="00DD7561" w:rsidP="00DD7561" w:rsidR="00DD7561">
      <w:pPr>
        <w:ind w:firstLine="708"/>
      </w:pPr>
      <w:r>
        <w:tab/>
        <w:t>- založno pravo za korist Hypo- Alpe Adria Bank International AG, Klagenfurt, Republika Austrija,  9020 Klagenfurt , Alpen-Adria Platz 1, OIB: 90730821413 pod brojem Z-6312/10 i Z-114/09</w:t>
      </w:r>
    </w:p>
    <w:p w:rsidRDefault="00DD7561" w:rsidP="00DD7561" w:rsidR="00DD7561">
      <w:pPr>
        <w:ind w:firstLine="708"/>
      </w:pPr>
      <w:r>
        <w:tab/>
        <w:t>- zabilježba pod brojem Z-6312/10 i Z-114/09</w:t>
      </w:r>
    </w:p>
    <w:p w:rsidRDefault="00DD7561" w:rsidP="00DD7561" w:rsidR="00DD7561">
      <w:pPr>
        <w:ind w:firstLine="708"/>
      </w:pPr>
      <w:r>
        <w:tab/>
        <w:t xml:space="preserve">- pravo zaloga za korist Hypo-Alpe Adria Bank prijenos tereta uslijed otpisa nekretnine iz z.k. uloška 838 k.o. Stenjevec broj Z-57494/07 </w:t>
      </w:r>
    </w:p>
    <w:p w:rsidRDefault="00DD7561" w:rsidP="00DD7561" w:rsidR="00DD7561">
      <w:pPr>
        <w:ind w:firstLine="708" w:left="708"/>
      </w:pPr>
      <w:r>
        <w:t>- pravo zaloga za korist Republike Hrvatske OIB: 52634238587 pod brojem Z-2883/14</w:t>
      </w:r>
    </w:p>
    <w:p w:rsidRDefault="00DD7561" w:rsidP="00DD7561" w:rsidR="00DD7561">
      <w:pPr>
        <w:ind w:firstLine="708"/>
      </w:pPr>
      <w:r>
        <w:tab/>
        <w:t>- zabilježba ovr</w:t>
      </w:r>
      <w:r w:rsidR="00E4408A">
        <w:t>šivosti tražbine broj Z-2883/14."</w:t>
      </w:r>
    </w:p>
    <w:p w:rsidRDefault="003C202F" w:rsidP="0057030E" w:rsidR="003C202F" w:rsidRPr="00CB2F04"/>
    <w:p w:rsidRDefault="003035B6" w:rsidP="003035B6" w:rsidR="003035B6" w:rsidRPr="00CB2F04">
      <w:pPr>
        <w:pStyle w:val="Naslov1"/>
        <w:rPr>
          <w:rFonts w:cs="Times New Roman" w:hAnsi="Times New Roman" w:ascii="Times New Roman"/>
          <w:b w:val="false"/>
        </w:rPr>
      </w:pPr>
      <w:r w:rsidRPr="00CB2F04">
        <w:rPr>
          <w:rFonts w:cs="Times New Roman" w:hAnsi="Times New Roman" w:ascii="Times New Roman"/>
          <w:b w:val="false"/>
        </w:rPr>
        <w:t>Obrazloženje</w:t>
      </w:r>
    </w:p>
    <w:p w:rsidRDefault="003035B6" w:rsidP="003035B6" w:rsidR="003035B6" w:rsidRPr="00CB2F04">
      <w:pPr>
        <w:jc w:val="center"/>
        <w:rPr>
          <w:bCs/>
        </w:rPr>
      </w:pPr>
    </w:p>
    <w:p w:rsidRDefault="003035B6" w:rsidP="007C779E" w:rsidR="007C779E">
      <w:r w:rsidRPr="00CB2F04">
        <w:tab/>
      </w:r>
      <w:r w:rsidR="007C779E">
        <w:t xml:space="preserve">Rješenjem o dosudi od </w:t>
      </w:r>
      <w:r w:rsidR="00E4408A">
        <w:t>28. svibnja</w:t>
      </w:r>
      <w:r w:rsidR="00342F6A">
        <w:t xml:space="preserve"> 2015. </w:t>
      </w:r>
      <w:r w:rsidR="00DD7561">
        <w:t xml:space="preserve"> godine dosuđene</w:t>
      </w:r>
      <w:r w:rsidR="007C779E">
        <w:t xml:space="preserve"> su nekretnine </w:t>
      </w:r>
      <w:r w:rsidR="00DD7561">
        <w:t>kupcu</w:t>
      </w:r>
      <w:r w:rsidR="00342F6A">
        <w:t xml:space="preserve"> </w:t>
      </w:r>
      <w:r w:rsidR="00E4408A">
        <w:rPr>
          <w:color w:val="000000"/>
        </w:rPr>
        <w:t>Sanji</w:t>
      </w:r>
      <w:r w:rsidR="00E4408A" w:rsidRPr="00A36C14">
        <w:rPr>
          <w:color w:val="000000"/>
        </w:rPr>
        <w:t xml:space="preserve"> Užar</w:t>
      </w:r>
      <w:r w:rsidR="00E4408A">
        <w:rPr>
          <w:color w:val="000000"/>
        </w:rPr>
        <w:t>, Vojnić, Radnička 6, OIB: 78173004709</w:t>
      </w:r>
      <w:r w:rsidR="00114B14">
        <w:rPr>
          <w:color w:val="000000"/>
        </w:rPr>
        <w:t>.</w:t>
      </w:r>
    </w:p>
    <w:p w:rsidRDefault="007C779E" w:rsidP="007C779E" w:rsidR="007C779E">
      <w:r>
        <w:tab/>
        <w:t>Istim rješenjem određeno je brisanje prava i</w:t>
      </w:r>
      <w:r w:rsidR="00E01C3E">
        <w:t xml:space="preserve"> tereta koji prestaju prodajom pod točkom IV rješenja. </w:t>
      </w:r>
    </w:p>
    <w:p w:rsidRDefault="00C32109" w:rsidP="007C779E" w:rsidR="002845DD">
      <w:r>
        <w:tab/>
      </w:r>
      <w:r w:rsidR="008A3125">
        <w:t xml:space="preserve"> </w:t>
      </w:r>
      <w:r>
        <w:t>Rješenjem</w:t>
      </w:r>
      <w:r w:rsidR="007C779E">
        <w:t xml:space="preserve"> </w:t>
      </w:r>
      <w:r w:rsidR="008A3125">
        <w:t xml:space="preserve">od </w:t>
      </w:r>
      <w:r w:rsidR="00E4408A">
        <w:t>28. svibnja</w:t>
      </w:r>
      <w:r w:rsidR="00342F6A">
        <w:t xml:space="preserve"> 2015. </w:t>
      </w:r>
      <w:r w:rsidR="008A3125">
        <w:t xml:space="preserve"> </w:t>
      </w:r>
      <w:r w:rsidR="007C779E">
        <w:t>nije</w:t>
      </w:r>
      <w:r w:rsidR="00AE2BF2">
        <w:t xml:space="preserve"> određeno</w:t>
      </w:r>
      <w:r w:rsidR="008A3125">
        <w:t xml:space="preserve"> i brisanje prava</w:t>
      </w:r>
      <w:r w:rsidR="007C779E">
        <w:t xml:space="preserve"> zaloga za korist Republike Hrvatske</w:t>
      </w:r>
      <w:r w:rsidR="008A3125">
        <w:t xml:space="preserve"> i zabilježbe </w:t>
      </w:r>
      <w:r>
        <w:t xml:space="preserve"> pod brojem Z-2883/14 s obzirom da je stečajni upravitelj podneskom temeljem čl. 97 Stečajnog zakona od 6. lipnja 2014. zatražio obustavu odnosno </w:t>
      </w:r>
      <w:r>
        <w:lastRenderedPageBreak/>
        <w:t>stavljanje izvan snage rješenja</w:t>
      </w:r>
      <w:r w:rsidR="00AE66D5">
        <w:t xml:space="preserve"> o osiguranju </w:t>
      </w:r>
      <w:r>
        <w:t xml:space="preserve"> Općinskog građanskog suda u Zagrebu broj Ovr-3391/13 od 20. prosinca 2013. godine i to iz razloga jer je prijedlog za otvaranje stečajnog postupka nad stečajnim dužnikom podnijet 15. travnja 2013. godine, dakle prij</w:t>
      </w:r>
      <w:r w:rsidR="00CE16FE">
        <w:t>e donošenja predmetnog rješenja</w:t>
      </w:r>
    </w:p>
    <w:p w:rsidRDefault="00C32109" w:rsidP="002845DD" w:rsidR="00C32109" w:rsidRPr="00CB2F04">
      <w:pPr>
        <w:ind w:firstLine="708"/>
      </w:pPr>
      <w:r>
        <w:t>Kako je u međuvremenu upisano razlučno pravo temeljem navedenog rješenja</w:t>
      </w:r>
      <w:r w:rsidR="00077E93">
        <w:t xml:space="preserve"> i nakon donošenja rješenja o dosudi od </w:t>
      </w:r>
      <w:r w:rsidR="00E4408A">
        <w:t xml:space="preserve">28. svibnja </w:t>
      </w:r>
      <w:r w:rsidR="00077E93">
        <w:t xml:space="preserve"> 2015. godine, </w:t>
      </w:r>
      <w:r>
        <w:t xml:space="preserve"> valjalo je donijeti dopunsko rješenje i odrediti brisanje istog založnog prava s obzirom da je nekretnina prodana u stečajnom postupku. </w:t>
      </w:r>
    </w:p>
    <w:p w:rsidRDefault="003035B6" w:rsidP="0040058C" w:rsidR="003035B6" w:rsidRPr="00CB2F04">
      <w:pPr>
        <w:jc w:val="both"/>
      </w:pPr>
      <w:r w:rsidRPr="00CB2F04">
        <w:t xml:space="preserve"> </w:t>
      </w:r>
    </w:p>
    <w:p w:rsidRDefault="003035B6" w:rsidP="007B16EB" w:rsidR="003035B6" w:rsidRPr="00CB2F04">
      <w:pPr>
        <w:jc w:val="center"/>
      </w:pPr>
      <w:r w:rsidRPr="00CB2F04">
        <w:t xml:space="preserve">U Zagrebu, </w:t>
      </w:r>
      <w:r w:rsidR="0057030E">
        <w:t>24</w:t>
      </w:r>
      <w:r w:rsidR="00DD7561">
        <w:t>. rujna</w:t>
      </w:r>
      <w:r w:rsidR="00342F6A">
        <w:t xml:space="preserve"> </w:t>
      </w:r>
      <w:r w:rsidR="007C779E">
        <w:t xml:space="preserve"> 2015. </w:t>
      </w:r>
      <w:r w:rsidR="00180B16">
        <w:t xml:space="preserve"> </w:t>
      </w:r>
    </w:p>
    <w:p w:rsidRDefault="003035B6" w:rsidP="0040058C" w:rsidR="003035B6" w:rsidRPr="00CB2F04">
      <w:pPr>
        <w:jc w:val="both"/>
      </w:pPr>
    </w:p>
    <w:p w:rsidRDefault="003035B6" w:rsidP="0040058C" w:rsidR="003035B6" w:rsidRPr="00CB2F04">
      <w:pPr>
        <w:jc w:val="both"/>
      </w:pPr>
      <w:r w:rsidRPr="00CB2F04">
        <w:tab/>
      </w:r>
      <w:r w:rsidRPr="00CB2F04">
        <w:tab/>
      </w:r>
      <w:r w:rsidRPr="00CB2F04">
        <w:tab/>
      </w:r>
      <w:r w:rsidRPr="00CB2F04">
        <w:tab/>
      </w:r>
      <w:r w:rsidRPr="00CB2F04">
        <w:tab/>
      </w:r>
      <w:r w:rsidRPr="00CB2F04">
        <w:tab/>
      </w:r>
      <w:r w:rsidRPr="00CB2F04">
        <w:tab/>
      </w:r>
      <w:r w:rsidRPr="00CB2F04">
        <w:tab/>
      </w:r>
      <w:r w:rsidRPr="00CB2F04">
        <w:tab/>
        <w:t xml:space="preserve">STEČAJNI SUDAC </w:t>
      </w:r>
    </w:p>
    <w:p w:rsidRDefault="003035B6" w:rsidP="0040058C" w:rsidR="003035B6">
      <w:pPr>
        <w:jc w:val="both"/>
      </w:pPr>
      <w:r w:rsidRPr="00CB2F04">
        <w:tab/>
      </w:r>
      <w:r w:rsidRPr="00CB2F04">
        <w:tab/>
      </w:r>
      <w:r w:rsidRPr="00CB2F04">
        <w:tab/>
      </w:r>
      <w:r w:rsidRPr="00CB2F04">
        <w:tab/>
      </w:r>
      <w:r w:rsidRPr="00CB2F04">
        <w:tab/>
      </w:r>
      <w:r w:rsidRPr="00CB2F04">
        <w:tab/>
      </w:r>
      <w:r w:rsidRPr="00CB2F04">
        <w:tab/>
      </w:r>
      <w:r w:rsidRPr="00CB2F04">
        <w:tab/>
      </w:r>
      <w:r w:rsidRPr="00CB2F04">
        <w:tab/>
        <w:t>Nada Kraljić</w:t>
      </w:r>
      <w:r w:rsidR="00292C0B">
        <w:t>,v.r.</w:t>
      </w:r>
    </w:p>
    <w:p w:rsidRDefault="00E01C3E" w:rsidP="0040058C" w:rsidR="00E01C3E">
      <w:pPr>
        <w:jc w:val="both"/>
      </w:pPr>
    </w:p>
    <w:p w:rsidRDefault="003035B6" w:rsidP="0040058C" w:rsidR="003035B6" w:rsidRPr="00CB2F04">
      <w:pPr>
        <w:jc w:val="both"/>
      </w:pPr>
    </w:p>
    <w:p w:rsidRDefault="003035B6" w:rsidP="0040058C" w:rsidR="003035B6" w:rsidRPr="00CB2F04">
      <w:pPr>
        <w:jc w:val="both"/>
        <w:rPr>
          <w:bCs/>
        </w:rPr>
      </w:pPr>
      <w:r w:rsidRPr="00CB2F04">
        <w:rPr>
          <w:bCs/>
        </w:rPr>
        <w:t xml:space="preserve">POUKA O PRAVNOM LIJEKU: </w:t>
      </w:r>
    </w:p>
    <w:p w:rsidRDefault="003035B6" w:rsidP="00B13A86" w:rsidR="00413FF6">
      <w:pPr>
        <w:jc w:val="both"/>
      </w:pPr>
      <w:r w:rsidRPr="00CB2F04">
        <w:t>Protiv ovog rješenja nezadovoljna stranka može uložiti žalbu Visokom trgovačkom sudu Republike Hrvatske u roku od 8 dana po primitku rješenja, a ulaže se putem ovog suda u 3 primjerka</w:t>
      </w:r>
    </w:p>
    <w:p w:rsidRDefault="00CE16FE" w:rsidP="00B13A86" w:rsidR="00CE16FE" w:rsidRPr="00CB2F04">
      <w:pPr>
        <w:jc w:val="both"/>
      </w:pPr>
    </w:p>
    <w:p w:rsidRDefault="00292C0B" w:rsidR="00292C0B">
      <w:r>
        <w:tab/>
      </w:r>
      <w:r>
        <w:tab/>
      </w:r>
      <w:r>
        <w:tab/>
      </w:r>
      <w:r>
        <w:tab/>
      </w:r>
      <w:r>
        <w:tab/>
      </w:r>
      <w:r>
        <w:tab/>
      </w:r>
      <w:r>
        <w:tab/>
      </w:r>
      <w:r>
        <w:tab/>
        <w:t>Za točnost otpravka-ovl.službenik</w:t>
      </w:r>
    </w:p>
    <w:p w:rsidRDefault="00292C0B" w:rsidP="00292C0B" w:rsidR="00292C0B">
      <w:pPr>
        <w:ind w:firstLine="708" w:left="5664"/>
      </w:pPr>
      <w:r>
        <w:t>Vinka Mihalinčić</w:t>
      </w:r>
    </w:p>
    <w:p w:rsidRDefault="003035B6" w:rsidP="003035B6" w:rsidR="009313A3" w:rsidRPr="00CB2F04">
      <w:pPr>
        <w:ind w:left="360"/>
      </w:pPr>
      <w:r w:rsidRPr="00CB2F04">
        <w:tab/>
      </w:r>
      <w:r w:rsidR="00AD4B8B" w:rsidRPr="00CB2F04">
        <w:tab/>
      </w:r>
      <w:r w:rsidR="00AD4B8B" w:rsidRPr="00CB2F04">
        <w:tab/>
      </w:r>
      <w:r w:rsidR="00AD4B8B" w:rsidRPr="00CB2F04">
        <w:tab/>
      </w:r>
      <w:r w:rsidR="00AD4B8B" w:rsidRPr="00CB2F04">
        <w:tab/>
      </w:r>
    </w:p>
    <w:sectPr w:rsidSect="00AE2BF2" w:rsidR="009313A3" w:rsidRPr="00CB2F04">
      <w:headerReference w:type="even" r:id="rId10"/>
      <w:headerReference w:type="default" r:id="rId11"/>
      <w:pgSz w:h="16838" w:w="11906"/>
      <w:pgMar w:gutter="0" w:footer="709" w:header="709" w:left="1418" w:bottom="1418" w:right="1418" w:top="226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3230B" w:rsidR="0063230B">
      <w:r>
        <w:separator/>
      </w:r>
    </w:p>
  </w:endnote>
  <w:endnote w:id="0" w:type="continuationSeparator">
    <w:p w:rsidRDefault="0063230B" w:rsidR="0063230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3230B" w:rsidR="0063230B">
      <w:r>
        <w:separator/>
      </w:r>
    </w:p>
  </w:footnote>
  <w:footnote w:id="0" w:type="continuationSeparator">
    <w:p w:rsidRDefault="0063230B" w:rsidR="0063230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167C9" w:rsidP="00EC03E8" w:rsidR="00D167C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D167C9" w:rsidR="00D167C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167C9" w:rsidP="00DF4E91" w:rsidR="00D167C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566153">
      <w:rPr>
        <w:rStyle w:val="Brojstranice"/>
        <w:noProof/>
      </w:rPr>
      <w:t>2</w:t>
    </w:r>
    <w:r>
      <w:rPr>
        <w:rStyle w:val="Brojstranice"/>
      </w:rPr>
      <w:fldChar w:fldCharType="end"/>
    </w:r>
  </w:p>
  <w:p w:rsidRDefault="00CE16FE" w:rsidR="00D167C9" w:rsidRPr="000335CE">
    <w:pPr>
      <w:pStyle w:val="Zaglavlje"/>
    </w:pPr>
    <w:r>
      <w:tab/>
    </w:r>
    <w:r>
      <w:tab/>
    </w:r>
    <w:r w:rsidR="00D167C9" w:rsidRPr="000335CE">
      <w:t xml:space="preserve">                                             31-ST-</w:t>
    </w:r>
    <w:r w:rsidR="003C202F">
      <w:t>790/13</w:t>
    </w:r>
    <w:r w:rsidR="00342F6A">
      <w:t>-</w:t>
    </w:r>
    <w:r w:rsidR="00E4408A">
      <w:t>929</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3B757C"/>
    <w:multiLevelType w:val="hybridMultilevel"/>
    <w:tmpl w:val="72BAB676"/>
    <w:lvl w:tplc="D07480E6"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08E74358"/>
    <w:multiLevelType w:val="hybridMultilevel"/>
    <w:tmpl w:val="0DF4959A"/>
    <w:lvl w:tplc="4B405D20" w:ilvl="0">
      <w:start w:val="4"/>
      <w:numFmt w:val="bullet"/>
      <w:lvlText w:val="-"/>
      <w:lvlJc w:val="left"/>
      <w:pPr>
        <w:tabs>
          <w:tab w:pos="1065" w:val="num"/>
        </w:tabs>
        <w:ind w:hanging="705" w:left="1065"/>
      </w:pPr>
      <w:rPr>
        <w:rFonts w:cs="Courier New" w:eastAsia="Times New Roman" w:hAnsi="Courier New" w:ascii="Courier New"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0A7C6E47"/>
    <w:multiLevelType w:val="hybridMultilevel"/>
    <w:tmpl w:val="C628A170"/>
    <w:lvl w:tplc="041A000F" w:ilvl="0">
      <w:start w:val="1"/>
      <w:numFmt w:val="decimal"/>
      <w:lvlText w:val="%1."/>
      <w:lvlJc w:val="left"/>
      <w:pPr>
        <w:tabs>
          <w:tab w:pos="720" w:val="num"/>
        </w:tabs>
        <w:ind w:hanging="360" w:left="720"/>
      </w:pPr>
    </w:lvl>
    <w:lvl w:tplc="CDFCB672" w:ilvl="1">
      <w:numFmt w:val="bullet"/>
      <w:lvlText w:val="-"/>
      <w:lvlJc w:val="left"/>
      <w:pPr>
        <w:tabs>
          <w:tab w:pos="1440" w:val="num"/>
        </w:tabs>
        <w:ind w:hanging="360" w:left="1440"/>
      </w:pPr>
      <w:rPr>
        <w:rFonts w:cs="Arial" w:eastAsia="Times New Roman" w:hAnsi="Arial" w:ascii="Arial" w:hint="default"/>
      </w:r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1BD60D31"/>
    <w:multiLevelType w:val="hybridMultilevel"/>
    <w:tmpl w:val="4A0868DC"/>
    <w:lvl w:tplc="6B2E3546"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2D583576"/>
    <w:multiLevelType w:val="hybridMultilevel"/>
    <w:tmpl w:val="C0783C6C"/>
    <w:lvl w:tplc="041A000F" w:ilvl="0">
      <w:start w:val="3"/>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2F9C2837"/>
    <w:multiLevelType w:val="hybridMultilevel"/>
    <w:tmpl w:val="661A856C"/>
    <w:lvl w:tplc="A4F4B9D4" w:ilvl="0">
      <w:start w:val="1"/>
      <w:numFmt w:val="decimal"/>
      <w:lvlText w:val="%1."/>
      <w:lvlJc w:val="left"/>
      <w:pPr>
        <w:tabs>
          <w:tab w:pos="975" w:val="num"/>
        </w:tabs>
        <w:ind w:hanging="435" w:left="975"/>
      </w:pPr>
      <w:rPr>
        <w:rFonts w:hint="default"/>
      </w:rPr>
    </w:lvl>
    <w:lvl w:tplc="F2D0CBF6" w:ilvl="1">
      <w:start w:val="6"/>
      <w:numFmt w:val="bullet"/>
      <w:lvlText w:val="-"/>
      <w:lvlJc w:val="left"/>
      <w:pPr>
        <w:tabs>
          <w:tab w:pos="1440" w:val="num"/>
        </w:tabs>
        <w:ind w:hanging="360" w:left="1440"/>
      </w:pPr>
      <w:rPr>
        <w:rFonts w:cs="Arial" w:eastAsia="Times New Roman" w:hAnsi="Arial" w:ascii="Arial" w:hint="default"/>
      </w:r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43A83EBC"/>
    <w:multiLevelType w:val="hybridMultilevel"/>
    <w:tmpl w:val="797E5304"/>
    <w:lvl w:tplc="25D26D9C"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46AF69E1"/>
    <w:multiLevelType w:val="hybridMultilevel"/>
    <w:tmpl w:val="34D4FB44"/>
    <w:lvl w:tplc="40AEE7DA" w:ilvl="0">
      <w:start w:val="31"/>
      <w:numFmt w:val="bullet"/>
      <w:lvlText w:val="-"/>
      <w:lvlJc w:val="left"/>
      <w:pPr>
        <w:tabs>
          <w:tab w:pos="720" w:val="num"/>
        </w:tabs>
        <w:ind w:hanging="360" w:left="720"/>
      </w:pPr>
      <w:rPr>
        <w:rFonts w:cs="Courier New" w:eastAsia="Times New Roman" w:hAnsi="Courier New" w:ascii="Courier New" w:hint="default"/>
        <w:b/>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8">
    <w:nsid w:val="4D0E5435"/>
    <w:multiLevelType w:val="hybridMultilevel"/>
    <w:tmpl w:val="5AB66F6C"/>
    <w:lvl w:tplc="DD303512" w:ilvl="0">
      <w:start w:val="2"/>
      <w:numFmt w:val="bullet"/>
      <w:lvlText w:val="-"/>
      <w:lvlJc w:val="left"/>
      <w:pPr>
        <w:tabs>
          <w:tab w:pos="720" w:val="num"/>
        </w:tabs>
        <w:ind w:hanging="360" w:left="720"/>
      </w:pPr>
      <w:rPr>
        <w:rFonts w:cs="Courier New" w:eastAsia="Times New Roman" w:hAnsi="Courier New" w:ascii="Courier New"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9">
    <w:nsid w:val="72B30DD7"/>
    <w:multiLevelType w:val="hybridMultilevel"/>
    <w:tmpl w:val="A5180372"/>
    <w:lvl w:tplc="B9AA352E" w:ilvl="0">
      <w:start w:val="6"/>
      <w:numFmt w:val="bullet"/>
      <w:lvlText w:val="-"/>
      <w:lvlJc w:val="left"/>
      <w:pPr>
        <w:tabs>
          <w:tab w:pos="1065" w:val="num"/>
        </w:tabs>
        <w:ind w:hanging="360" w:left="1065"/>
      </w:pPr>
      <w:rPr>
        <w:rFonts w:cs="Arial" w:eastAsia="Times New Roman" w:hAnsi="Arial" w:ascii="Arial" w:hint="default"/>
      </w:rPr>
    </w:lvl>
    <w:lvl w:tentative="true" w:tplc="041A0003" w:ilvl="1">
      <w:start w:val="1"/>
      <w:numFmt w:val="bullet"/>
      <w:lvlText w:val="o"/>
      <w:lvlJc w:val="left"/>
      <w:pPr>
        <w:tabs>
          <w:tab w:pos="1785" w:val="num"/>
        </w:tabs>
        <w:ind w:hanging="360" w:left="1785"/>
      </w:pPr>
      <w:rPr>
        <w:rFonts w:cs="Courier New"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cs="Courier New"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cs="Courier New"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abstractNum w:abstractNumId="10">
    <w:nsid w:val="781C27DA"/>
    <w:multiLevelType w:val="hybridMultilevel"/>
    <w:tmpl w:val="DEB8B8EC"/>
    <w:lvl w:tplc="AA9E1068" w:ilvl="0">
      <w:start w:val="31"/>
      <w:numFmt w:val="bullet"/>
      <w:lvlText w:val="-"/>
      <w:lvlJc w:val="left"/>
      <w:pPr>
        <w:tabs>
          <w:tab w:pos="1065" w:val="num"/>
        </w:tabs>
        <w:ind w:hanging="360" w:left="1065"/>
      </w:pPr>
      <w:rPr>
        <w:rFonts w:cs="Courier New" w:eastAsia="Times New Roman" w:hAnsi="Courier New" w:ascii="Courier New" w:hint="default"/>
      </w:rPr>
    </w:lvl>
    <w:lvl w:tentative="true" w:tplc="041A0003" w:ilvl="1">
      <w:start w:val="1"/>
      <w:numFmt w:val="bullet"/>
      <w:lvlText w:val="o"/>
      <w:lvlJc w:val="left"/>
      <w:pPr>
        <w:tabs>
          <w:tab w:pos="1785" w:val="num"/>
        </w:tabs>
        <w:ind w:hanging="360" w:left="1785"/>
      </w:pPr>
      <w:rPr>
        <w:rFonts w:cs="Courier New"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cs="Courier New"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cs="Courier New"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abstractNum w:abstractNumId="11">
    <w:nsid w:val="79B9730C"/>
    <w:multiLevelType w:val="hybridMultilevel"/>
    <w:tmpl w:val="E8BE7566"/>
    <w:lvl w:tplc="EEB07EE8"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2">
    <w:nsid w:val="79BE4479"/>
    <w:multiLevelType w:val="hybridMultilevel"/>
    <w:tmpl w:val="37D67D1C"/>
    <w:lvl w:tplc="2F6CA130"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12"/>
  </w:num>
  <w:num w:numId="2">
    <w:abstractNumId w:val="0"/>
  </w:num>
  <w:num w:numId="3">
    <w:abstractNumId w:val="4"/>
  </w:num>
  <w:num w:numId="4">
    <w:abstractNumId w:val="3"/>
  </w:num>
  <w:num w:numId="5">
    <w:abstractNumId w:val="6"/>
  </w:num>
  <w:num w:numId="6">
    <w:abstractNumId w:val="7"/>
  </w:num>
  <w:num w:numId="7">
    <w:abstractNumId w:val="5"/>
  </w:num>
  <w:num w:numId="8">
    <w:abstractNumId w:val="8"/>
  </w:num>
  <w:num w:numId="9">
    <w:abstractNumId w:val="1"/>
  </w:num>
  <w:num w:numId="10">
    <w:abstractNumId w:val="11"/>
  </w:num>
  <w:num w:numId="11">
    <w:abstractNumId w:val="10"/>
  </w:num>
  <w:num w:numId="12">
    <w:abstractNumId w:val="9"/>
  </w:num>
  <w:num w:numId="1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44E14"/>
    <w:rsid w:val="00005D5A"/>
    <w:rsid w:val="00011807"/>
    <w:rsid w:val="00011AF3"/>
    <w:rsid w:val="00024B55"/>
    <w:rsid w:val="000335CE"/>
    <w:rsid w:val="00042C1C"/>
    <w:rsid w:val="000433C6"/>
    <w:rsid w:val="00077E93"/>
    <w:rsid w:val="0008047D"/>
    <w:rsid w:val="00083C00"/>
    <w:rsid w:val="000A59DE"/>
    <w:rsid w:val="000E02E5"/>
    <w:rsid w:val="000F4489"/>
    <w:rsid w:val="00114B14"/>
    <w:rsid w:val="00114BEC"/>
    <w:rsid w:val="00116E0B"/>
    <w:rsid w:val="0012472C"/>
    <w:rsid w:val="00174D26"/>
    <w:rsid w:val="00180B16"/>
    <w:rsid w:val="001C0E98"/>
    <w:rsid w:val="001C50E4"/>
    <w:rsid w:val="001D4723"/>
    <w:rsid w:val="001E0A1A"/>
    <w:rsid w:val="001E0B8C"/>
    <w:rsid w:val="001E0F72"/>
    <w:rsid w:val="001F4CC6"/>
    <w:rsid w:val="001F5771"/>
    <w:rsid w:val="002076D3"/>
    <w:rsid w:val="0023358E"/>
    <w:rsid w:val="00242423"/>
    <w:rsid w:val="00244E14"/>
    <w:rsid w:val="002512D8"/>
    <w:rsid w:val="002705F8"/>
    <w:rsid w:val="002845DD"/>
    <w:rsid w:val="00292C0B"/>
    <w:rsid w:val="002A0A67"/>
    <w:rsid w:val="002A325E"/>
    <w:rsid w:val="003035B6"/>
    <w:rsid w:val="003259FD"/>
    <w:rsid w:val="00333FD8"/>
    <w:rsid w:val="00342F6A"/>
    <w:rsid w:val="003566AE"/>
    <w:rsid w:val="003606B6"/>
    <w:rsid w:val="003658CF"/>
    <w:rsid w:val="003816FC"/>
    <w:rsid w:val="00391423"/>
    <w:rsid w:val="00395ECE"/>
    <w:rsid w:val="003A4375"/>
    <w:rsid w:val="003B6D7D"/>
    <w:rsid w:val="003C202F"/>
    <w:rsid w:val="003D7403"/>
    <w:rsid w:val="003E3BA3"/>
    <w:rsid w:val="003E58DC"/>
    <w:rsid w:val="0040058C"/>
    <w:rsid w:val="004027DD"/>
    <w:rsid w:val="00413FF6"/>
    <w:rsid w:val="00430CBC"/>
    <w:rsid w:val="004459B0"/>
    <w:rsid w:val="00473B78"/>
    <w:rsid w:val="004870A8"/>
    <w:rsid w:val="004B3152"/>
    <w:rsid w:val="004C6F91"/>
    <w:rsid w:val="004D1B4B"/>
    <w:rsid w:val="004E2EF3"/>
    <w:rsid w:val="00500BE4"/>
    <w:rsid w:val="00507147"/>
    <w:rsid w:val="00514AAE"/>
    <w:rsid w:val="00563974"/>
    <w:rsid w:val="00566153"/>
    <w:rsid w:val="0057030E"/>
    <w:rsid w:val="005715B5"/>
    <w:rsid w:val="00572E85"/>
    <w:rsid w:val="0058623B"/>
    <w:rsid w:val="005866A3"/>
    <w:rsid w:val="00594FB8"/>
    <w:rsid w:val="005A2D11"/>
    <w:rsid w:val="005F652A"/>
    <w:rsid w:val="00600FC2"/>
    <w:rsid w:val="00626B3A"/>
    <w:rsid w:val="00631801"/>
    <w:rsid w:val="0063230B"/>
    <w:rsid w:val="0063660E"/>
    <w:rsid w:val="00655D15"/>
    <w:rsid w:val="006618BD"/>
    <w:rsid w:val="006A38EE"/>
    <w:rsid w:val="006A4646"/>
    <w:rsid w:val="006A57D8"/>
    <w:rsid w:val="006C70BE"/>
    <w:rsid w:val="006D1F6A"/>
    <w:rsid w:val="006D2194"/>
    <w:rsid w:val="006D47E0"/>
    <w:rsid w:val="006D7030"/>
    <w:rsid w:val="006E5B72"/>
    <w:rsid w:val="006F196B"/>
    <w:rsid w:val="007066CB"/>
    <w:rsid w:val="00714D55"/>
    <w:rsid w:val="00742331"/>
    <w:rsid w:val="00744E75"/>
    <w:rsid w:val="00757BDE"/>
    <w:rsid w:val="00763F89"/>
    <w:rsid w:val="007833E4"/>
    <w:rsid w:val="00795478"/>
    <w:rsid w:val="00797414"/>
    <w:rsid w:val="007B16EB"/>
    <w:rsid w:val="007C779E"/>
    <w:rsid w:val="007D3CE0"/>
    <w:rsid w:val="007D6CAD"/>
    <w:rsid w:val="007F0E82"/>
    <w:rsid w:val="007F14E2"/>
    <w:rsid w:val="007F219F"/>
    <w:rsid w:val="00805326"/>
    <w:rsid w:val="00810E2D"/>
    <w:rsid w:val="00820C9D"/>
    <w:rsid w:val="00825502"/>
    <w:rsid w:val="008302E8"/>
    <w:rsid w:val="00835003"/>
    <w:rsid w:val="0083638F"/>
    <w:rsid w:val="008400B2"/>
    <w:rsid w:val="0086076D"/>
    <w:rsid w:val="00896E79"/>
    <w:rsid w:val="008A3125"/>
    <w:rsid w:val="008A3B07"/>
    <w:rsid w:val="008B1A82"/>
    <w:rsid w:val="008C0603"/>
    <w:rsid w:val="008E720C"/>
    <w:rsid w:val="00903920"/>
    <w:rsid w:val="00920E94"/>
    <w:rsid w:val="00923268"/>
    <w:rsid w:val="009313A3"/>
    <w:rsid w:val="009536D1"/>
    <w:rsid w:val="00966642"/>
    <w:rsid w:val="00970168"/>
    <w:rsid w:val="00971042"/>
    <w:rsid w:val="00976524"/>
    <w:rsid w:val="009A6B41"/>
    <w:rsid w:val="009C3F04"/>
    <w:rsid w:val="009D26EB"/>
    <w:rsid w:val="009E0729"/>
    <w:rsid w:val="009E23B2"/>
    <w:rsid w:val="009E3F8A"/>
    <w:rsid w:val="009E6151"/>
    <w:rsid w:val="00A03592"/>
    <w:rsid w:val="00A26EAE"/>
    <w:rsid w:val="00A60BCC"/>
    <w:rsid w:val="00A93DDE"/>
    <w:rsid w:val="00AA16CA"/>
    <w:rsid w:val="00AA1E7C"/>
    <w:rsid w:val="00AC0A85"/>
    <w:rsid w:val="00AD4B8B"/>
    <w:rsid w:val="00AE234B"/>
    <w:rsid w:val="00AE2BF2"/>
    <w:rsid w:val="00AE66D5"/>
    <w:rsid w:val="00AF7A54"/>
    <w:rsid w:val="00B060A6"/>
    <w:rsid w:val="00B13A86"/>
    <w:rsid w:val="00B17549"/>
    <w:rsid w:val="00B477FD"/>
    <w:rsid w:val="00B57281"/>
    <w:rsid w:val="00B57EAD"/>
    <w:rsid w:val="00B61A84"/>
    <w:rsid w:val="00B83A54"/>
    <w:rsid w:val="00BB5A5E"/>
    <w:rsid w:val="00BC255F"/>
    <w:rsid w:val="00BD6B63"/>
    <w:rsid w:val="00BE5F46"/>
    <w:rsid w:val="00BE7D54"/>
    <w:rsid w:val="00C03923"/>
    <w:rsid w:val="00C126AE"/>
    <w:rsid w:val="00C136B6"/>
    <w:rsid w:val="00C31DC8"/>
    <w:rsid w:val="00C31FED"/>
    <w:rsid w:val="00C32109"/>
    <w:rsid w:val="00C51E76"/>
    <w:rsid w:val="00C5363C"/>
    <w:rsid w:val="00C54F67"/>
    <w:rsid w:val="00C743D5"/>
    <w:rsid w:val="00C81C7F"/>
    <w:rsid w:val="00C87B67"/>
    <w:rsid w:val="00CA3019"/>
    <w:rsid w:val="00CB2F04"/>
    <w:rsid w:val="00CC42AA"/>
    <w:rsid w:val="00CC4CF6"/>
    <w:rsid w:val="00CD4968"/>
    <w:rsid w:val="00CE078E"/>
    <w:rsid w:val="00CE16FE"/>
    <w:rsid w:val="00CE3988"/>
    <w:rsid w:val="00CF1CC2"/>
    <w:rsid w:val="00D00E7C"/>
    <w:rsid w:val="00D167C9"/>
    <w:rsid w:val="00D358A7"/>
    <w:rsid w:val="00D70E89"/>
    <w:rsid w:val="00D81B26"/>
    <w:rsid w:val="00DA2069"/>
    <w:rsid w:val="00DB2364"/>
    <w:rsid w:val="00DD2685"/>
    <w:rsid w:val="00DD751C"/>
    <w:rsid w:val="00DD7561"/>
    <w:rsid w:val="00DE022A"/>
    <w:rsid w:val="00DE3572"/>
    <w:rsid w:val="00DE536E"/>
    <w:rsid w:val="00DF4E91"/>
    <w:rsid w:val="00E01C3E"/>
    <w:rsid w:val="00E4408A"/>
    <w:rsid w:val="00E71A37"/>
    <w:rsid w:val="00E764DA"/>
    <w:rsid w:val="00E97FF0"/>
    <w:rsid w:val="00EC03E8"/>
    <w:rsid w:val="00EC6429"/>
    <w:rsid w:val="00EF5A60"/>
    <w:rsid w:val="00F02B3E"/>
    <w:rsid w:val="00F12F3D"/>
    <w:rsid w:val="00F2162A"/>
    <w:rsid w:val="00F229B4"/>
    <w:rsid w:val="00F5480D"/>
    <w:rsid w:val="00F562D0"/>
    <w:rsid w:val="00F5757C"/>
    <w:rsid w:val="00F64F10"/>
    <w:rsid w:val="00F66B6E"/>
    <w:rsid w:val="00F6799D"/>
    <w:rsid w:val="00F722F4"/>
    <w:rsid w:val="00FC24E5"/>
    <w:rsid w:val="00FD5F5A"/>
    <w:rsid w:val="00FD7BB7"/>
    <w:rsid w:val="00FF145A"/>
    <w:rsid w:val="00FF189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jc w:val="center"/>
      <w:outlineLvl w:val="0"/>
    </w:pPr>
    <w:rPr>
      <w:rFonts w:cs="Courier New" w:hAnsi="Courier New" w:ascii="Courier New"/>
      <w:b/>
      <w:bCs/>
    </w:rPr>
  </w:style>
  <w:style w:styleId="Naslov2" w:type="paragraph">
    <w:name w:val="heading 2"/>
    <w:basedOn w:val="Normal"/>
    <w:next w:val="Normal"/>
    <w:qFormat/>
    <w:pPr>
      <w:keepNext/>
      <w:outlineLvl w:val="1"/>
    </w:pPr>
    <w:rPr>
      <w:rFonts w:cs="Courier New" w:hAnsi="Courier New" w:ascii="Courier New"/>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655D15"/>
    <w:rPr>
      <w:rFonts w:cs="Tahoma" w:hAnsi="Tahoma" w:ascii="Tahoma"/>
      <w:sz w:val="16"/>
      <w:szCs w:val="16"/>
    </w:rPr>
  </w:style>
  <w:style w:styleId="Naglaeno" w:type="character">
    <w:name w:val="Strong"/>
    <w:qFormat/>
    <w:rsid w:val="00742331"/>
    <w:rPr>
      <w:b/>
      <w:bCs/>
    </w:rPr>
  </w:style>
  <w:style w:styleId="Zaglavlje" w:type="paragraph">
    <w:name w:val="header"/>
    <w:basedOn w:val="Normal"/>
    <w:rsid w:val="006D47E0"/>
    <w:pPr>
      <w:tabs>
        <w:tab w:pos="4536" w:val="center"/>
        <w:tab w:pos="9072" w:val="right"/>
      </w:tabs>
    </w:pPr>
  </w:style>
  <w:style w:styleId="Brojstranice" w:type="character">
    <w:name w:val="page number"/>
    <w:basedOn w:val="Zadanifontodlomka"/>
    <w:rsid w:val="006D47E0"/>
  </w:style>
  <w:style w:styleId="Podnoje" w:type="paragraph">
    <w:name w:val="footer"/>
    <w:basedOn w:val="Normal"/>
    <w:rsid w:val="00F64F10"/>
    <w:pPr>
      <w:tabs>
        <w:tab w:pos="4536" w:val="center"/>
        <w:tab w:pos="9072" w:val="right"/>
      </w:tabs>
    </w:pPr>
  </w:style>
  <w:style w:styleId="Tekstrezerviranogmjesta" w:type="character">
    <w:name w:val="Placeholder Text"/>
    <w:basedOn w:val="Zadanifontodlomka"/>
    <w:uiPriority w:val="99"/>
    <w:semiHidden/>
    <w:rsid w:val="00292C0B"/>
    <w:rPr>
      <w:color w:val="808080"/>
      <w:bdr w:space="0" w:sz="0" w:color="auto" w:val="none"/>
      <w:shd w:fill="auto" w:color="auto" w:val="clear"/>
    </w:rPr>
  </w:style>
  <w:style w:customStyle="true" w:styleId="eSPISCCParagraphDefaultFont" w:type="character">
    <w:name w:val="eSPIS_CC_Paragraph Default Font"/>
    <w:basedOn w:val="Zadanifontodlomka"/>
    <w:rsid w:val="00292C0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92C0B"/>
    <w:rPr>
      <w:bdr w:space="0" w:sz="0" w:color="auto" w:val="none"/>
      <w:shd w:fill="FFFFCC" w:color="auto" w:val="clear"/>
      <w:lang w:val="hr-HR"/>
    </w:rPr>
  </w:style>
  <w:style w:customStyle="true" w:styleId="PozadinaSvijetloCrvena" w:type="character">
    <w:name w:val="Pozadina_SvijetloCrvena"/>
    <w:basedOn w:val="eSPISCCParagraphDefaultFont"/>
    <w:rsid w:val="00292C0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92C0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jc w:val="center"/>
      <w:outlineLvl w:val="0"/>
    </w:pPr>
    <w:rPr>
      <w:rFonts w:ascii="Courier New" w:cs="Courier New" w:hAnsi="Courier New"/>
      <w:b/>
      <w:bCs/>
    </w:rPr>
  </w:style>
  <w:style w:styleId="Naslov2" w:type="paragraph">
    <w:name w:val="heading 2"/>
    <w:basedOn w:val="Normal"/>
    <w:next w:val="Normal"/>
    <w:qFormat/>
    <w:pPr>
      <w:keepNext/>
      <w:outlineLvl w:val="1"/>
    </w:pPr>
    <w:rPr>
      <w:rFonts w:ascii="Courier New" w:cs="Courier New" w:hAnsi="Courier New"/>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655D15"/>
    <w:rPr>
      <w:rFonts w:ascii="Tahoma" w:cs="Tahoma" w:hAnsi="Tahoma"/>
      <w:sz w:val="16"/>
      <w:szCs w:val="16"/>
    </w:rPr>
  </w:style>
  <w:style w:styleId="Naglaeno" w:type="character">
    <w:name w:val="Strong"/>
    <w:qFormat/>
    <w:rsid w:val="00742331"/>
    <w:rPr>
      <w:b/>
      <w:bCs/>
    </w:rPr>
  </w:style>
  <w:style w:styleId="Zaglavlje" w:type="paragraph">
    <w:name w:val="header"/>
    <w:basedOn w:val="Normal"/>
    <w:rsid w:val="006D47E0"/>
    <w:pPr>
      <w:tabs>
        <w:tab w:pos="4536" w:val="center"/>
        <w:tab w:pos="9072" w:val="right"/>
      </w:tabs>
    </w:pPr>
  </w:style>
  <w:style w:styleId="Brojstranice" w:type="character">
    <w:name w:val="page number"/>
    <w:basedOn w:val="Zadanifontodlomka"/>
    <w:rsid w:val="006D47E0"/>
  </w:style>
  <w:style w:styleId="Podnoje" w:type="paragraph">
    <w:name w:val="footer"/>
    <w:basedOn w:val="Normal"/>
    <w:rsid w:val="00F64F10"/>
    <w:pPr>
      <w:tabs>
        <w:tab w:pos="4536" w:val="center"/>
        <w:tab w:pos="9072" w:val="right"/>
      </w:tabs>
    </w:pPr>
  </w:style>
  <w:style w:styleId="Tekstrezerviranogmjesta" w:type="character">
    <w:name w:val="Placeholder Text"/>
    <w:basedOn w:val="Zadanifontodlomka"/>
    <w:uiPriority w:val="99"/>
    <w:semiHidden/>
    <w:rsid w:val="00292C0B"/>
    <w:rPr>
      <w:color w:val="808080"/>
      <w:bdr w:color="auto" w:space="0" w:sz="0" w:val="none"/>
      <w:shd w:color="auto" w:fill="auto" w:val="clear"/>
    </w:rPr>
  </w:style>
  <w:style w:customStyle="1" w:styleId="eSPISCCParagraphDefaultFont" w:type="character">
    <w:name w:val="eSPIS_CC_Paragraph Default Font"/>
    <w:basedOn w:val="Zadanifontodlomka"/>
    <w:rsid w:val="00292C0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92C0B"/>
    <w:rPr>
      <w:bdr w:color="auto" w:space="0" w:sz="0" w:val="none"/>
      <w:shd w:color="auto" w:fill="FFFFCC" w:val="clear"/>
      <w:lang w:val="hr-HR"/>
    </w:rPr>
  </w:style>
  <w:style w:customStyle="1" w:styleId="PozadinaSvijetloCrvena" w:type="character">
    <w:name w:val="Pozadina_SvijetloCrvena"/>
    <w:basedOn w:val="eSPISCCParagraphDefaultFont"/>
    <w:rsid w:val="00292C0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92C0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24. rujna 2015.</izvorni_sadrzaj>
    <derivirana_varijabla naziv="DomainObject.DatumDonosenjaOdluke_1">24. rujna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St-790/2013-929</izvorni_sadrzaj>
    <derivirana_varijabla naziv="DomainObject.Oznaka_1">St-790/2013-929</derivirana_varijabla>
  </DomainObject.Oznaka>
  <DomainObject.DonositeljOdluke.Ime>
    <izvorni_sadrzaj>Nada</izvorni_sadrzaj>
    <derivirana_varijabla naziv="DomainObject.DonositeljOdluke.Ime_1">Nada</derivirana_varijabla>
  </DomainObject.DonositeljOdluke.Ime>
  <DomainObject.DonositeljOdluke.Prezime>
    <izvorni_sadrzaj>Kraljić</izvorni_sadrzaj>
    <derivirana_varijabla naziv="DomainObject.DonositeljOdluke.Prezime_1">Kraljić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790</izvorni_sadrzaj>
    <derivirana_varijabla naziv="DomainObject.Predmet.Broj_1">790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travnja 2013.</izvorni_sadrzaj>
    <derivirana_varijabla naziv="DomainObject.Predmet.DatumOsnivanja_1">16. travnja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POMOĆNI OMOT U REFERADI</izvorni_sadrzaj>
    <derivirana_varijabla naziv="DomainObject.Predmet.Opis_1">prijedlog za otvaranje  stečajnog postupka
POMOĆNI OMOT U REFERADI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St-790/2013</izvorni_sadrzaj>
    <derivirana_varijabla naziv="DomainObject.Predmet.OznakaBroj_1">St-790/2013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veza:
67. ST-165/13 -rješenje 9.4.13.
72.ST-797/2013, ST-1866/13</izvorni_sadrzaj>
    <derivirana_varijabla naziv="DomainObject.Predmet.PrimjedbaSuca_1">veza:
67. ST-165/13 -rješenje 9.4.13.
72.ST-797/2013, ST-1866/13</derivirana_varijabla>
  </DomainObject.Predmet.PrimjedbaSuca>
  <DomainObject.Predmet.PrimjedbaUpisnicara>
    <izvorni_sadrzaj/>
    <derivirana_varijabla naziv="DomainObject.Predmet.PrimjedbaUpisnicara_1"/>
  </DomainObject.Predmet.PrimjedbaUpisnicara>
  <DomainObject.Predmet.ProtustrankaFormated>
    <izvorni_sadrzaj>  EUROYACHTING d.o.o.</izvorni_sadrzaj>
    <derivirana_varijabla naziv="DomainObject.Predmet.ProtustrankaFormated_1">  EUROYACHTING d.o.o.</derivirana_varijabla>
  </DomainObject.Predmet.ProtustrankaFormated>
  <DomainObject.Predmet.ProtustrankaFormatedOIB>
    <izvorni_sadrzaj>  EUROYACHTING d.o.o., OIB 56804906735</izvorni_sadrzaj>
    <derivirana_varijabla naziv="DomainObject.Predmet.ProtustrankaFormatedOIB_1">  EUROYACHTING d.o.o., OIB 56804906735</derivirana_varijabla>
  </DomainObject.Predmet.ProtustrankaFormatedOIB>
  <DomainObject.Predmet.ProtustrankaFormatedWithAdress>
    <izvorni_sadrzaj> EUROYACHTING d.o.o., Ogrizovićeva 41, 10000 Zagreb</izvorni_sadrzaj>
    <derivirana_varijabla naziv="DomainObject.Predmet.ProtustrankaFormatedWithAdress_1"> EUROYACHTING d.o.o., Ogrizovićeva 41, 10000 Zagreb</derivirana_varijabla>
  </DomainObject.Predmet.ProtustrankaFormatedWithAdress>
  <DomainObject.Predmet.ProtustrankaFormatedWithAdressOIB>
    <izvorni_sadrzaj> EUROYACHTING d.o.o., OIB 56804906735, Ogrizovićeva 41, 10000 Zagreb</izvorni_sadrzaj>
    <derivirana_varijabla naziv="DomainObject.Predmet.ProtustrankaFormatedWithAdressOIB_1"> EUROYACHTING d.o.o., OIB 56804906735, Ogrizovićeva 41, 10000 Zagreb</derivirana_varijabla>
  </DomainObject.Predmet.ProtustrankaFormatedWithAdressOIB>
  <DomainObject.Predmet.ProtustrankaWithAdress>
    <izvorni_sadrzaj>EUROYACHTING d.o.o. Ogrizovićeva 41, 10000 Zagreb</izvorni_sadrzaj>
    <derivirana_varijabla naziv="DomainObject.Predmet.ProtustrankaWithAdress_1">EUROYACHTING d.o.o. Ogrizovićeva 41, 10000 Zagreb</derivirana_varijabla>
  </DomainObject.Predmet.ProtustrankaWithAdress>
  <DomainObject.Predmet.ProtustrankaWithAdressOIB>
    <izvorni_sadrzaj>EUROYACHTING d.o.o., OIB 56804906735, Ogrizovićeva 41, 10000 Zagreb</izvorni_sadrzaj>
    <derivirana_varijabla naziv="DomainObject.Predmet.ProtustrankaWithAdressOIB_1">EUROYACHTING d.o.o., OIB 56804906735, Ogrizovićeva 41, 10000 Zagreb</derivirana_varijabla>
  </DomainObject.Predmet.ProtustrankaWithAdressOIB>
  <DomainObject.Predmet.ProtustrankaNazivFormated>
    <izvorni_sadrzaj>EUROYACHTING d.o.o.</izvorni_sadrzaj>
    <derivirana_varijabla naziv="DomainObject.Predmet.ProtustrankaNazivFormated_1">EUROYACHTING d.o.o.</derivirana_varijabla>
  </DomainObject.Predmet.ProtustrankaNazivFormated>
  <DomainObject.Predmet.ProtustrankaNazivFormatedOIB>
    <izvorni_sadrzaj>EUROYACHTING d.o.o., OIB 56804906735</izvorni_sadrzaj>
    <derivirana_varijabla naziv="DomainObject.Predmet.ProtustrankaNazivFormatedOIB_1">EUROYACHTING d.o.o., OIB 56804906735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31.St - N. Kraljić</izvorni_sadrzaj>
    <derivirana_varijabla naziv="DomainObject.Predmet.Referada.Naziv_1">31.St - N. Kraljić</derivirana_varijabla>
  </DomainObject.Predmet.Referada.Naziv>
  <DomainObject.Predmet.Referada.Oznaka>
    <izvorni_sadrzaj>31. St</izvorni_sadrzaj>
    <derivirana_varijabla naziv="DomainObject.Predmet.Referada.Oznaka_1">31. St</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Nada Kraljić</izvorni_sadrzaj>
    <derivirana_varijabla naziv="DomainObject.Predmet.Referada.Sudac_1">Nada Kraljić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EUROYACHTING d.o.o.; HRVATSKE VODE; VODOOPSKRBA I ODVODNJA; Siniša Momčilović; ODRŽAVANJE I IZGRADNJA POGONA; GORAN CREPULJA; Zoran Marin; Josip Kaleb; Maroje Baničević; RAJKO MAGDALENC; HRVOJE PULJIĆ; PETRA PLAZONIĆ; NATALIJA PSTROCKI; Hrvoje Jambrović; Silvio Dolenac; IVONA ŠAKER; Krešimir Vlašić; IRENA WEIGAND; MLADEN HANŽEK; STJEPAN STOJAKOVIĆ; DRAGAN JOSIPOVIĆ; Ivana Matić; Martin König; Martina Špoljarić Kaluđer; SREĆKO RAZUMOVIĆ; MLAENA KALUĐER; ANKICA JUKIĆ; TOMISLAV PETRINEC; Luana Vozila Bajić; BORIS BERTINA; IVAN NOVOSEL; HRVOJE KALUĐER; Antun Ćurković; JURICA KRIŽANIĆ; Nazar Sturko; MIRJANA STANIĆ; STEN-EX d.o.o.; Mladen Bajić; Ivan Juriša; NADA BARINIĆ; MARTIN BOŽIĆ; VJEKOSLAV VRANIČIĆ; Krunoslav Sabljak; Vesna Habus; KRISTINA JAMBRUŠIĆ PETEK; HRVOJE LESKOVAR; DARIA ŽUNIĆ; JOSIP VUKOVIĆ-SISAK; BORIS SUBOTA; Jelena Vrbanec;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Domagoj Jendriš; LJERKA BAJS; DRAŽEN JERKOVIĆ; Milenko Šekerija; Danijel Kunkić; DRAGO I RUŽICA IKIĆ; HRVOJE KAVELJEVIĆ; ŽEJKO MIJIĆ; ANAMARIJA ŠUMERA-MARIJA KRISTINA ŠUMERA; ADRIANNA JANDRANKA MRZLJAK; BOŽENA DONĐIVIĆ; MARIO MARTIĆ; MLADEN MENDEŠ; Tajana Zrinščak;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TOMEX d.o.o.; TOMISLAV HORVAT; KARLO KRPAN; JADRANKA MUSTAČ; Katarina Pstrocki; Ivan Donđivić; Josip Balić; Janko Novosel; IVAN BORKOVIĆ; IVAN GRZELA; MIRJANA BRALA; MARKO VINCEK; LORSEN STROJEVI d.o.o.; MISLAV KRALJEVIĆ; MARIJA KRISTINA ŠUMERA; ROBERT ŽUNIĆ; GORAN KOVAČIĆ; MILICA GALIĆ; JOSIP VUKOVIĆ-ZAGREB; MAL KONZALTING d.o.o.</izvorni_sadrzaj>
    <derivirana_varijabla naziv="DomainObject.Predmet.StrankaFormated_1">  EUROYACHTING d.o.o.; HRVATSKE VODE; VODOOPSKRBA I ODVODNJA; Siniša Momčilović; ODRŽAVANJE I IZGRADNJA POGONA; GORAN CREPULJA; Zoran Marin; Josip Kaleb; Maroje Baničević; RAJKO MAGDALENC; HRVOJE PULJIĆ; PETRA PLAZONIĆ; NATALIJA PSTROCKI; Hrvoje Jambrović; Silvio Dolenac; IVONA ŠAKER; Krešimir Vlašić; IRENA WEIGAND; MLADEN HANŽEK; STJEPAN STOJAKOVIĆ; DRAGAN JOSIPOVIĆ; Ivana Matić; Martin König; Martina Špoljarić Kaluđer; SREĆKO RAZUMOVIĆ; MLAENA KALUĐER; ANKICA JUKIĆ; TOMISLAV PETRINEC; Luana Vozila Bajić; BORIS BERTINA; IVAN NOVOSEL; HRVOJE KALUĐER; Antun Ćurković; JURICA KRIŽANIĆ; Nazar Sturko; MIRJANA STANIĆ; STEN-EX d.o.o.; Mladen Bajić; Ivan Juriša; NADA BARINIĆ; MARTIN BOŽIĆ; VJEKOSLAV VRANIČIĆ; Krunoslav Sabljak; Vesna Habus; KRISTINA JAMBRUŠIĆ PETEK; HRVOJE LESKOVAR; DARIA ŽUNIĆ; JOSIP VUKOVIĆ-SISAK; BORIS SUBOTA; Jelena Vrbanec;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Domagoj Jendriš; LJERKA BAJS; DRAŽEN JERKOVIĆ; Milenko Šekerija; Danijel Kunkić; DRAGO I RUŽICA IKIĆ; HRVOJE KAVELJEVIĆ; ŽEJKO MIJIĆ; ANAMARIJA ŠUMERA-MARIJA KRISTINA ŠUMERA; ADRIANNA JANDRANKA MRZLJAK; BOŽENA DONĐIVIĆ; MARIO MARTIĆ; MLADEN MENDEŠ; Tajana Zrinščak;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TOMEX d.o.o.; TOMISLAV HORVAT; KARLO KRPAN; JADRANKA MUSTAČ; Katarina Pstrocki; Ivan Donđivić; Josip Balić; Janko Novosel; IVAN BORKOVIĆ; IVAN GRZELA; MIRJANA BRALA; MARKO VINCEK; LORSEN STROJEVI d.o.o.; MISLAV KRALJEVIĆ; MARIJA KRISTINA ŠUMERA; ROBERT ŽUNIĆ; GORAN KOVAČIĆ; MILICA GALIĆ; JOSIP VUKOVIĆ-ZAGREB; MAL KONZALTING d.o.o.</derivirana_varijabla>
  </DomainObject.Predmet.StrankaFormated>
  <DomainObject.Predmet.StrankaFormatedOIB>
    <izvorni_sadrzaj>  EUROYACHTING d.o.o., OIB 56804906735; HRVATSKE VODE; VODOOPSKRBA I ODVODNJA; Siniša Momčilović, OIB 07277975971; ODRŽAVANJE I IZGRADNJA POGONA; GORAN CREPULJA; Zoran Marin, OIB 98879466267; Josip Kaleb, OIB 36664247611; Maroje Baničević, OIB 47699335467; RAJKO MAGDALENC; HRVOJE PULJIĆ; PETRA PLAZONIĆ; NATALIJA PSTROCKI; Hrvoje Jambrović, OIB 15958176332; Silvio Dolenac, OIB 35234198778; IVONA ŠAKER; Krešimir Vlašić, OIB 47197830380; IRENA WEIGAND; MLADEN HANŽEK; STJEPAN STOJAKOVIĆ; DRAGAN JOSIPOVIĆ; Ivana Matić, OIB 59931978050; Martin König, OIB 97298467665; Martina Špoljarić Kaluđer, OIB 30456186741; SREĆKO RAZUMOVIĆ; MLAENA KALUĐER; ANKICA JUKIĆ; TOMISLAV PETRINEC; Luana Vozila Bajić, OIB 38168737814; BORIS BERTINA; IVAN NOVOSEL; HRVOJE KALUĐER; Antun Ćurković, OIB 93050909375; JURICA KRIŽANIĆ; Nazar Sturko, OIB 39566107604; MIRJANA STANIĆ; STEN-EX d.o.o.; Mladen Bajić, OIB 32807048584; Ivan Juriša, OIB 78121123446; NADA BARINIĆ; MARTIN BOŽIĆ; VJEKOSLAV VRANIČIĆ; Krunoslav Sabljak, OIB 06041129051; Vesna Habus, OIB 24777775641; KRISTINA JAMBRUŠIĆ PETEK; HRVOJE LESKOVAR; DARIA ŽUNIĆ; JOSIP VUKOVIĆ-SISAK; BORIS SUBOTA; Jelena Vrbanec, OIB 54281391113;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OIB 95992641464; Domagoj Jendriš, OIB 43053726637; LJERKA BAJS; DRAŽEN JERKOVIĆ; Milenko Šekerija, OIB 20291953923; Danijel Kunkić, OIB 76472387395; DRAGO I RUŽICA IKIĆ; HRVOJE KAVELJEVIĆ; ŽEJKO MIJIĆ; ANAMARIJA ŠUMERA-MARIJA KRISTINA ŠUMERA; ADRIANNA JANDRANKA MRZLJAK; BOŽENA DONĐIVIĆ; MARIO MARTIĆ; MLADEN MENDEŠ; Tajana Zrinščak, OIB 96426599108;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OIB 64549346058; TOMEX d.o.o.; TOMISLAV HORVAT; KARLO KRPAN; JADRANKA MUSTAČ; Katarina Pstrocki, OIB 05573616353; Ivan Donđivić, OIB 12547368752; Josip Balić; Janko Novosel; IVAN BORKOVIĆ; IVAN GRZELA; MIRJANA BRALA; MARKO VINCEK; LORSEN STROJEVI d.o.o.; MISLAV KRALJEVIĆ; MARIJA KRISTINA ŠUMERA; ROBERT ŽUNIĆ; GORAN KOVAČIĆ; MILICA GALIĆ; JOSIP VUKOVIĆ-ZAGREB; MAL KONZALTING d.o.o.</izvorni_sadrzaj>
    <derivirana_varijabla naziv="DomainObject.Predmet.StrankaFormatedOIB_1">  EUROYACHTING d.o.o., OIB 56804906735; HRVATSKE VODE; VODOOPSKRBA I ODVODNJA; Siniša Momčilović, OIB 07277975971; ODRŽAVANJE I IZGRADNJA POGONA; GORAN CREPULJA; Zoran Marin, OIB 98879466267; Josip Kaleb, OIB 36664247611; Maroje Baničević, OIB 47699335467; RAJKO MAGDALENC; HRVOJE PULJIĆ; PETRA PLAZONIĆ; NATALIJA PSTROCKI; Hrvoje Jambrović, OIB 15958176332; Silvio Dolenac, OIB 35234198778; IVONA ŠAKER; Krešimir Vlašić, OIB 47197830380; IRENA WEIGAND; MLADEN HANŽEK; STJEPAN STOJAKOVIĆ; DRAGAN JOSIPOVIĆ; Ivana Matić, OIB 59931978050; Martin König, OIB 97298467665; Martina Špoljarić Kaluđer, OIB 30456186741; SREĆKO RAZUMOVIĆ; MLAENA KALUĐER; ANKICA JUKIĆ; TOMISLAV PETRINEC; Luana Vozila Bajić, OIB 38168737814; BORIS BERTINA; IVAN NOVOSEL; HRVOJE KALUĐER; Antun Ćurković, OIB 93050909375; JURICA KRIŽANIĆ; Nazar Sturko, OIB 39566107604; MIRJANA STANIĆ; STEN-EX d.o.o.; Mladen Bajić, OIB 32807048584; Ivan Juriša, OIB 78121123446; NADA BARINIĆ; MARTIN BOŽIĆ; VJEKOSLAV VRANIČIĆ; Krunoslav Sabljak, OIB 06041129051; Vesna Habus, OIB 24777775641; KRISTINA JAMBRUŠIĆ PETEK; HRVOJE LESKOVAR; DARIA ŽUNIĆ; JOSIP VUKOVIĆ-SISAK; BORIS SUBOTA; Jelena Vrbanec, OIB 54281391113;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OIB 95992641464; Domagoj Jendriš, OIB 43053726637; LJERKA BAJS; DRAŽEN JERKOVIĆ; Milenko Šekerija, OIB 20291953923; Danijel Kunkić, OIB 76472387395; DRAGO I RUŽICA IKIĆ; HRVOJE KAVELJEVIĆ; ŽEJKO MIJIĆ; ANAMARIJA ŠUMERA-MARIJA KRISTINA ŠUMERA; ADRIANNA JANDRANKA MRZLJAK; BOŽENA DONĐIVIĆ; MARIO MARTIĆ; MLADEN MENDEŠ; Tajana Zrinščak, OIB 96426599108;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OIB 64549346058; TOMEX d.o.o.; TOMISLAV HORVAT; KARLO KRPAN; JADRANKA MUSTAČ; Katarina Pstrocki, OIB 05573616353; Ivan Donđivić, OIB 12547368752; Josip Balić; Janko Novosel; IVAN BORKOVIĆ; IVAN GRZELA; MIRJANA BRALA; MARKO VINCEK; LORSEN STROJEVI d.o.o.; MISLAV KRALJEVIĆ; MARIJA KRISTINA ŠUMERA; ROBERT ŽUNIĆ; GORAN KOVAČIĆ; MILICA GALIĆ; JOSIP VUKOVIĆ-ZAGREB; MAL KONZALTING d.o.o.</derivirana_varijabla>
  </DomainObject.Predmet.StrankaFormatedOIB>
  <DomainObject.Predmet.StrankaFormatedWithAdress>
    <izvorni_sadrzaj> EUROYACHTING d.o.o., Ogrizovićeva 41, 10000 Zagreb; HRVATSKE VODE; VODOOPSKRBA I ODVODNJA; Siniša Momčilović, Savska Opatovina 28, 10000 Zagreb; ODRŽAVANJE I IZGRADNJA POGONA; GORAN CREPULJA; Zoran Marin, Petra Svačića 99, 22320 Drniš; Josip Kaleb, LANIŠTE 22/IV, 10000 Metković; Maroje Baničević, Lujaci 5, 20235 Orašac; RAJKO MAGDALENC; HRVOJE PULJIĆ; PETRA PLAZONIĆ; NATALIJA PSTROCKI; Hrvoje Jambrović, Savska Opatovina 28, 10000 Zagreb; Silvio Dolenac, Zapoljska 20, 10000 Zagreb; IVONA ŠAKER; Krešimir Vlašić, Savska 8, 10434 Strmec; IRENA WEIGAND; MLADEN HANŽEK; STJEPAN STOJAKOVIĆ; DRAGAN JOSIPOVIĆ; Ivana Matić, Plješevička 73, 31000 Osijek; Martin König, Ferenščica I. 59, 10000 Zagreb; Martina Špoljarić Kaluđer, Kralja Tomislava 11, 31551 Belišće; SREĆKO RAZUMOVIĆ; MLAENA KALUĐER; ANKICA JUKIĆ; TOMISLAV PETRINEC; Luana Vozila Bajić, Antuna Šoljana 7, 10000 Zagreb; BORIS BERTINA; IVAN NOVOSEL; HRVOJE KALUĐER; Antun Ćurković, D. Gervaisa 42, 10000 Zagreb; JURICA KRIŽANIĆ; Nazar Sturko, Ulica Ferde Livadića 6, 10290 Zaprešić; MIRJANA STANIĆ; STEN-EX d.o.o.; Mladen Bajić, Antuna Šoljana 7, 10000 Zagreb; Ivan Juriša, Plješevička 73, 31000 Osijek; NADA BARINIĆ; MARTIN BOŽIĆ; VJEKOSLAV VRANIČIĆ; Krunoslav Sabljak, Savska Opatovina 32, 10000 Zagreb; Vesna Habus, Cvetković 189, 10450 Cvetković; KRISTINA JAMBRUŠIĆ PETEK; HRVOJE LESKOVAR; DARIA ŽUNIĆ; JOSIP VUKOVIĆ-SISAK; BORIS SUBOTA; Jelena Vrbanec, Kaninska 6, 10000 Zagreb;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Omladinska 12, 10370 Velika Ostrna; Domagoj Jendriš, Kredarička 1c, 10000 Zagreb; LJERKA BAJS; DRAŽEN JERKOVIĆ; Milenko Šekerija, Hrvatskih Žrtava 23, 21220 Seget Donji; Danijel Kunkić, Malešnica 14, 10000 Zagreb; DRAGO I RUŽICA IKIĆ; HRVOJE KAVELJEVIĆ; ŽEJKO MIJIĆ; ANAMARIJA ŠUMERA-MARIJA KRISTINA ŠUMERA; ADRIANNA JANDRANKA MRZLJAK; BOŽENA DONĐIVIĆ; MARIO MARTIĆ; MLADEN MENDEŠ; Tajana Zrinščak, Graberje 92/1, 10000 Zagreb;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Lanište 10b, 10000 Zagreb; TOMEX d.o.o.; TOMISLAV HORVAT; KARLO KRPAN; JADRANKA MUSTAČ; Katarina Pstrocki, Savska Opatovina 32, 10000 Zagreb; Ivan Donđivić, Supetarska 8, 10000 Zagreb; Josip Balić; Janko Novosel; IVAN BORKOVIĆ; IVAN GRZELA; MIRJANA BRALA; MARKO VINCEK; LORSEN STROJEVI d.o.o.; MISLAV KRALJEVIĆ; MARIJA KRISTINA ŠUMERA; ROBERT ŽUNIĆ; GORAN KOVAČIĆ; MILICA GALIĆ; JOSIP VUKOVIĆ-ZAGREB; MAL KONZALTING d.o.o.</izvorni_sadrzaj>
    <derivirana_varijabla naziv="DomainObject.Predmet.StrankaFormatedWithAdress_1"> EUROYACHTING d.o.o., Ogrizovićeva 41, 10000 Zagreb; HRVATSKE VODE; VODOOPSKRBA I ODVODNJA; Siniša Momčilović, Savska Opatovina 28, 10000 Zagreb; ODRŽAVANJE I IZGRADNJA POGONA; GORAN CREPULJA; Zoran Marin, Petra Svačića 99, 22320 Drniš; Josip Kaleb, LANIŠTE 22/IV, 10000 Metković; Maroje Baničević, Lujaci 5, 20235 Orašac; RAJKO MAGDALENC; HRVOJE PULJIĆ; PETRA PLAZONIĆ; NATALIJA PSTROCKI; Hrvoje Jambrović, Savska Opatovina 28, 10000 Zagreb; Silvio Dolenac, Zapoljska 20, 10000 Zagreb; IVONA ŠAKER; Krešimir Vlašić, Savska 8, 10434 Strmec; IRENA WEIGAND; MLADEN HANŽEK; STJEPAN STOJAKOVIĆ; DRAGAN JOSIPOVIĆ; Ivana Matić, Plješevička 73, 31000 Osijek; Martin König, Ferenščica I. 59, 10000 Zagreb; Martina Špoljarić Kaluđer, Kralja Tomislava 11, 31551 Belišće; SREĆKO RAZUMOVIĆ; MLAENA KALUĐER; ANKICA JUKIĆ; TOMISLAV PETRINEC; Luana Vozila Bajić, Antuna Šoljana 7, 10000 Zagreb; BORIS BERTINA; IVAN NOVOSEL; HRVOJE KALUĐER; Antun Ćurković, D. Gervaisa 42, 10000 Zagreb; JURICA KRIŽANIĆ; Nazar Sturko, Ulica Ferde Livadića 6, 10290 Zaprešić; MIRJANA STANIĆ; STEN-EX d.o.o.; Mladen Bajić, Antuna Šoljana 7, 10000 Zagreb; Ivan Juriša, Plješevička 73, 31000 Osijek; NADA BARINIĆ; MARTIN BOŽIĆ; VJEKOSLAV VRANIČIĆ; Krunoslav Sabljak, Savska Opatovina 32, 10000 Zagreb; Vesna Habus, Cvetković 189, 10450 Cvetković; KRISTINA JAMBRUŠIĆ PETEK; HRVOJE LESKOVAR; DARIA ŽUNIĆ; JOSIP VUKOVIĆ-SISAK; BORIS SUBOTA; Jelena Vrbanec, Kaninska 6, 10000 Zagreb;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Omladinska 12, 10370 Velika Ostrna; Domagoj Jendriš, Kredarička 1c, 10000 Zagreb; LJERKA BAJS; DRAŽEN JERKOVIĆ; Milenko Šekerija, Hrvatskih Žrtava 23, 21220 Seget Donji; Danijel Kunkić, Malešnica 14, 10000 Zagreb; DRAGO I RUŽICA IKIĆ; HRVOJE KAVELJEVIĆ; ŽEJKO MIJIĆ; ANAMARIJA ŠUMERA-MARIJA KRISTINA ŠUMERA; ADRIANNA JANDRANKA MRZLJAK; BOŽENA DONĐIVIĆ; MARIO MARTIĆ; MLADEN MENDEŠ; Tajana Zrinščak, Graberje 92/1, 10000 Zagreb;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Lanište 10b, 10000 Zagreb; TOMEX d.o.o.; TOMISLAV HORVAT; KARLO KRPAN; JADRANKA MUSTAČ; Katarina Pstrocki, Savska Opatovina 32, 10000 Zagreb; Ivan Donđivić, Supetarska 8, 10000 Zagreb; Josip Balić; Janko Novosel; IVAN BORKOVIĆ; IVAN GRZELA; MIRJANA BRALA; MARKO VINCEK; LORSEN STROJEVI d.o.o.; MISLAV KRALJEVIĆ; MARIJA KRISTINA ŠUMERA; ROBERT ŽUNIĆ; GORAN KOVAČIĆ; MILICA GALIĆ; JOSIP VUKOVIĆ-ZAGREB; MAL KONZALTING d.o.o.</derivirana_varijabla>
  </DomainObject.Predmet.StrankaFormatedWithAdress>
  <DomainObject.Predmet.StrankaFormatedWithAdressOIB>
    <izvorni_sadrzaj> EUROYACHTING d.o.o., OIB 56804906735, Ogrizovićeva 41, 10000 Zagreb; HRVATSKE VODE; VODOOPSKRBA I ODVODNJA; Siniša Momčilović, OIB 07277975971, Savska Opatovina 28, 10000 Zagreb; ODRŽAVANJE I IZGRADNJA POGONA; GORAN CREPULJA; Zoran Marin, OIB 98879466267, Petra Svačića 99, 22320 Drniš; Josip Kaleb, OIB 36664247611, LANIŠTE 22/IV, 10000 Metković; Maroje Baničević, OIB 47699335467, Lujaci 5, 20235 Orašac; RAJKO MAGDALENC; HRVOJE PULJIĆ; PETRA PLAZONIĆ; NATALIJA PSTROCKI; Hrvoje Jambrović, OIB 15958176332, Savska Opatovina 28, 10000 Zagreb; Silvio Dolenac, OIB 35234198778, Zapoljska 20, 10000 Zagreb; IVONA ŠAKER; Krešimir Vlašić, OIB 47197830380, Savska 8, 10434 Strmec; IRENA WEIGAND; MLADEN HANŽEK; STJEPAN STOJAKOVIĆ; DRAGAN JOSIPOVIĆ; Ivana Matić, OIB 59931978050, Plješevička 73, 31000 Osijek; Martin König, OIB 97298467665, Ferenščica I. 59, 10000 Zagreb; Martina Špoljarić Kaluđer, OIB 30456186741, Kralja Tomislava 11, 31551 Belišće; SREĆKO RAZUMOVIĆ; MLAENA KALUĐER; ANKICA JUKIĆ; TOMISLAV PETRINEC; Luana Vozila Bajić, OIB 38168737814, Antuna Šoljana 7, 10000 Zagreb; BORIS BERTINA; IVAN NOVOSEL; HRVOJE KALUĐER; Antun Ćurković, OIB 93050909375, D. Gervaisa 42, 10000 Zagreb; JURICA KRIŽANIĆ; Nazar Sturko, OIB 39566107604, Ulica Ferde Livadića 6, 10290 Zaprešić; MIRJANA STANIĆ; STEN-EX d.o.o.; Mladen Bajić, OIB 32807048584, Antuna Šoljana 7, 10000 Zagreb; Ivan Juriša, OIB 78121123446, Plješevička 73, 31000 Osijek; NADA BARINIĆ; MARTIN BOŽIĆ; VJEKOSLAV VRANIČIĆ; Krunoslav Sabljak, OIB 06041129051, Savska Opatovina 32, 10000 Zagreb; Vesna Habus, OIB 24777775641, Cvetković 189, 10450 Cvetković; KRISTINA JAMBRUŠIĆ PETEK; HRVOJE LESKOVAR; DARIA ŽUNIĆ; JOSIP VUKOVIĆ-SISAK; BORIS SUBOTA; Jelena Vrbanec, OIB 54281391113, Kaninska 6, 10000 Zagreb;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OIB 95992641464, Omladinska 12, 10370 Velika Ostrna; Domagoj Jendriš, OIB 43053726637, Kredarička 1c, 10000 Zagreb; LJERKA BAJS; DRAŽEN JERKOVIĆ; Milenko Šekerija, OIB 20291953923, Hrvatskih Žrtava 23, 21220 Seget Donji; Danijel Kunkić, OIB 76472387395, Malešnica 14, 10000 Zagreb; DRAGO I RUŽICA IKIĆ; HRVOJE KAVELJEVIĆ; ŽEJKO MIJIĆ; ANAMARIJA ŠUMERA-MARIJA KRISTINA ŠUMERA; ADRIANNA JANDRANKA MRZLJAK; BOŽENA DONĐIVIĆ; MARIO MARTIĆ; MLADEN MENDEŠ; Tajana Zrinščak, OIB 96426599108, Graberje 92/1, 10000 Zagreb;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OIB 64549346058, Lanište 10b, 10000 Zagreb; TOMEX d.o.o.; TOMISLAV HORVAT; KARLO KRPAN; JADRANKA MUSTAČ; Katarina Pstrocki, OIB 05573616353, Savska Opatovina 32, 10000 Zagreb; Ivan Donđivić, OIB 12547368752, Supetarska 8, 10000 Zagreb; Josip Balić; Janko Novosel; IVAN BORKOVIĆ; IVAN GRZELA; MIRJANA BRALA; MARKO VINCEK; LORSEN STROJEVI d.o.o.; MISLAV KRALJEVIĆ; MARIJA KRISTINA ŠUMERA; ROBERT ŽUNIĆ; GORAN KOVAČIĆ; MILICA GALIĆ; JOSIP VUKOVIĆ-ZAGREB; MAL KONZALTING d.o.o.</izvorni_sadrzaj>
    <derivirana_varijabla naziv="DomainObject.Predmet.StrankaFormatedWithAdressOIB_1"> EUROYACHTING d.o.o., OIB 56804906735, Ogrizovićeva 41, 10000 Zagreb; HRVATSKE VODE; VODOOPSKRBA I ODVODNJA; Siniša Momčilović, OIB 07277975971, Savska Opatovina 28, 10000 Zagreb; ODRŽAVANJE I IZGRADNJA POGONA; GORAN CREPULJA; Zoran Marin, OIB 98879466267, Petra Svačića 99, 22320 Drniš; Josip Kaleb, OIB 36664247611, LANIŠTE 22/IV, 10000 Metković; Maroje Baničević, OIB 47699335467, Lujaci 5, 20235 Orašac; RAJKO MAGDALENC; HRVOJE PULJIĆ; PETRA PLAZONIĆ; NATALIJA PSTROCKI; Hrvoje Jambrović, OIB 15958176332, Savska Opatovina 28, 10000 Zagreb; Silvio Dolenac, OIB 35234198778, Zapoljska 20, 10000 Zagreb; IVONA ŠAKER; Krešimir Vlašić, OIB 47197830380, Savska 8, 10434 Strmec; IRENA WEIGAND; MLADEN HANŽEK; STJEPAN STOJAKOVIĆ; DRAGAN JOSIPOVIĆ; Ivana Matić, OIB 59931978050, Plješevička 73, 31000 Osijek; Martin König, OIB 97298467665, Ferenščica I. 59, 10000 Zagreb; Martina Špoljarić Kaluđer, OIB 30456186741, Kralja Tomislava 11, 31551 Belišće; SREĆKO RAZUMOVIĆ; MLAENA KALUĐER; ANKICA JUKIĆ; TOMISLAV PETRINEC; Luana Vozila Bajić, OIB 38168737814, Antuna Šoljana 7, 10000 Zagreb; BORIS BERTINA; IVAN NOVOSEL; HRVOJE KALUĐER; Antun Ćurković, OIB 93050909375, D. Gervaisa 42, 10000 Zagreb; JURICA KRIŽANIĆ; Nazar Sturko, OIB 39566107604, Ulica Ferde Livadića 6, 10290 Zaprešić; MIRJANA STANIĆ; STEN-EX d.o.o.; Mladen Bajić, OIB 32807048584, Antuna Šoljana 7, 10000 Zagreb; Ivan Juriša, OIB 78121123446, Plješevička 73, 31000 Osijek; NADA BARINIĆ; MARTIN BOŽIĆ; VJEKOSLAV VRANIČIĆ; Krunoslav Sabljak, OIB 06041129051, Savska Opatovina 32, 10000 Zagreb; Vesna Habus, OIB 24777775641, Cvetković 189, 10450 Cvetković; KRISTINA JAMBRUŠIĆ PETEK; HRVOJE LESKOVAR; DARIA ŽUNIĆ; JOSIP VUKOVIĆ-SISAK; BORIS SUBOTA; Jelena Vrbanec, OIB 54281391113, Kaninska 6, 10000 Zagreb;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OIB 95992641464, Omladinska 12, 10370 Velika Ostrna; Domagoj Jendriš, OIB 43053726637, Kredarička 1c, 10000 Zagreb; LJERKA BAJS; DRAŽEN JERKOVIĆ; Milenko Šekerija, OIB 20291953923, Hrvatskih Žrtava 23, 21220 Seget Donji; Danijel Kunkić, OIB 76472387395, Malešnica 14, 10000 Zagreb; DRAGO I RUŽICA IKIĆ; HRVOJE KAVELJEVIĆ; ŽEJKO MIJIĆ; ANAMARIJA ŠUMERA-MARIJA KRISTINA ŠUMERA; ADRIANNA JANDRANKA MRZLJAK; BOŽENA DONĐIVIĆ; MARIO MARTIĆ; MLADEN MENDEŠ; Tajana Zrinščak, OIB 96426599108, Graberje 92/1, 10000 Zagreb;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OIB 64549346058, Lanište 10b, 10000 Zagreb; TOMEX d.o.o.; TOMISLAV HORVAT; KARLO KRPAN; JADRANKA MUSTAČ; Katarina Pstrocki, OIB 05573616353, Savska Opatovina 32, 10000 Zagreb; Ivan Donđivić, OIB 12547368752, Supetarska 8, 10000 Zagreb; Josip Balić; Janko Novosel; IVAN BORKOVIĆ; IVAN GRZELA; MIRJANA BRALA; MARKO VINCEK; LORSEN STROJEVI d.o.o.; MISLAV KRALJEVIĆ; MARIJA KRISTINA ŠUMERA; ROBERT ŽUNIĆ; GORAN KOVAČIĆ; MILICA GALIĆ; JOSIP VUKOVIĆ-ZAGREB; MAL KONZALTING d.o.o.</derivirana_varijabla>
  </DomainObject.Predmet.StrankaFormatedWithAdressOIB>
  <DomainObject.Predmet.StrankaWithAdress>
    <izvorni_sadrzaj>EUROYACHTING d.o.o. Ogrizovićeva 41,10000 Zagreb,HRVATSKE VODE ,VODOOPSKRBA I ODVODNJA ,Siniša Momčilović Savska Opatovina 28,10000 Zagreb,ODRŽAVANJE I IZGRADNJA POGONA ,GORAN CREPULJA ,Zoran Marin Petra Svačića 99,22320 Drniš,Josip Kaleb LANIŠTE 22/IV,10000 Metković,Maroje Baničević Lujaci 5,20235 Orašac,RAJKO MAGDALENC ,HRVOJE PULJIĆ ,PETRA PLAZONIĆ ,NATALIJA PSTROCKI ,Hrvoje Jambrović Savska Opatovina 28,10000 Zagreb,Silvio Dolenac Zapoljska 20,10000 Zagreb,IVONA ŠAKER ,Krešimir Vlašić Savska 8,10434 Strmec,IRENA WEIGAND ,MLADEN HANŽEK ,STJEPAN STOJAKOVIĆ ,DRAGAN JOSIPOVIĆ ,Ivana Matić Plješevička 73,31000 Osijek,Martin König Ferenščica I. 59,10000 Zagreb,Martina Špoljarić Kaluđer Kralja Tomislava 11,31551 Belišće,SREĆKO RAZUMOVIĆ ,MLAENA KALUĐER ,ANKICA JUKIĆ ,TOMISLAV PETRINEC ,Luana Vozila Bajić Antuna Šoljana 7,10000 Zagreb,BORIS BERTINA ,IVAN NOVOSEL ,HRVOJE KALUĐER ,Antun Ćurković D. Gervaisa 42,10000 Zagreb,JURICA KRIŽANIĆ ,Nazar Sturko Ulica Ferde Livadića 6,10290 Zaprešić,MIRJANA STANIĆ ,STEN-EX d.o.o. ,Mladen Bajić Antuna Šoljana 7,10000 Zagreb,Ivan Juriša Plješevička 73,31000 Osijek,NADA BARINIĆ ,MARTIN BOŽIĆ ,VJEKOSLAV VRANIČIĆ ,Krunoslav Sabljak Savska Opatovina 32,10000 Zagreb,Vesna Habus Cvetković 189,10450 Cvetković,KRISTINA JAMBRUŠIĆ PETEK ,HRVOJE LESKOVAR ,DARIA ŽUNIĆ ,JOSIP VUKOVIĆ-SISAK ,BORIS SUBOTA ,Jelena Vrbanec Kaninska 6,10000 Zagreb,VEDRAN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Omladinska 12,10370 Velika Ostrna,Domagoj Jendriš Kredarička 1c,10000 Zagreb,LJERKA BAJS ,DRAŽEN JERKOVIĆ ,Milenko Šekerija Hrvatskih Žrtava 23,21220 Seget Donji,Danijel Kunkić Malešnica 14,10000 Zagreb,DRAGO I RUŽICA IKIĆ ,HRVOJE KAVELJEVIĆ ,ŽEJKO MIJIĆ ,ANAMARIJA ŠUMERA-MARIJA KRISTINA ŠUMERA ,ADRIANNA JANDRANKA MRZLJAK ,BOŽENA DONĐIVIĆ ,MARIO MARTIĆ ,MLADEN MENDEŠ ,Tajana Zrinščak Graberje 92/1,10000 Zagreb,GORAN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Lanište 10b,10000 Zagreb,TOMEX d.o.o. ,TOMISLAV HORVAT ,KARLO KRPAN ,JADRANKA MUSTAČ ,Katarina Pstrocki Savska Opatovina 32,10000 Zagreb,Ivan Donđivić Supetarska 8,10000 Zagreb,Josip Balić ,Janko Novosel ,IVAN BORKOVIĆ ,IVAN GRZELA ,MIRJANA BRALA ,MARKO VINCEK ,LORSEN STROJEVI d.o.o. ,MISLAV KRALJEVIĆ ,MARIJA KRISTINA ŠUMERA ,ROBERT ŽUNIĆ ,GORAN KOVAČIĆ ,MILICA GALIĆ ,JOSIP VUKOVIĆ-ZAGREB ,MAL KONZALTING d.o.o. </izvorni_sadrzaj>
    <derivirana_varijabla naziv="DomainObject.Predmet.StrankaWithAdress_1">EUROYACHTING d.o.o. Ogrizovićeva 41,10000 Zagreb,HRVATSKE VODE ,VODOOPSKRBA I ODVODNJA ,Siniša Momčilović Savska Opatovina 28,10000 Zagreb,ODRŽAVANJE I IZGRADNJA POGONA ,GORAN CREPULJA ,Zoran Marin Petra Svačića 99,22320 Drniš,Josip Kaleb LANIŠTE 22/IV,10000 Metković,Maroje Baničević Lujaci 5,20235 Orašac,RAJKO MAGDALENC ,HRVOJE PULJIĆ ,PETRA PLAZONIĆ ,NATALIJA PSTROCKI ,Hrvoje Jambrović Savska Opatovina 28,10000 Zagreb,Silvio Dolenac Zapoljska 20,10000 Zagreb,IVONA ŠAKER ,Krešimir Vlašić Savska 8,10434 Strmec,IRENA WEIGAND ,MLADEN HANŽEK ,STJEPAN STOJAKOVIĆ ,DRAGAN JOSIPOVIĆ ,Ivana Matić Plješevička 73,31000 Osijek,Martin König Ferenščica I. 59,10000 Zagreb,Martina Špoljarić Kaluđer Kralja Tomislava 11,31551 Belišće,SREĆKO RAZUMOVIĆ ,MLAENA KALUĐER ,ANKICA JUKIĆ ,TOMISLAV PETRINEC ,Luana Vozila Bajić Antuna Šoljana 7,10000 Zagreb,BORIS BERTINA ,IVAN NOVOSEL ,HRVOJE KALUĐER ,Antun Ćurković D. Gervaisa 42,10000 Zagreb,JURICA KRIŽANIĆ ,Nazar Sturko Ulica Ferde Livadića 6,10290 Zaprešić,MIRJANA STANIĆ ,STEN-EX d.o.o. ,Mladen Bajić Antuna Šoljana 7,10000 Zagreb,Ivan Juriša Plješevička 73,31000 Osijek,NADA BARINIĆ ,MARTIN BOŽIĆ ,VJEKOSLAV VRANIČIĆ ,Krunoslav Sabljak Savska Opatovina 32,10000 Zagreb,Vesna Habus Cvetković 189,10450 Cvetković,KRISTINA JAMBRUŠIĆ PETEK ,HRVOJE LESKOVAR ,DARIA ŽUNIĆ ,JOSIP VUKOVIĆ-SISAK ,BORIS SUBOTA ,Jelena Vrbanec Kaninska 6,10000 Zagreb,VEDRAN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Omladinska 12,10370 Velika Ostrna,Domagoj Jendriš Kredarička 1c,10000 Zagreb,LJERKA BAJS ,DRAŽEN JERKOVIĆ ,Milenko Šekerija Hrvatskih Žrtava 23,21220 Seget Donji,Danijel Kunkić Malešnica 14,10000 Zagreb,DRAGO I RUŽICA IKIĆ ,HRVOJE KAVELJEVIĆ ,ŽEJKO MIJIĆ ,ANAMARIJA ŠUMERA-MARIJA KRISTINA ŠUMERA ,ADRIANNA JANDRANKA MRZLJAK ,BOŽENA DONĐIVIĆ ,MARIO MARTIĆ ,MLADEN MENDEŠ ,Tajana Zrinščak Graberje 92/1,10000 Zagreb,GORAN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Lanište 10b,10000 Zagreb,TOMEX d.o.o. ,TOMISLAV HORVAT ,KARLO KRPAN ,JADRANKA MUSTAČ ,Katarina Pstrocki Savska Opatovina 32,10000 Zagreb,Ivan Donđivić Supetarska 8,10000 Zagreb,Josip Balić ,Janko Novosel ,IVAN BORKOVIĆ ,IVAN GRZELA ,MIRJANA BRALA ,MARKO VINCEK ,LORSEN STROJEVI d.o.o. ,MISLAV KRALJEVIĆ ,MARIJA KRISTINA ŠUMERA ,ROBERT ŽUNIĆ ,GORAN KOVAČIĆ ,MILICA GALIĆ ,JOSIP VUKOVIĆ-ZAGREB ,MAL KONZALTING d.o.o. </derivirana_varijabla>
  </DomainObject.Predmet.StrankaWithAdress>
  <DomainObject.Predmet.StrankaWithAdressOIB>
    <izvorni_sadrzaj>EUROYACHTING d.o.o., OIB 56804906735, Ogrizovićeva 41,10000 Zagreb,HRVATSKE VODE,VODOOPSKRBA I ODVODNJA,Siniša Momčilović, OIB 07277975971, Savska Opatovina 28,10000 Zagreb,ODRŽAVANJE I IZGRADNJA POGONA,GORAN CREPULJA,Zoran Marin, OIB 98879466267, Petra Svačića 99,22320 Drniš,Josip Kaleb, OIB 36664247611, LANIŠTE 22/IV,10000 Metković,Maroje Baničević, OIB 47699335467, Lujaci 5,20235 Orašac,RAJKO MAGDALENC,HRVOJE PULJIĆ,PETRA PLAZONIĆ,NATALIJA PSTROCKI,Hrvoje Jambrović, OIB 15958176332, Savska Opatovina 28,10000 Zagreb,Silvio Dolenac, OIB 35234198778, Zapoljska 20,10000 Zagreb,IVONA ŠAKER,Krešimir Vlašić, OIB 47197830380, Savska 8,10434 Strmec,IRENA WEIGAND,MLADEN HANŽEK,STJEPAN STOJAKOVIĆ,DRAGAN JOSIPOVIĆ,Ivana Matić, OIB 59931978050, Plješevička 73,31000 Osijek,Martin König, OIB 97298467665, Ferenščica I. 59,10000 Zagreb,Martina Špoljarić Kaluđer, OIB 30456186741, Kralja Tomislava 11,31551 Belišće,SREĆKO RAZUMOVIĆ,MLAENA KALUĐER,ANKICA JUKIĆ,TOMISLAV PETRINEC,Luana Vozila Bajić, OIB 38168737814, Antuna Šoljana 7,10000 Zagreb,BORIS BERTINA,IVAN NOVOSEL,HRVOJE KALUĐER,Antun Ćurković, OIB 93050909375, D. Gervaisa 42,10000 Zagreb,JURICA KRIŽANIĆ,Nazar Sturko, OIB 39566107604, Ulica Ferde Livadića 6,10290 Zaprešić,MIRJANA STANIĆ,STEN-EX d.o.o.,Mladen Bajić, OIB 32807048584, Antuna Šoljana 7,10000 Zagreb,Ivan Juriša, OIB 78121123446, Plješevička 73,31000 Osijek,NADA BARINIĆ,MARTIN BOŽIĆ,VJEKOSLAV VRANIČIĆ,Krunoslav Sabljak, OIB 06041129051, Savska Opatovina 32,10000 Zagreb,Vesna Habus, OIB 24777775641, Cvetković 189,10450 Cvetković,KRISTINA JAMBRUŠIĆ PETEK,HRVOJE LESKOVAR,DARIA ŽUNIĆ,JOSIP VUKOVIĆ-SISAK,BORIS SUBOTA,Jelena Vrbanec, OIB 54281391113, Kaninska 6,10000 Zagreb,VEDRAN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 OIB 95992641464, Omladinska 12,10370 Velika Ostrna,Domagoj Jendriš, OIB 43053726637, Kredarička 1c,10000 Zagreb,LJERKA BAJS,DRAŽEN JERKOVIĆ,Milenko Šekerija, OIB 20291953923, Hrvatskih Žrtava 23,21220 Seget Donji,Danijel Kunkić, OIB 76472387395, Malešnica 14,10000 Zagreb,DRAGO I RUŽICA IKIĆ,HRVOJE KAVELJEVIĆ,ŽEJKO MIJIĆ,ANAMARIJA ŠUMERA-MARIJA KRISTINA ŠUMERA,ADRIANNA JANDRANKA MRZLJAK,BOŽENA DONĐIVIĆ,MARIO MARTIĆ,MLADEN MENDEŠ,Tajana Zrinščak, OIB 96426599108, Graberje 92/1,10000 Zagreb,GORAN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ALTERNATIVA,BLITZ vl. Tamara Baničević,BORIS BOBOK,DARIO LOKAS,KRSITINA PRŠA,Josip Gačar, OIB 64549346058, Lanište 10b,10000 Zagreb,TOMEX d.o.o.,TOMISLAV HORVAT,KARLO KRPAN,JADRANKA MUSTAČ,Katarina Pstrocki, OIB 05573616353, Savska Opatovina 32,10000 Zagreb,Ivan Donđivić, OIB 12547368752, Supetarska 8,10000 Zagreb,Josip Balić,Janko Novosel,IVAN BORKOVIĆ,IVAN GRZELA,MIRJANA BRALA,MARKO VINCEK,LORSEN STROJEVI d.o.o.,MISLAV KRALJEVIĆ,MARIJA KRISTINA ŠUMERA,ROBERT ŽUNIĆ,GORAN KOVAČIĆ,MILICA GALIĆ,JOSIP VUKOVIĆ-ZAGREB,MAL KONZALTING d.o.o.</izvorni_sadrzaj>
    <derivirana_varijabla naziv="DomainObject.Predmet.StrankaWithAdressOIB_1">EUROYACHTING d.o.o., OIB 56804906735, Ogrizovićeva 41,10000 Zagreb,HRVATSKE VODE,VODOOPSKRBA I ODVODNJA,Siniša Momčilović, OIB 07277975971, Savska Opatovina 28,10000 Zagreb,ODRŽAVANJE I IZGRADNJA POGONA,GORAN CREPULJA,Zoran Marin, OIB 98879466267, Petra Svačića 99,22320 Drniš,Josip Kaleb, OIB 36664247611, LANIŠTE 22/IV,10000 Metković,Maroje Baničević, OIB 47699335467, Lujaci 5,20235 Orašac,RAJKO MAGDALENC,HRVOJE PULJIĆ,PETRA PLAZONIĆ,NATALIJA PSTROCKI,Hrvoje Jambrović, OIB 15958176332, Savska Opatovina 28,10000 Zagreb,Silvio Dolenac, OIB 35234198778, Zapoljska 20,10000 Zagreb,IVONA ŠAKER,Krešimir Vlašić, OIB 47197830380, Savska 8,10434 Strmec,IRENA WEIGAND,MLADEN HANŽEK,STJEPAN STOJAKOVIĆ,DRAGAN JOSIPOVIĆ,Ivana Matić, OIB 59931978050, Plješevička 73,31000 Osijek,Martin König, OIB 97298467665, Ferenščica I. 59,10000 Zagreb,Martina Špoljarić Kaluđer, OIB 30456186741, Kralja Tomislava 11,31551 Belišće,SREĆKO RAZUMOVIĆ,MLAENA KALUĐER,ANKICA JUKIĆ,TOMISLAV PETRINEC,Luana Vozila Bajić, OIB 38168737814, Antuna Šoljana 7,10000 Zagreb,BORIS BERTINA,IVAN NOVOSEL,HRVOJE KALUĐER,Antun Ćurković, OIB 93050909375, D. Gervaisa 42,10000 Zagreb,JURICA KRIŽANIĆ,Nazar Sturko, OIB 39566107604, Ulica Ferde Livadića 6,10290 Zaprešić,MIRJANA STANIĆ,STEN-EX d.o.o.,Mladen Bajić, OIB 32807048584, Antuna Šoljana 7,10000 Zagreb,Ivan Juriša, OIB 78121123446, Plješevička 73,31000 Osijek,NADA BARINIĆ,MARTIN BOŽIĆ,VJEKOSLAV VRANIČIĆ,Krunoslav Sabljak, OIB 06041129051, Savska Opatovina 32,10000 Zagreb,Vesna Habus, OIB 24777775641, Cvetković 189,10450 Cvetković,KRISTINA JAMBRUŠIĆ PETEK,HRVOJE LESKOVAR,DARIA ŽUNIĆ,JOSIP VUKOVIĆ-SISAK,BORIS SUBOTA,Jelena Vrbanec, OIB 54281391113, Kaninska 6,10000 Zagreb,VEDRAN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 OIB 95992641464, Omladinska 12,10370 Velika Ostrna,Domagoj Jendriš, OIB 43053726637, Kredarička 1c,10000 Zagreb,LJERKA BAJS,DRAŽEN JERKOVIĆ,Milenko Šekerija, OIB 20291953923, Hrvatskih Žrtava 23,21220 Seget Donji,Danijel Kunkić, OIB 76472387395, Malešnica 14,10000 Zagreb,DRAGO I RUŽICA IKIĆ,HRVOJE KAVELJEVIĆ,ŽEJKO MIJIĆ,ANAMARIJA ŠUMERA-MARIJA KRISTINA ŠUMERA,ADRIANNA JANDRANKA MRZLJAK,BOŽENA DONĐIVIĆ,MARIO MARTIĆ,MLADEN MENDEŠ,Tajana Zrinščak, OIB 96426599108, Graberje 92/1,10000 Zagreb,GORAN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ALTERNATIVA,BLITZ vl. Tamara Baničević,BORIS BOBOK,DARIO LOKAS,KRSITINA PRŠA,Josip Gačar, OIB 64549346058, Lanište 10b,10000 Zagreb,TOMEX d.o.o.,TOMISLAV HORVAT,KARLO KRPAN,JADRANKA MUSTAČ,Katarina Pstrocki, OIB 05573616353, Savska Opatovina 32,10000 Zagreb,Ivan Donđivić, OIB 12547368752, Supetarska 8,10000 Zagreb,Josip Balić,Janko Novosel,IVAN BORKOVIĆ,IVAN GRZELA,MIRJANA BRALA,MARKO VINCEK,LORSEN STROJEVI d.o.o.,MISLAV KRALJEVIĆ,MARIJA KRISTINA ŠUMERA,ROBERT ŽUNIĆ,GORAN KOVAČIĆ,MILICA GALIĆ,JOSIP VUKOVIĆ-ZAGREB,MAL KONZALTING d.o.o.</derivirana_varijabla>
  </DomainObject.Predmet.StrankaWithAdressOIB>
  <DomainObject.Predmet.StrankaNazivFormated>
    <izvorni_sadrzaj>EUROYACHTING d.o.o.,HRVATSKE VODE,VODOOPSKRBA I ODVODNJA,Siniša Momčilović,ODRŽAVANJE I IZGRADNJA POGONA,GORAN CREPULJA,Zoran Marin,Josip Kaleb,Maroje Baničević,RAJKO MAGDALENC,HRVOJE PULJIĆ,PETRA PLAZONIĆ,NATALIJA PSTROCKI,Hrvoje Jambrović,Silvio Dolenac,IVONA ŠAKER,Krešimir Vlašić,IRENA WEIGAND,MLADEN HANŽEK,STJEPAN STOJAKOVIĆ,DRAGAN JOSIPOVIĆ,Ivana Matić,Martin König,Martina Špoljarić Kaluđer,SREĆKO RAZUMOVIĆ,MLAENA KALUĐER,ANKICA JUKIĆ,TOMISLAV PETRINEC,Luana Vozila Bajić,BORIS BERTINA,IVAN NOVOSEL,HRVOJE KALUĐER,Antun Ćurković,JURICA KRIŽANIĆ,Nazar Sturko,MIRJANA STANIĆ,STEN-EX d.o.o.,Mladen Bajić,Ivan Juriša,NADA BARINIĆ,MARTIN BOŽIĆ,VJEKOSLAV VRANIČIĆ,Krunoslav Sabljak,Vesna Habus,KRISTINA JAMBRUŠIĆ PETEK,HRVOJE LESKOVAR,DARIA ŽUNIĆ,JOSIP VUKOVIĆ-SISAK,BORIS SUBOTA,Jelena Vrbanec,VEDRAN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Krpanić,Domagoj Jendriš,LJERKA BAJS,DRAŽEN JERKOVIĆ,Milenko Šekerija,Danijel Kunkić,DRAGO I RUŽICA IKIĆ,HRVOJE KAVELJEVIĆ,ŽEJKO MIJIĆ,ANAMARIJA ŠUMERA-MARIJA KRISTINA ŠUMERA,ADRIANNA JANDRANKA MRZLJAK,BOŽENA DONĐIVIĆ,MARIO MARTIĆ,MLADEN MENDEŠ,Tajana Zrinščak,GORAN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ALTERNATIVA,BLITZ vl. Tamara Baničević,BORIS BOBOK,DARIO LOKAS,KRSITINA PRŠA,Josip Gačar,TOMEX d.o.o.,TOMISLAV HORVAT,KARLO KRPAN,JADRANKA MUSTAČ,Katarina Pstrocki,Ivan Donđivić,Josip Balić,Janko Novosel,IVAN BORKOVIĆ,IVAN GRZELA,MIRJANA BRALA,MARKO VINCEK,LORSEN STROJEVI d.o.o.,MISLAV KRALJEVIĆ,MARIJA KRISTINA ŠUMERA,ROBERT ŽUNIĆ,GORAN KOVAČIĆ,MILICA GALIĆ,JOSIP VUKOVIĆ-ZAGREB,MAL KONZALTING d.o.o.</izvorni_sadrzaj>
    <derivirana_varijabla naziv="DomainObject.Predmet.StrankaNazivFormated_1">EUROYACHTING d.o.o.,HRVATSKE VODE,VODOOPSKRBA I ODVODNJA,Siniša Momčilović,ODRŽAVANJE I IZGRADNJA POGONA,GORAN CREPULJA,Zoran Marin,Josip Kaleb,Maroje Baničević,RAJKO MAGDALENC,HRVOJE PULJIĆ,PETRA PLAZONIĆ,NATALIJA PSTROCKI,Hrvoje Jambrović,Silvio Dolenac,IVONA ŠAKER,Krešimir Vlašić,IRENA WEIGAND,MLADEN HANŽEK,STJEPAN STOJAKOVIĆ,DRAGAN JOSIPOVIĆ,Ivana Matić,Martin König,Martina Špoljarić Kaluđer,SREĆKO RAZUMOVIĆ,MLAENA KALUĐER,ANKICA JUKIĆ,TOMISLAV PETRINEC,Luana Vozila Bajić,BORIS BERTINA,IVAN NOVOSEL,HRVOJE KALUĐER,Antun Ćurković,JURICA KRIŽANIĆ,Nazar Sturko,MIRJANA STANIĆ,STEN-EX d.o.o.,Mladen Bajić,Ivan Juriša,NADA BARINIĆ,MARTIN BOŽIĆ,VJEKOSLAV VRANIČIĆ,Krunoslav Sabljak,Vesna Habus,KRISTINA JAMBRUŠIĆ PETEK,HRVOJE LESKOVAR,DARIA ŽUNIĆ,JOSIP VUKOVIĆ-SISAK,BORIS SUBOTA,Jelena Vrbanec,VEDRAN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Krpanić,Domagoj Jendriš,LJERKA BAJS,DRAŽEN JERKOVIĆ,Milenko Šekerija,Danijel Kunkić,DRAGO I RUŽICA IKIĆ,HRVOJE KAVELJEVIĆ,ŽEJKO MIJIĆ,ANAMARIJA ŠUMERA-MARIJA KRISTINA ŠUMERA,ADRIANNA JANDRANKA MRZLJAK,BOŽENA DONĐIVIĆ,MARIO MARTIĆ,MLADEN MENDEŠ,Tajana Zrinščak,GORAN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ALTERNATIVA,BLITZ vl. Tamara Baničević,BORIS BOBOK,DARIO LOKAS,KRSITINA PRŠA,Josip Gačar,TOMEX d.o.o.,TOMISLAV HORVAT,KARLO KRPAN,JADRANKA MUSTAČ,Katarina Pstrocki,Ivan Donđivić,Josip Balić,Janko Novosel,IVAN BORKOVIĆ,IVAN GRZELA,MIRJANA BRALA,MARKO VINCEK,LORSEN STROJEVI d.o.o.,MISLAV KRALJEVIĆ,MARIJA KRISTINA ŠUMERA,ROBERT ŽUNIĆ,GORAN KOVAČIĆ,MILICA GALIĆ,JOSIP VUKOVIĆ-ZAGREB,MAL KONZALTING d.o.o.</derivirana_varijabla>
  </DomainObject.Predmet.StrankaNazivFormated>
  <DomainObject.Predmet.StrankaNazivFormatedOIB>
    <izvorni_sadrzaj>EUROYACHTING d.o.o., OIB 56804906735,HRVATSKE VODE,VODOOPSKRBA I ODVODNJA,Siniša Momčilović, OIB 07277975971,ODRŽAVANJE I IZGRADNJA POGONA,GORAN CREPULJA,Zoran Marin, OIB 98879466267,Josip Kaleb, OIB 36664247611,Maroje Baničević, OIB 47699335467,RAJKO MAGDALENC,HRVOJE PULJIĆ,PETRA PLAZONIĆ,NATALIJA PSTROCKI,Hrvoje Jambrović, OIB 15958176332,Silvio Dolenac, OIB 35234198778,IVONA ŠAKER,Krešimir Vlašić, OIB 47197830380,IRENA WEIGAND,MLADEN HANŽEK,STJEPAN STOJAKOVIĆ,DRAGAN JOSIPOVIĆ,Ivana Matić, OIB 59931978050,Martin König, OIB 97298467665,Martina Špoljarić Kaluđer, OIB 30456186741,SREĆKO RAZUMOVIĆ,MLAENA KALUĐER,ANKICA JUKIĆ,TOMISLAV PETRINEC,Luana Vozila Bajić, OIB 38168737814,BORIS BERTINA,IVAN NOVOSEL,HRVOJE KALUĐER,Antun Ćurković, OIB 93050909375,JURICA KRIŽANIĆ,Nazar Sturko, OIB 39566107604,MIRJANA STANIĆ,STEN-EX d.o.o.,Mladen Bajić, OIB 32807048584,Ivan Juriša, OIB 78121123446,NADA BARINIĆ,MARTIN BOŽIĆ,VJEKOSLAV VRANIČIĆ,Krunoslav Sabljak, OIB 06041129051,Vesna Habus, OIB 24777775641,KRISTINA JAMBRUŠIĆ PETEK,HRVOJE LESKOVAR,DARIA ŽUNIĆ,JOSIP VUKOVIĆ-SISAK,BORIS SUBOTA,Jelena Vrbanec, OIB 54281391113,VEDRAN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 OIB 95992641464,Domagoj Jendriš, OIB 43053726637,LJERKA BAJS,DRAŽEN JERKOVIĆ,Milenko Šekerija, OIB 20291953923,Danijel Kunkić, OIB 76472387395,DRAGO I RUŽICA IKIĆ,HRVOJE KAVELJEVIĆ,ŽEJKO MIJIĆ,ANAMARIJA ŠUMERA-MARIJA KRISTINA ŠUMERA,ADRIANNA JANDRANKA MRZLJAK,BOŽENA DONĐIVIĆ,MARIO MARTIĆ,MLADEN MENDEŠ,Tajana Zrinščak, OIB 96426599108,GORAN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ALTERNATIVA,BLITZ vl. Tamara Baničević,BORIS BOBOK,DARIO LOKAS,KRSITINA PRŠA,Josip Gačar, OIB 64549346058,TOMEX d.o.o.,TOMISLAV HORVAT,KARLO KRPAN,JADRANKA MUSTAČ,Katarina Pstrocki, OIB 05573616353,Ivan Donđivić, OIB 12547368752,Josip Balić,Janko Novosel,IVAN BORKOVIĆ,IVAN GRZELA,MIRJANA BRALA,MARKO VINCEK,LORSEN STROJEVI d.o.o.,MISLAV KRALJEVIĆ,MARIJA KRISTINA ŠUMERA,ROBERT ŽUNIĆ,GORAN KOVAČIĆ,MILICA GALIĆ,JOSIP VUKOVIĆ-ZAGREB,MAL KONZALTING d.o.o.</izvorni_sadrzaj>
    <derivirana_varijabla naziv="DomainObject.Predmet.StrankaNazivFormatedOIB_1">EUROYACHTING d.o.o., OIB 56804906735,HRVATSKE VODE,VODOOPSKRBA I ODVODNJA,Siniša Momčilović, OIB 07277975971,ODRŽAVANJE I IZGRADNJA POGONA,GORAN CREPULJA,Zoran Marin, OIB 98879466267,Josip Kaleb, OIB 36664247611,Maroje Baničević, OIB 47699335467,RAJKO MAGDALENC,HRVOJE PULJIĆ,PETRA PLAZONIĆ,NATALIJA PSTROCKI,Hrvoje Jambrović, OIB 15958176332,Silvio Dolenac, OIB 35234198778,IVONA ŠAKER,Krešimir Vlašić, OIB 47197830380,IRENA WEIGAND,MLADEN HANŽEK,STJEPAN STOJAKOVIĆ,DRAGAN JOSIPOVIĆ,Ivana Matić, OIB 59931978050,Martin König, OIB 97298467665,Martina Špoljarić Kaluđer, OIB 30456186741,SREĆKO RAZUMOVIĆ,MLAENA KALUĐER,ANKICA JUKIĆ,TOMISLAV PETRINEC,Luana Vozila Bajić, OIB 38168737814,BORIS BERTINA,IVAN NOVOSEL,HRVOJE KALUĐER,Antun Ćurković, OIB 93050909375,JURICA KRIŽANIĆ,Nazar Sturko, OIB 39566107604,MIRJANA STANIĆ,STEN-EX d.o.o.,Mladen Bajić, OIB 32807048584,Ivan Juriša, OIB 78121123446,NADA BARINIĆ,MARTIN BOŽIĆ,VJEKOSLAV VRANIČIĆ,Krunoslav Sabljak, OIB 06041129051,Vesna Habus, OIB 24777775641,KRISTINA JAMBRUŠIĆ PETEK,HRVOJE LESKOVAR,DARIA ŽUNIĆ,JOSIP VUKOVIĆ-SISAK,BORIS SUBOTA,Jelena Vrbanec, OIB 54281391113,VEDRAN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 OIB 95992641464,Domagoj Jendriš, OIB 43053726637,LJERKA BAJS,DRAŽEN JERKOVIĆ,Milenko Šekerija, OIB 20291953923,Danijel Kunkić, OIB 76472387395,DRAGO I RUŽICA IKIĆ,HRVOJE KAVELJEVIĆ,ŽEJKO MIJIĆ,ANAMARIJA ŠUMERA-MARIJA KRISTINA ŠUMERA,ADRIANNA JANDRANKA MRZLJAK,BOŽENA DONĐIVIĆ,MARIO MARTIĆ,MLADEN MENDEŠ,Tajana Zrinščak, OIB 96426599108,GORAN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ALTERNATIVA,BLITZ vl. Tamara Baničević,BORIS BOBOK,DARIO LOKAS,KRSITINA PRŠA,Josip Gačar, OIB 64549346058,TOMEX d.o.o.,TOMISLAV HORVAT,KARLO KRPAN,JADRANKA MUSTAČ,Katarina Pstrocki, OIB 05573616353,Ivan Donđivić, OIB 12547368752,Josip Balić,Janko Novosel,IVAN BORKOVIĆ,IVAN GRZELA,MIRJANA BRALA,MARKO VINCEK,LORSEN STROJEVI d.o.o.,MISLAV KRALJEVIĆ,MARIJA KRISTINA ŠUMERA,ROBERT ŽUNIĆ,GORAN KOVAČIĆ,MILICA GALIĆ,JOSIP VUKOVIĆ-ZAGREB,MAL KONZALTING d.o.o.</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31.St - N. Kraljić</izvorni_sadrzaj>
    <derivirana_varijabla naziv="DomainObject.Predmet.TrenutnaLokacijaSpisa.Naziv_1">31.St - N. Kraljić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EUROYACHTING d.o.o.</item>
      <item>HRVATSKE VODE</item>
      <item>VODOOPSKRBA I ODVODNJA</item>
      <item>Siniša Momčilović</item>
      <item>ODRŽAVANJE I IZGRADNJA POGONA</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 Kaluđer</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d.o.o.</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item>
      <item>TOMEX d.o.o.</item>
      <item>TOMISLAV HORVAT</item>
      <item>KARLO KRPAN</item>
      <item>JADRANKA MUSTAČ</item>
      <item>Katarina Pstrocki</item>
      <item>Ivan Donđivić</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zvorni_sadrzaj>
    <derivirana_varijabla naziv="DomainObject.Predmet.StrankaListFormated_1">
      <item>EUROYACHTING d.o.o.</item>
      <item>HRVATSKE VODE</item>
      <item>VODOOPSKRBA I ODVODNJA</item>
      <item>Siniša Momčilović</item>
      <item>ODRŽAVANJE I IZGRADNJA POGONA</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 Kaluđer</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d.o.o.</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item>
      <item>TOMEX d.o.o.</item>
      <item>TOMISLAV HORVAT</item>
      <item>KARLO KRPAN</item>
      <item>JADRANKA MUSTAČ</item>
      <item>Katarina Pstrocki</item>
      <item>Ivan Donđivić</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derivirana_varijabla>
  </DomainObject.Predmet.StrankaListFormated>
  <DomainObject.Predmet.StrankaListFormatedOIB>
    <izvorni_sadrzaj>
      <item>EUROYACHTING d.o.o., OIB 56804906735</item>
      <item>HRVATSKE VODE</item>
      <item>VODOOPSKRBA I ODVODNJA</item>
      <item>Siniša Momčilović, OIB 07277975971</item>
      <item>ODRŽAVANJE I IZGRADNJA POGONA</item>
      <item>GORAN CREPULJA</item>
      <item>Zoran Marin, OIB 98879466267</item>
      <item>Josip Kaleb, OIB 36664247611</item>
      <item>Maroje Baničević, OIB 47699335467</item>
      <item>RAJKO MAGDALENC</item>
      <item>HRVOJE PULJIĆ</item>
      <item>PETRA PLAZONIĆ</item>
      <item>NATALIJA PSTROCKI</item>
      <item>Hrvoje Jambrović, OIB 15958176332</item>
      <item>Silvio Dolenac, OIB 35234198778</item>
      <item>IVONA ŠAKER</item>
      <item>Krešimir Vlašić, OIB 47197830380</item>
      <item>IRENA WEIGAND</item>
      <item>MLADEN HANŽEK</item>
      <item>STJEPAN STOJAKOVIĆ</item>
      <item>DRAGAN JOSIPOVIĆ</item>
      <item>Ivana Matić, OIB 59931978050</item>
      <item>Martin König, OIB 97298467665</item>
      <item>Martina Špoljarić Kaluđer, OIB 30456186741</item>
      <item>SREĆKO RAZUMOVIĆ</item>
      <item>MLAENA KALUĐER</item>
      <item>ANKICA JUKIĆ</item>
      <item>TOMISLAV PETRINEC</item>
      <item>Luana Vozila Bajić, OIB 38168737814</item>
      <item>BORIS BERTINA</item>
      <item>IVAN NOVOSEL</item>
      <item>HRVOJE KALUĐER</item>
      <item>Antun Ćurković, OIB 93050909375</item>
      <item>JURICA KRIŽANIĆ</item>
      <item>Nazar Sturko, OIB 39566107604</item>
      <item>MIRJANA STANIĆ</item>
      <item>STEN-EX d.o.o.</item>
      <item>Mladen Bajić, OIB 32807048584</item>
      <item>Ivan Juriša, OIB 78121123446</item>
      <item>NADA BARINIĆ</item>
      <item>MARTIN BOŽIĆ</item>
      <item>VJEKOSLAV VRANIČIĆ</item>
      <item>Krunoslav Sabljak, OIB 06041129051</item>
      <item>Vesna Habus, OIB 24777775641</item>
      <item>KRISTINA JAMBRUŠIĆ PETEK</item>
      <item>HRVOJE LESKOVAR</item>
      <item>DARIA ŽUNIĆ</item>
      <item>JOSIP VUKOVIĆ-SISAK</item>
      <item>BORIS SUBOTA</item>
      <item>Jelena Vrbanec, OIB 54281391113</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item>
      <item>Domagoj Jendriš, OIB 43053726637</item>
      <item>LJERKA BAJS</item>
      <item>DRAŽEN JERKOVIĆ</item>
      <item>Milenko Šekerija, OIB 20291953923</item>
      <item>Danijel Kunkić, OIB 76472387395</item>
      <item>DRAGO I RUŽICA IKIĆ</item>
      <item>HRVOJE KAVELJEVIĆ</item>
      <item>ŽEJKO MIJIĆ</item>
      <item>ANAMARIJA ŠUMERA-MARIJA KRISTINA ŠUMERA</item>
      <item>ADRIANNA JANDRANKA MRZLJAK</item>
      <item>BOŽENA DONĐIVIĆ</item>
      <item>MARIO MARTIĆ</item>
      <item>MLADEN MENDEŠ</item>
      <item>Tajana Zrinščak, OIB 96426599108</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item>
      <item>TOMEX d.o.o.</item>
      <item>TOMISLAV HORVAT</item>
      <item>KARLO KRPAN</item>
      <item>JADRANKA MUSTAČ</item>
      <item>Katarina Pstrocki, OIB 05573616353</item>
      <item>Ivan Donđivić, OIB 12547368752</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zvorni_sadrzaj>
    <derivirana_varijabla naziv="DomainObject.Predmet.StrankaListFormatedOIB_1">
      <item>EUROYACHTING d.o.o., OIB 56804906735</item>
      <item>HRVATSKE VODE</item>
      <item>VODOOPSKRBA I ODVODNJA</item>
      <item>Siniša Momčilović, OIB 07277975971</item>
      <item>ODRŽAVANJE I IZGRADNJA POGONA</item>
      <item>GORAN CREPULJA</item>
      <item>Zoran Marin, OIB 98879466267</item>
      <item>Josip Kaleb, OIB 36664247611</item>
      <item>Maroje Baničević, OIB 47699335467</item>
      <item>RAJKO MAGDALENC</item>
      <item>HRVOJE PULJIĆ</item>
      <item>PETRA PLAZONIĆ</item>
      <item>NATALIJA PSTROCKI</item>
      <item>Hrvoje Jambrović, OIB 15958176332</item>
      <item>Silvio Dolenac, OIB 35234198778</item>
      <item>IVONA ŠAKER</item>
      <item>Krešimir Vlašić, OIB 47197830380</item>
      <item>IRENA WEIGAND</item>
      <item>MLADEN HANŽEK</item>
      <item>STJEPAN STOJAKOVIĆ</item>
      <item>DRAGAN JOSIPOVIĆ</item>
      <item>Ivana Matić, OIB 59931978050</item>
      <item>Martin König, OIB 97298467665</item>
      <item>Martina Špoljarić Kaluđer, OIB 30456186741</item>
      <item>SREĆKO RAZUMOVIĆ</item>
      <item>MLAENA KALUĐER</item>
      <item>ANKICA JUKIĆ</item>
      <item>TOMISLAV PETRINEC</item>
      <item>Luana Vozila Bajić, OIB 38168737814</item>
      <item>BORIS BERTINA</item>
      <item>IVAN NOVOSEL</item>
      <item>HRVOJE KALUĐER</item>
      <item>Antun Ćurković, OIB 93050909375</item>
      <item>JURICA KRIŽANIĆ</item>
      <item>Nazar Sturko, OIB 39566107604</item>
      <item>MIRJANA STANIĆ</item>
      <item>STEN-EX d.o.o.</item>
      <item>Mladen Bajić, OIB 32807048584</item>
      <item>Ivan Juriša, OIB 78121123446</item>
      <item>NADA BARINIĆ</item>
      <item>MARTIN BOŽIĆ</item>
      <item>VJEKOSLAV VRANIČIĆ</item>
      <item>Krunoslav Sabljak, OIB 06041129051</item>
      <item>Vesna Habus, OIB 24777775641</item>
      <item>KRISTINA JAMBRUŠIĆ PETEK</item>
      <item>HRVOJE LESKOVAR</item>
      <item>DARIA ŽUNIĆ</item>
      <item>JOSIP VUKOVIĆ-SISAK</item>
      <item>BORIS SUBOTA</item>
      <item>Jelena Vrbanec, OIB 54281391113</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item>
      <item>Domagoj Jendriš, OIB 43053726637</item>
      <item>LJERKA BAJS</item>
      <item>DRAŽEN JERKOVIĆ</item>
      <item>Milenko Šekerija, OIB 20291953923</item>
      <item>Danijel Kunkić, OIB 76472387395</item>
      <item>DRAGO I RUŽICA IKIĆ</item>
      <item>HRVOJE KAVELJEVIĆ</item>
      <item>ŽEJKO MIJIĆ</item>
      <item>ANAMARIJA ŠUMERA-MARIJA KRISTINA ŠUMERA</item>
      <item>ADRIANNA JANDRANKA MRZLJAK</item>
      <item>BOŽENA DONĐIVIĆ</item>
      <item>MARIO MARTIĆ</item>
      <item>MLADEN MENDEŠ</item>
      <item>Tajana Zrinščak, OIB 96426599108</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item>
      <item>TOMEX d.o.o.</item>
      <item>TOMISLAV HORVAT</item>
      <item>KARLO KRPAN</item>
      <item>JADRANKA MUSTAČ</item>
      <item>Katarina Pstrocki, OIB 05573616353</item>
      <item>Ivan Donđivić, OIB 12547368752</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derivirana_varijabla>
  </DomainObject.Predmet.StrankaListFormatedOIB>
  <DomainObject.Predmet.StrankaListFormatedWithAdress>
    <izvorni_sadrzaj>
      <item>EUROYACHTING d.o.o., Ogrizovićeva 41, 10000 Zagreb</item>
      <item>HRVATSKE VODE</item>
      <item>VODOOPSKRBA I ODVODNJA</item>
      <item>Siniša Momčilović, Savska Opatovina 28, 10000 Zagreb</item>
      <item>ODRŽAVANJE I IZGRADNJA POGONA</item>
      <item>GORAN CREPULJA</item>
      <item>Zoran Marin, Petra Svačića 99, 22320 Drniš</item>
      <item>Josip Kaleb, LANIŠTE 22/IV, 10000 Metković</item>
      <item>Maroje Baničević, Lujaci 5, 20235 Orašac</item>
      <item>RAJKO MAGDALENC</item>
      <item>HRVOJE PULJIĆ</item>
      <item>PETRA PLAZONIĆ</item>
      <item>NATALIJA PSTROCKI</item>
      <item>Hrvoje Jambrović, Savska Opatovina 28, 10000 Zagreb</item>
      <item>Silvio Dolenac, Zapoljska 20, 10000 Zagreb</item>
      <item>IVONA ŠAKER</item>
      <item>Krešimir Vlašić, Savska 8, 10434 Strmec</item>
      <item>IRENA WEIGAND</item>
      <item>MLADEN HANŽEK</item>
      <item>STJEPAN STOJAKOVIĆ</item>
      <item>DRAGAN JOSIPOVIĆ</item>
      <item>Ivana Matić, Plješevička 73, 31000 Osijek</item>
      <item>Martin König, Ferenščica I. 59, 10000 Zagreb</item>
      <item>Martina Špoljarić Kaluđer, Kralja Tomislava 11, 31551 Belišće</item>
      <item>SREĆKO RAZUMOVIĆ</item>
      <item>MLAENA KALUĐER</item>
      <item>ANKICA JUKIĆ</item>
      <item>TOMISLAV PETRINEC</item>
      <item>Luana Vozila Bajić, Antuna Šoljana 7, 10000 Zagreb</item>
      <item>BORIS BERTINA</item>
      <item>IVAN NOVOSEL</item>
      <item>HRVOJE KALUĐER</item>
      <item>Antun Ćurković, D. Gervaisa 42, 10000 Zagreb</item>
      <item>JURICA KRIŽANIĆ</item>
      <item>Nazar Sturko, Ulica Ferde Livadića 6, 10290 Zaprešić</item>
      <item>MIRJANA STANIĆ</item>
      <item>STEN-EX d.o.o.</item>
      <item>Mladen Bajić, Antuna Šoljana 7, 10000 Zagreb</item>
      <item>Ivan Juriša, Plješevička 73, 31000 Osijek</item>
      <item>NADA BARINIĆ</item>
      <item>MARTIN BOŽIĆ</item>
      <item>VJEKOSLAV VRANIČIĆ</item>
      <item>Krunoslav Sabljak, Savska Opatovina 32, 10000 Zagreb</item>
      <item>Vesna Habus, Cvetković 189, 10450 Cvetković</item>
      <item>KRISTINA JAMBRUŠIĆ PETEK</item>
      <item>HRVOJE LESKOVAR</item>
      <item>DARIA ŽUNIĆ</item>
      <item>JOSIP VUKOVIĆ-SISAK</item>
      <item>BORIS SUBOTA</item>
      <item>Jelena Vrbanec, Kaninska 6, 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Omladinska 12, 10370 Velika Ostrna</item>
      <item>Domagoj Jendriš, Kredarička 1c, 10000 Zagreb</item>
      <item>LJERKA BAJS</item>
      <item>DRAŽEN JERKOVIĆ</item>
      <item>Milenko Šekerija, Hrvatskih Žrtava 23, 21220 Seget Donji</item>
      <item>Danijel Kunkić, Malešnica 14, 10000 Zagreb</item>
      <item>DRAGO I RUŽICA IKIĆ</item>
      <item>HRVOJE KAVELJEVIĆ</item>
      <item>ŽEJKO MIJIĆ</item>
      <item>ANAMARIJA ŠUMERA-MARIJA KRISTINA ŠUMERA</item>
      <item>ADRIANNA JANDRANKA MRZLJAK</item>
      <item>BOŽENA DONĐIVIĆ</item>
      <item>MARIO MARTIĆ</item>
      <item>MLADEN MENDEŠ</item>
      <item>Tajana Zrinščak, Graberje 92/1, 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Lanište 10b, 10000 Zagreb</item>
      <item>TOMEX d.o.o.</item>
      <item>TOMISLAV HORVAT</item>
      <item>KARLO KRPAN</item>
      <item>JADRANKA MUSTAČ</item>
      <item>Katarina Pstrocki, Savska Opatovina 32, 10000 Zagreb</item>
      <item>Ivan Donđivić, Supetarska 8, 10000 Zagreb</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zvorni_sadrzaj>
    <derivirana_varijabla naziv="DomainObject.Predmet.StrankaListFormatedWithAdress_1">
      <item>EUROYACHTING d.o.o., Ogrizovićeva 41, 10000 Zagreb</item>
      <item>HRVATSKE VODE</item>
      <item>VODOOPSKRBA I ODVODNJA</item>
      <item>Siniša Momčilović, Savska Opatovina 28, 10000 Zagreb</item>
      <item>ODRŽAVANJE I IZGRADNJA POGONA</item>
      <item>GORAN CREPULJA</item>
      <item>Zoran Marin, Petra Svačića 99, 22320 Drniš</item>
      <item>Josip Kaleb, LANIŠTE 22/IV, 10000 Metković</item>
      <item>Maroje Baničević, Lujaci 5, 20235 Orašac</item>
      <item>RAJKO MAGDALENC</item>
      <item>HRVOJE PULJIĆ</item>
      <item>PETRA PLAZONIĆ</item>
      <item>NATALIJA PSTROCKI</item>
      <item>Hrvoje Jambrović, Savska Opatovina 28, 10000 Zagreb</item>
      <item>Silvio Dolenac, Zapoljska 20, 10000 Zagreb</item>
      <item>IVONA ŠAKER</item>
      <item>Krešimir Vlašić, Savska 8, 10434 Strmec</item>
      <item>IRENA WEIGAND</item>
      <item>MLADEN HANŽEK</item>
      <item>STJEPAN STOJAKOVIĆ</item>
      <item>DRAGAN JOSIPOVIĆ</item>
      <item>Ivana Matić, Plješevička 73, 31000 Osijek</item>
      <item>Martin König, Ferenščica I. 59, 10000 Zagreb</item>
      <item>Martina Špoljarić Kaluđer, Kralja Tomislava 11, 31551 Belišće</item>
      <item>SREĆKO RAZUMOVIĆ</item>
      <item>MLAENA KALUĐER</item>
      <item>ANKICA JUKIĆ</item>
      <item>TOMISLAV PETRINEC</item>
      <item>Luana Vozila Bajić, Antuna Šoljana 7, 10000 Zagreb</item>
      <item>BORIS BERTINA</item>
      <item>IVAN NOVOSEL</item>
      <item>HRVOJE KALUĐER</item>
      <item>Antun Ćurković, D. Gervaisa 42, 10000 Zagreb</item>
      <item>JURICA KRIŽANIĆ</item>
      <item>Nazar Sturko, Ulica Ferde Livadića 6, 10290 Zaprešić</item>
      <item>MIRJANA STANIĆ</item>
      <item>STEN-EX d.o.o.</item>
      <item>Mladen Bajić, Antuna Šoljana 7, 10000 Zagreb</item>
      <item>Ivan Juriša, Plješevička 73, 31000 Osijek</item>
      <item>NADA BARINIĆ</item>
      <item>MARTIN BOŽIĆ</item>
      <item>VJEKOSLAV VRANIČIĆ</item>
      <item>Krunoslav Sabljak, Savska Opatovina 32, 10000 Zagreb</item>
      <item>Vesna Habus, Cvetković 189, 10450 Cvetković</item>
      <item>KRISTINA JAMBRUŠIĆ PETEK</item>
      <item>HRVOJE LESKOVAR</item>
      <item>DARIA ŽUNIĆ</item>
      <item>JOSIP VUKOVIĆ-SISAK</item>
      <item>BORIS SUBOTA</item>
      <item>Jelena Vrbanec, Kaninska 6, 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Omladinska 12, 10370 Velika Ostrna</item>
      <item>Domagoj Jendriš, Kredarička 1c, 10000 Zagreb</item>
      <item>LJERKA BAJS</item>
      <item>DRAŽEN JERKOVIĆ</item>
      <item>Milenko Šekerija, Hrvatskih Žrtava 23, 21220 Seget Donji</item>
      <item>Danijel Kunkić, Malešnica 14, 10000 Zagreb</item>
      <item>DRAGO I RUŽICA IKIĆ</item>
      <item>HRVOJE KAVELJEVIĆ</item>
      <item>ŽEJKO MIJIĆ</item>
      <item>ANAMARIJA ŠUMERA-MARIJA KRISTINA ŠUMERA</item>
      <item>ADRIANNA JANDRANKA MRZLJAK</item>
      <item>BOŽENA DONĐIVIĆ</item>
      <item>MARIO MARTIĆ</item>
      <item>MLADEN MENDEŠ</item>
      <item>Tajana Zrinščak, Graberje 92/1, 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Lanište 10b, 10000 Zagreb</item>
      <item>TOMEX d.o.o.</item>
      <item>TOMISLAV HORVAT</item>
      <item>KARLO KRPAN</item>
      <item>JADRANKA MUSTAČ</item>
      <item>Katarina Pstrocki, Savska Opatovina 32, 10000 Zagreb</item>
      <item>Ivan Donđivić, Supetarska 8, 10000 Zagreb</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derivirana_varijabla>
  </DomainObject.Predmet.StrankaListFormatedWithAdress>
  <DomainObject.Predmet.StrankaListFormatedWithAdressOIB>
    <izvorni_sadrzaj>
      <item>EUROYACHTING d.o.o., OIB 56804906735, Ogrizovićeva 41, 10000 Zagreb</item>
      <item>HRVATSKE VODE</item>
      <item>VODOOPSKRBA I ODVODNJA</item>
      <item>Siniša Momčilović, OIB 07277975971, Savska Opatovina 28, 10000 Zagreb</item>
      <item>ODRŽAVANJE I IZGRADNJA POGONA</item>
      <item>GORAN CREPULJA</item>
      <item>Zoran Marin, OIB 98879466267, Petra Svačića 99, 22320 Drniš</item>
      <item>Josip Kaleb, OIB 36664247611, LANIŠTE 22/IV, 10000 Metković</item>
      <item>Maroje Baničević, OIB 47699335467, Lujaci 5, 20235 Orašac</item>
      <item>RAJKO MAGDALENC</item>
      <item>HRVOJE PULJIĆ</item>
      <item>PETRA PLAZONIĆ</item>
      <item>NATALIJA PSTROCKI</item>
      <item>Hrvoje Jambrović, OIB 15958176332, Savska Opatovina 28, 10000 Zagreb</item>
      <item>Silvio Dolenac, OIB 35234198778, Zapoljska 20, 10000 Zagreb</item>
      <item>IVONA ŠAKER</item>
      <item>Krešimir Vlašić, OIB 47197830380, Savska 8, 10434 Strmec</item>
      <item>IRENA WEIGAND</item>
      <item>MLADEN HANŽEK</item>
      <item>STJEPAN STOJAKOVIĆ</item>
      <item>DRAGAN JOSIPOVIĆ</item>
      <item>Ivana Matić, OIB 59931978050, Plješevička 73, 31000 Osijek</item>
      <item>Martin König, OIB 97298467665, Ferenščica I. 59, 10000 Zagreb</item>
      <item>Martina Špoljarić Kaluđer, OIB 30456186741, Kralja Tomislava 11, 31551 Belišće</item>
      <item>SREĆKO RAZUMOVIĆ</item>
      <item>MLAENA KALUĐER</item>
      <item>ANKICA JUKIĆ</item>
      <item>TOMISLAV PETRINEC</item>
      <item>Luana Vozila Bajić, OIB 38168737814, Antuna Šoljana 7, 10000 Zagreb</item>
      <item>BORIS BERTINA</item>
      <item>IVAN NOVOSEL</item>
      <item>HRVOJE KALUĐER</item>
      <item>Antun Ćurković, OIB 93050909375, D. Gervaisa 42, 10000 Zagreb</item>
      <item>JURICA KRIŽANIĆ</item>
      <item>Nazar Sturko, OIB 39566107604, Ulica Ferde Livadića 6, 10290 Zaprešić</item>
      <item>MIRJANA STANIĆ</item>
      <item>STEN-EX d.o.o.</item>
      <item>Mladen Bajić, OIB 32807048584, Antuna Šoljana 7, 10000 Zagreb</item>
      <item>Ivan Juriša, OIB 78121123446, Plješevička 73, 31000 Osijek</item>
      <item>NADA BARINIĆ</item>
      <item>MARTIN BOŽIĆ</item>
      <item>VJEKOSLAV VRANIČIĆ</item>
      <item>Krunoslav Sabljak, OIB 06041129051, Savska Opatovina 32, 10000 Zagreb</item>
      <item>Vesna Habus, OIB 24777775641, Cvetković 189, 10450 Cvetković</item>
      <item>KRISTINA JAMBRUŠIĆ PETEK</item>
      <item>HRVOJE LESKOVAR</item>
      <item>DARIA ŽUNIĆ</item>
      <item>JOSIP VUKOVIĆ-SISAK</item>
      <item>BORIS SUBOTA</item>
      <item>Jelena Vrbanec, OIB 54281391113, Kaninska 6, 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 Omladinska 12, 10370 Velika Ostrna</item>
      <item>Domagoj Jendriš, OIB 43053726637, Kredarička 1c, 10000 Zagreb</item>
      <item>LJERKA BAJS</item>
      <item>DRAŽEN JERKOVIĆ</item>
      <item>Milenko Šekerija, OIB 20291953923, Hrvatskih Žrtava 23, 21220 Seget Donji</item>
      <item>Danijel Kunkić, OIB 76472387395, Malešnica 14, 10000 Zagreb</item>
      <item>DRAGO I RUŽICA IKIĆ</item>
      <item>HRVOJE KAVELJEVIĆ</item>
      <item>ŽEJKO MIJIĆ</item>
      <item>ANAMARIJA ŠUMERA-MARIJA KRISTINA ŠUMERA</item>
      <item>ADRIANNA JANDRANKA MRZLJAK</item>
      <item>BOŽENA DONĐIVIĆ</item>
      <item>MARIO MARTIĆ</item>
      <item>MLADEN MENDEŠ</item>
      <item>Tajana Zrinščak, OIB 96426599108, Graberje 92/1, 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 Lanište 10b, 10000 Zagreb</item>
      <item>TOMEX d.o.o.</item>
      <item>TOMISLAV HORVAT</item>
      <item>KARLO KRPAN</item>
      <item>JADRANKA MUSTAČ</item>
      <item>Katarina Pstrocki, OIB 05573616353, Savska Opatovina 32, 10000 Zagreb</item>
      <item>Ivan Donđivić, OIB 12547368752, Supetarska 8, 10000 Zagreb</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zvorni_sadrzaj>
    <derivirana_varijabla naziv="DomainObject.Predmet.StrankaListFormatedWithAdressOIB_1">
      <item>EUROYACHTING d.o.o., OIB 56804906735, Ogrizovićeva 41, 10000 Zagreb</item>
      <item>HRVATSKE VODE</item>
      <item>VODOOPSKRBA I ODVODNJA</item>
      <item>Siniša Momčilović, OIB 07277975971, Savska Opatovina 28, 10000 Zagreb</item>
      <item>ODRŽAVANJE I IZGRADNJA POGONA</item>
      <item>GORAN CREPULJA</item>
      <item>Zoran Marin, OIB 98879466267, Petra Svačića 99, 22320 Drniš</item>
      <item>Josip Kaleb, OIB 36664247611, LANIŠTE 22/IV, 10000 Metković</item>
      <item>Maroje Baničević, OIB 47699335467, Lujaci 5, 20235 Orašac</item>
      <item>RAJKO MAGDALENC</item>
      <item>HRVOJE PULJIĆ</item>
      <item>PETRA PLAZONIĆ</item>
      <item>NATALIJA PSTROCKI</item>
      <item>Hrvoje Jambrović, OIB 15958176332, Savska Opatovina 28, 10000 Zagreb</item>
      <item>Silvio Dolenac, OIB 35234198778, Zapoljska 20, 10000 Zagreb</item>
      <item>IVONA ŠAKER</item>
      <item>Krešimir Vlašić, OIB 47197830380, Savska 8, 10434 Strmec</item>
      <item>IRENA WEIGAND</item>
      <item>MLADEN HANŽEK</item>
      <item>STJEPAN STOJAKOVIĆ</item>
      <item>DRAGAN JOSIPOVIĆ</item>
      <item>Ivana Matić, OIB 59931978050, Plješevička 73, 31000 Osijek</item>
      <item>Martin König, OIB 97298467665, Ferenščica I. 59, 10000 Zagreb</item>
      <item>Martina Špoljarić Kaluđer, OIB 30456186741, Kralja Tomislava 11, 31551 Belišće</item>
      <item>SREĆKO RAZUMOVIĆ</item>
      <item>MLAENA KALUĐER</item>
      <item>ANKICA JUKIĆ</item>
      <item>TOMISLAV PETRINEC</item>
      <item>Luana Vozila Bajić, OIB 38168737814, Antuna Šoljana 7, 10000 Zagreb</item>
      <item>BORIS BERTINA</item>
      <item>IVAN NOVOSEL</item>
      <item>HRVOJE KALUĐER</item>
      <item>Antun Ćurković, OIB 93050909375, D. Gervaisa 42, 10000 Zagreb</item>
      <item>JURICA KRIŽANIĆ</item>
      <item>Nazar Sturko, OIB 39566107604, Ulica Ferde Livadića 6, 10290 Zaprešić</item>
      <item>MIRJANA STANIĆ</item>
      <item>STEN-EX d.o.o.</item>
      <item>Mladen Bajić, OIB 32807048584, Antuna Šoljana 7, 10000 Zagreb</item>
      <item>Ivan Juriša, OIB 78121123446, Plješevička 73, 31000 Osijek</item>
      <item>NADA BARINIĆ</item>
      <item>MARTIN BOŽIĆ</item>
      <item>VJEKOSLAV VRANIČIĆ</item>
      <item>Krunoslav Sabljak, OIB 06041129051, Savska Opatovina 32, 10000 Zagreb</item>
      <item>Vesna Habus, OIB 24777775641, Cvetković 189, 10450 Cvetković</item>
      <item>KRISTINA JAMBRUŠIĆ PETEK</item>
      <item>HRVOJE LESKOVAR</item>
      <item>DARIA ŽUNIĆ</item>
      <item>JOSIP VUKOVIĆ-SISAK</item>
      <item>BORIS SUBOTA</item>
      <item>Jelena Vrbanec, OIB 54281391113, Kaninska 6, 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 Omladinska 12, 10370 Velika Ostrna</item>
      <item>Domagoj Jendriš, OIB 43053726637, Kredarička 1c, 10000 Zagreb</item>
      <item>LJERKA BAJS</item>
      <item>DRAŽEN JERKOVIĆ</item>
      <item>Milenko Šekerija, OIB 20291953923, Hrvatskih Žrtava 23, 21220 Seget Donji</item>
      <item>Danijel Kunkić, OIB 76472387395, Malešnica 14, 10000 Zagreb</item>
      <item>DRAGO I RUŽICA IKIĆ</item>
      <item>HRVOJE KAVELJEVIĆ</item>
      <item>ŽEJKO MIJIĆ</item>
      <item>ANAMARIJA ŠUMERA-MARIJA KRISTINA ŠUMERA</item>
      <item>ADRIANNA JANDRANKA MRZLJAK</item>
      <item>BOŽENA DONĐIVIĆ</item>
      <item>MARIO MARTIĆ</item>
      <item>MLADEN MENDEŠ</item>
      <item>Tajana Zrinščak, OIB 96426599108, Graberje 92/1, 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 Lanište 10b, 10000 Zagreb</item>
      <item>TOMEX d.o.o.</item>
      <item>TOMISLAV HORVAT</item>
      <item>KARLO KRPAN</item>
      <item>JADRANKA MUSTAČ</item>
      <item>Katarina Pstrocki, OIB 05573616353, Savska Opatovina 32, 10000 Zagreb</item>
      <item>Ivan Donđivić, OIB 12547368752, Supetarska 8, 10000 Zagreb</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derivirana_varijabla>
  </DomainObject.Predmet.StrankaListFormatedWithAdressOIB>
  <DomainObject.Predmet.StrankaListNazivFormated>
    <izvorni_sadrzaj>
      <item>EUROYACHTING d.o.o.</item>
      <item>HRVATSKE VODE</item>
      <item>VODOOPSKRBA I ODVODNJA</item>
      <item>Siniša Momčilović</item>
      <item>ODRŽAVANJE I IZGRADNJA POGONA</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 Kaluđer</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d.o.o.</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item>
      <item>TOMEX d.o.o.</item>
      <item>TOMISLAV HORVAT</item>
      <item>KARLO KRPAN</item>
      <item>JADRANKA MUSTAČ</item>
      <item>Katarina Pstrocki</item>
      <item>Ivan Donđivić</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zvorni_sadrzaj>
    <derivirana_varijabla naziv="DomainObject.Predmet.StrankaListNazivFormated_1">
      <item>EUROYACHTING d.o.o.</item>
      <item>HRVATSKE VODE</item>
      <item>VODOOPSKRBA I ODVODNJA</item>
      <item>Siniša Momčilović</item>
      <item>ODRŽAVANJE I IZGRADNJA POGONA</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 Kaluđer</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d.o.o.</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item>
      <item>TOMEX d.o.o.</item>
      <item>TOMISLAV HORVAT</item>
      <item>KARLO KRPAN</item>
      <item>JADRANKA MUSTAČ</item>
      <item>Katarina Pstrocki</item>
      <item>Ivan Donđivić</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derivirana_varijabla>
  </DomainObject.Predmet.StrankaListNazivFormated>
  <DomainObject.Predmet.StrankaListNazivFormatedOIB>
    <izvorni_sadrzaj>
      <item>EUROYACHTING d.o.o., OIB 56804906735</item>
      <item>HRVATSKE VODE</item>
      <item>VODOOPSKRBA I ODVODNJA</item>
      <item>Siniša Momčilović, OIB 07277975971</item>
      <item>ODRŽAVANJE I IZGRADNJA POGONA</item>
      <item>GORAN CREPULJA</item>
      <item>Zoran Marin, OIB 98879466267</item>
      <item>Josip Kaleb, OIB 36664247611</item>
      <item>Maroje Baničević, OIB 47699335467</item>
      <item>RAJKO MAGDALENC</item>
      <item>HRVOJE PULJIĆ</item>
      <item>PETRA PLAZONIĆ</item>
      <item>NATALIJA PSTROCKI</item>
      <item>Hrvoje Jambrović, OIB 15958176332</item>
      <item>Silvio Dolenac, OIB 35234198778</item>
      <item>IVONA ŠAKER</item>
      <item>Krešimir Vlašić, OIB 47197830380</item>
      <item>IRENA WEIGAND</item>
      <item>MLADEN HANŽEK</item>
      <item>STJEPAN STOJAKOVIĆ</item>
      <item>DRAGAN JOSIPOVIĆ</item>
      <item>Ivana Matić, OIB 59931978050</item>
      <item>Martin König, OIB 97298467665</item>
      <item>Martina Špoljarić Kaluđer, OIB 30456186741</item>
      <item>SREĆKO RAZUMOVIĆ</item>
      <item>MLAENA KALUĐER</item>
      <item>ANKICA JUKIĆ</item>
      <item>TOMISLAV PETRINEC</item>
      <item>Luana Vozila Bajić, OIB 38168737814</item>
      <item>BORIS BERTINA</item>
      <item>IVAN NOVOSEL</item>
      <item>HRVOJE KALUĐER</item>
      <item>Antun Ćurković, OIB 93050909375</item>
      <item>JURICA KRIŽANIĆ</item>
      <item>Nazar Sturko, OIB 39566107604</item>
      <item>MIRJANA STANIĆ</item>
      <item>STEN-EX d.o.o.</item>
      <item>Mladen Bajić, OIB 32807048584</item>
      <item>Ivan Juriša, OIB 78121123446</item>
      <item>NADA BARINIĆ</item>
      <item>MARTIN BOŽIĆ</item>
      <item>VJEKOSLAV VRANIČIĆ</item>
      <item>Krunoslav Sabljak, OIB 06041129051</item>
      <item>Vesna Habus, OIB 24777775641</item>
      <item>KRISTINA JAMBRUŠIĆ PETEK</item>
      <item>HRVOJE LESKOVAR</item>
      <item>DARIA ŽUNIĆ</item>
      <item>JOSIP VUKOVIĆ-SISAK</item>
      <item>BORIS SUBOTA</item>
      <item>Jelena Vrbanec, OIB 54281391113</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item>
      <item>Domagoj Jendriš, OIB 43053726637</item>
      <item>LJERKA BAJS</item>
      <item>DRAŽEN JERKOVIĆ</item>
      <item>Milenko Šekerija, OIB 20291953923</item>
      <item>Danijel Kunkić, OIB 76472387395</item>
      <item>DRAGO I RUŽICA IKIĆ</item>
      <item>HRVOJE KAVELJEVIĆ</item>
      <item>ŽEJKO MIJIĆ</item>
      <item>ANAMARIJA ŠUMERA-MARIJA KRISTINA ŠUMERA</item>
      <item>ADRIANNA JANDRANKA MRZLJAK</item>
      <item>BOŽENA DONĐIVIĆ</item>
      <item>MARIO MARTIĆ</item>
      <item>MLADEN MENDEŠ</item>
      <item>Tajana Zrinščak, OIB 96426599108</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item>
      <item>TOMEX d.o.o.</item>
      <item>TOMISLAV HORVAT</item>
      <item>KARLO KRPAN</item>
      <item>JADRANKA MUSTAČ</item>
      <item>Katarina Pstrocki, OIB 05573616353</item>
      <item>Ivan Donđivić, OIB 12547368752</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zvorni_sadrzaj>
    <derivirana_varijabla naziv="DomainObject.Predmet.StrankaListNazivFormatedOIB_1">
      <item>EUROYACHTING d.o.o., OIB 56804906735</item>
      <item>HRVATSKE VODE</item>
      <item>VODOOPSKRBA I ODVODNJA</item>
      <item>Siniša Momčilović, OIB 07277975971</item>
      <item>ODRŽAVANJE I IZGRADNJA POGONA</item>
      <item>GORAN CREPULJA</item>
      <item>Zoran Marin, OIB 98879466267</item>
      <item>Josip Kaleb, OIB 36664247611</item>
      <item>Maroje Baničević, OIB 47699335467</item>
      <item>RAJKO MAGDALENC</item>
      <item>HRVOJE PULJIĆ</item>
      <item>PETRA PLAZONIĆ</item>
      <item>NATALIJA PSTROCKI</item>
      <item>Hrvoje Jambrović, OIB 15958176332</item>
      <item>Silvio Dolenac, OIB 35234198778</item>
      <item>IVONA ŠAKER</item>
      <item>Krešimir Vlašić, OIB 47197830380</item>
      <item>IRENA WEIGAND</item>
      <item>MLADEN HANŽEK</item>
      <item>STJEPAN STOJAKOVIĆ</item>
      <item>DRAGAN JOSIPOVIĆ</item>
      <item>Ivana Matić, OIB 59931978050</item>
      <item>Martin König, OIB 97298467665</item>
      <item>Martina Špoljarić Kaluđer, OIB 30456186741</item>
      <item>SREĆKO RAZUMOVIĆ</item>
      <item>MLAENA KALUĐER</item>
      <item>ANKICA JUKIĆ</item>
      <item>TOMISLAV PETRINEC</item>
      <item>Luana Vozila Bajić, OIB 38168737814</item>
      <item>BORIS BERTINA</item>
      <item>IVAN NOVOSEL</item>
      <item>HRVOJE KALUĐER</item>
      <item>Antun Ćurković, OIB 93050909375</item>
      <item>JURICA KRIŽANIĆ</item>
      <item>Nazar Sturko, OIB 39566107604</item>
      <item>MIRJANA STANIĆ</item>
      <item>STEN-EX d.o.o.</item>
      <item>Mladen Bajić, OIB 32807048584</item>
      <item>Ivan Juriša, OIB 78121123446</item>
      <item>NADA BARINIĆ</item>
      <item>MARTIN BOŽIĆ</item>
      <item>VJEKOSLAV VRANIČIĆ</item>
      <item>Krunoslav Sabljak, OIB 06041129051</item>
      <item>Vesna Habus, OIB 24777775641</item>
      <item>KRISTINA JAMBRUŠIĆ PETEK</item>
      <item>HRVOJE LESKOVAR</item>
      <item>DARIA ŽUNIĆ</item>
      <item>JOSIP VUKOVIĆ-SISAK</item>
      <item>BORIS SUBOTA</item>
      <item>Jelena Vrbanec, OIB 54281391113</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item>
      <item>Domagoj Jendriš, OIB 43053726637</item>
      <item>LJERKA BAJS</item>
      <item>DRAŽEN JERKOVIĆ</item>
      <item>Milenko Šekerija, OIB 20291953923</item>
      <item>Danijel Kunkić, OIB 76472387395</item>
      <item>DRAGO I RUŽICA IKIĆ</item>
      <item>HRVOJE KAVELJEVIĆ</item>
      <item>ŽEJKO MIJIĆ</item>
      <item>ANAMARIJA ŠUMERA-MARIJA KRISTINA ŠUMERA</item>
      <item>ADRIANNA JANDRANKA MRZLJAK</item>
      <item>BOŽENA DONĐIVIĆ</item>
      <item>MARIO MARTIĆ</item>
      <item>MLADEN MENDEŠ</item>
      <item>Tajana Zrinščak, OIB 96426599108</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item>
      <item>TOMEX d.o.o.</item>
      <item>TOMISLAV HORVAT</item>
      <item>KARLO KRPAN</item>
      <item>JADRANKA MUSTAČ</item>
      <item>Katarina Pstrocki, OIB 05573616353</item>
      <item>Ivan Donđivić, OIB 12547368752</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derivirana_varijabla>
  </DomainObject.Predmet.StrankaListNazivFormatedOIB>
  <DomainObject.Predmet.ProtuStrankaListFormated>
    <izvorni_sadrzaj>
      <item>EUROYACHTING d.o.o.</item>
    </izvorni_sadrzaj>
    <derivirana_varijabla naziv="DomainObject.Predmet.ProtuStrankaListFormated_1">
      <item>EUROYACHTING d.o.o.</item>
    </derivirana_varijabla>
  </DomainObject.Predmet.ProtuStrankaListFormated>
  <DomainObject.Predmet.ProtuStrankaListFormatedOIB>
    <izvorni_sadrzaj>
      <item>EUROYACHTING d.o.o., OIB 56804906735</item>
    </izvorni_sadrzaj>
    <derivirana_varijabla naziv="DomainObject.Predmet.ProtuStrankaListFormatedOIB_1">
      <item>EUROYACHTING d.o.o., OIB 56804906735</item>
    </derivirana_varijabla>
  </DomainObject.Predmet.ProtuStrankaListFormatedOIB>
  <DomainObject.Predmet.ProtuStrankaListFormatedWithAdress>
    <izvorni_sadrzaj>
      <item>EUROYACHTING d.o.o., Ogrizovićeva 41, 10000 Zagreb</item>
    </izvorni_sadrzaj>
    <derivirana_varijabla naziv="DomainObject.Predmet.ProtuStrankaListFormatedWithAdress_1">
      <item>EUROYACHTING d.o.o., Ogrizovićeva 41, 10000 Zagreb</item>
    </derivirana_varijabla>
  </DomainObject.Predmet.ProtuStrankaListFormatedWithAdress>
  <DomainObject.Predmet.ProtuStrankaListFormatedWithAdressOIB>
    <izvorni_sadrzaj>
      <item>EUROYACHTING d.o.o., OIB 56804906735, Ogrizovićeva 41, 10000 Zagreb</item>
    </izvorni_sadrzaj>
    <derivirana_varijabla naziv="DomainObject.Predmet.ProtuStrankaListFormatedWithAdressOIB_1">
      <item>EUROYACHTING d.o.o., OIB 56804906735, Ogrizovićeva 41, 10000 Zagreb</item>
    </derivirana_varijabla>
  </DomainObject.Predmet.ProtuStrankaListFormatedWithAdressOIB>
  <DomainObject.Predmet.ProtuStrankaListNazivFormated>
    <izvorni_sadrzaj>
      <item>EUROYACHTING d.o.o.</item>
    </izvorni_sadrzaj>
    <derivirana_varijabla naziv="DomainObject.Predmet.ProtuStrankaListNazivFormated_1">
      <item>EUROYACHTING d.o.o.</item>
    </derivirana_varijabla>
  </DomainObject.Predmet.ProtuStrankaListNazivFormated>
  <DomainObject.Predmet.ProtuStrankaListNazivFormatedOIB>
    <izvorni_sadrzaj>
      <item>EUROYACHTING d.o.o., OIB 56804906735</item>
    </izvorni_sadrzaj>
    <derivirana_varijabla naziv="DomainObject.Predmet.ProtuStrankaListNazivFormatedOIB_1">
      <item>EUROYACHTING d.o.o., OIB 56804906735</item>
    </derivirana_varijabla>
  </DomainObject.Predmet.ProtuStrankaListNazivFormatedOIB>
  <DomainObject.Predmet.OstaliListFormated>
    <izvorni_sadrzaj>
      <item>BRANKO MAČEK</item>
      <item>Odvj. DOMAGOJ LEDIĆ</item>
      <item>Marinko Paić</item>
      <item>Luka Rimac</item>
      <item>RAČUNOVODSTVO</item>
      <item>JAVNOST</item>
      <item>RUŽICA IKIĆ</item>
      <item>ZAGREBAČKA BANKA d.d.</item>
      <item>Tanja Trbojević Krpanić</item>
      <item>Tamara Baničević</item>
    </izvorni_sadrzaj>
    <derivirana_varijabla naziv="DomainObject.Predmet.OstaliListFormated_1">
      <item>BRANKO MAČEK</item>
      <item>Odvj. DOMAGOJ LEDIĆ</item>
      <item>Marinko Paić</item>
      <item>Luka Rimac</item>
      <item>RAČUNOVODSTVO</item>
      <item>JAVNOST</item>
      <item>RUŽICA IKIĆ</item>
      <item>ZAGREBAČKA BANKA d.d.</item>
      <item>Tanja Trbojević Krpanić</item>
      <item>Tamara Baničević</item>
    </derivirana_varijabla>
  </DomainObject.Predmet.OstaliListFormated>
  <DomainObject.Predmet.OstaliListFormatedOIB>
    <izvorni_sadrzaj>
      <item>BRANKO MAČEK, OIB 13503879572</item>
      <item>Odvj. DOMAGOJ LEDIĆ</item>
      <item>Marinko Paić, OIB 55654806007</item>
      <item>Luka Rimac</item>
      <item>RAČUNOVODSTVO</item>
      <item>JAVNOST</item>
      <item>RUŽICA IKIĆ</item>
      <item>ZAGREBAČKA BANKA d.d.</item>
      <item>Tanja Trbojević Krpanić, OIB 77408121868</item>
      <item>Tamara Baničević, OIB 54614101581</item>
    </izvorni_sadrzaj>
    <derivirana_varijabla naziv="DomainObject.Predmet.OstaliListFormatedOIB_1">
      <item>BRANKO MAČEK, OIB 13503879572</item>
      <item>Odvj. DOMAGOJ LEDIĆ</item>
      <item>Marinko Paić, OIB 55654806007</item>
      <item>Luka Rimac</item>
      <item>RAČUNOVODSTVO</item>
      <item>JAVNOST</item>
      <item>RUŽICA IKIĆ</item>
      <item>ZAGREBAČKA BANKA d.d.</item>
      <item>Tanja Trbojević Krpanić, OIB 77408121868</item>
      <item>Tamara Baničević, OIB 54614101581</item>
    </derivirana_varijabla>
  </DomainObject.Predmet.OstaliListFormatedOIB>
  <DomainObject.Predmet.OstaliListFormatedWithAdress>
    <izvorni_sadrzaj>
      <item>BRANKO MAČEK, Ogrizovićeva 41, 10000 Zagreb</item>
      <item>Odvj. DOMAGOJ LEDIĆ, Draškovićeva 53, 10000 Zagreb</item>
      <item>Marinko Paić, ZAHAROVA 3, 10000 Zagreb</item>
      <item>Luka Rimac, Radnička c. 80, 10000 Zagreb</item>
      <item>RAČUNOVODSTVO</item>
      <item>JAVNOST</item>
      <item>RUŽICA IKIĆ, MILANA REŠETARA 33, 10000 Zagreb</item>
      <item>ZAGREBAČKA BANKA d.d., TRG BANA J. JELAČIĆA 10, 10000 Zagreb</item>
      <item>Tanja Trbojević Krpanić, Lastovska Ulica 9, 10000 Zagreb</item>
      <item>Tamara Baničević, Lujaci 5, 20235 Orašac</item>
    </izvorni_sadrzaj>
    <derivirana_varijabla naziv="DomainObject.Predmet.OstaliListFormatedWithAdress_1">
      <item>BRANKO MAČEK, Ogrizovićeva 41, 10000 Zagreb</item>
      <item>Odvj. DOMAGOJ LEDIĆ, Draškovićeva 53, 10000 Zagreb</item>
      <item>Marinko Paić, ZAHAROVA 3, 10000 Zagreb</item>
      <item>Luka Rimac, Radnička c. 80, 10000 Zagreb</item>
      <item>RAČUNOVODSTVO</item>
      <item>JAVNOST</item>
      <item>RUŽICA IKIĆ, MILANA REŠETARA 33, 10000 Zagreb</item>
      <item>ZAGREBAČKA BANKA d.d., TRG BANA J. JELAČIĆA 10, 10000 Zagreb</item>
      <item>Tanja Trbojević Krpanić, Lastovska Ulica 9, 10000 Zagreb</item>
      <item>Tamara Baničević, Lujaci 5, 20235 Orašac</item>
    </derivirana_varijabla>
  </DomainObject.Predmet.OstaliListFormatedWithAdress>
  <DomainObject.Predmet.OstaliListFormatedWithAdressOIB>
    <izvorni_sadrzaj>
      <item>BRANKO MAČEK, OIB 13503879572, Ogrizovićeva 41, 10000 Zagreb</item>
      <item>Odvj. DOMAGOJ LEDIĆ, Draškovićeva 53, 10000 Zagreb</item>
      <item>Marinko Paić, OIB 55654806007, ZAHAROVA 3, 10000 Zagreb</item>
      <item>Luka Rimac, Radnička c. 80, 10000 Zagreb</item>
      <item>RAČUNOVODSTVO</item>
      <item>JAVNOST</item>
      <item>RUŽICA IKIĆ, MILANA REŠETARA 33, 10000 Zagreb</item>
      <item>ZAGREBAČKA BANKA d.d., TRG BANA J. JELAČIĆA 10, 10000 Zagreb</item>
      <item>Tanja Trbojević Krpanić, OIB 77408121868, Lastovska Ulica 9, 10000 Zagreb</item>
      <item>Tamara Baničević, OIB 54614101581, Lujaci 5, 20235 Orašac</item>
    </izvorni_sadrzaj>
    <derivirana_varijabla naziv="DomainObject.Predmet.OstaliListFormatedWithAdressOIB_1">
      <item>BRANKO MAČEK, OIB 13503879572, Ogrizovićeva 41, 10000 Zagreb</item>
      <item>Odvj. DOMAGOJ LEDIĆ, Draškovićeva 53, 10000 Zagreb</item>
      <item>Marinko Paić, OIB 55654806007, ZAHAROVA 3, 10000 Zagreb</item>
      <item>Luka Rimac, Radnička c. 80, 10000 Zagreb</item>
      <item>RAČUNOVODSTVO</item>
      <item>JAVNOST</item>
      <item>RUŽICA IKIĆ, MILANA REŠETARA 33, 10000 Zagreb</item>
      <item>ZAGREBAČKA BANKA d.d., TRG BANA J. JELAČIĆA 10, 10000 Zagreb</item>
      <item>Tanja Trbojević Krpanić, OIB 77408121868, Lastovska Ulica 9, 10000 Zagreb</item>
      <item>Tamara Baničević, OIB 54614101581, Lujaci 5, 20235 Orašac</item>
    </derivirana_varijabla>
  </DomainObject.Predmet.OstaliListFormatedWithAdressOIB>
  <DomainObject.Predmet.OstaliListNazivFormated>
    <izvorni_sadrzaj>
      <item>BRANKO MAČEK</item>
      <item>Odvj. DOMAGOJ LEDIĆ</item>
      <item>Marinko Paić</item>
      <item>Luka Rimac</item>
      <item>RAČUNOVODSTVO</item>
      <item>JAVNOST</item>
      <item>RUŽICA IKIĆ</item>
      <item>ZAGREBAČKA BANKA d.d.</item>
      <item>Tanja Trbojević Krpanić</item>
      <item>Tamara Baničević</item>
    </izvorni_sadrzaj>
    <derivirana_varijabla naziv="DomainObject.Predmet.OstaliListNazivFormated_1">
      <item>BRANKO MAČEK</item>
      <item>Odvj. DOMAGOJ LEDIĆ</item>
      <item>Marinko Paić</item>
      <item>Luka Rimac</item>
      <item>RAČUNOVODSTVO</item>
      <item>JAVNOST</item>
      <item>RUŽICA IKIĆ</item>
      <item>ZAGREBAČKA BANKA d.d.</item>
      <item>Tanja Trbojević Krpanić</item>
      <item>Tamara Baničević</item>
    </derivirana_varijabla>
  </DomainObject.Predmet.OstaliListNazivFormated>
  <DomainObject.Predmet.OstaliListNazivFormatedOIB>
    <izvorni_sadrzaj>
      <item>BRANKO MAČEK, OIB 13503879572</item>
      <item>Odvj. DOMAGOJ LEDIĆ</item>
      <item>Marinko Paić, OIB 55654806007</item>
      <item>Luka Rimac</item>
      <item>RAČUNOVODSTVO</item>
      <item>JAVNOST</item>
      <item>RUŽICA IKIĆ</item>
      <item>ZAGREBAČKA BANKA d.d.</item>
      <item>Tanja Trbojević Krpanić, OIB 77408121868</item>
      <item>Tamara Baničević, OIB 54614101581</item>
    </izvorni_sadrzaj>
    <derivirana_varijabla naziv="DomainObject.Predmet.OstaliListNazivFormatedOIB_1">
      <item>BRANKO MAČEK, OIB 13503879572</item>
      <item>Odvj. DOMAGOJ LEDIĆ</item>
      <item>Marinko Paić, OIB 55654806007</item>
      <item>Luka Rimac</item>
      <item>RAČUNOVODSTVO</item>
      <item>JAVNOST</item>
      <item>RUŽICA IKIĆ</item>
      <item>ZAGREBAČKA BANKA d.d.</item>
      <item>Tanja Trbojević Krpanić, OIB 77408121868</item>
      <item>Tamara Baničević, OIB 54614101581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rujna 2015.</izvorni_sadrzaj>
    <derivirana_varijabla naziv="DomainObject.Datum_1">24. rujna 2015.</derivirana_varijabla>
  </DomainObject.Datum>
  <DomainObject.PoslovniBrojDokumenta>
    <izvorni_sadrzaj>St-790/2013-929</izvorni_sadrzaj>
    <derivirana_varijabla naziv="DomainObject.PoslovniBrojDokumenta_1">St-790/2013-929</derivirana_varijabla>
  </DomainObject.PoslovniBrojDokumenta>
  <DomainObject.Predmet.StrankaIDrugi>
    <izvorni_sadrzaj>EUROYACHTING d.o.o. i dr.</izvorni_sadrzaj>
    <derivirana_varijabla naziv="DomainObject.Predmet.StrankaIDrugi_1">EUROYACHTING d.o.o. i dr.</derivirana_varijabla>
  </DomainObject.Predmet.StrankaIDrugi>
  <DomainObject.Predmet.ProtustrankaIDrugi>
    <izvorni_sadrzaj>EUROYACHTING d.o.o.</izvorni_sadrzaj>
    <derivirana_varijabla naziv="DomainObject.Predmet.ProtustrankaIDrugi_1">EUROYACHTING d.o.o.</derivirana_varijabla>
  </DomainObject.Predmet.ProtustrankaIDrugi>
  <DomainObject.Predmet.StrankaIDrugiAdressOIB>
    <izvorni_sadrzaj>EUROYACHTING d.o.o., OIB 56804906735, Ogrizovićeva 41, 10000 Zagreb i dr.</izvorni_sadrzaj>
    <derivirana_varijabla naziv="DomainObject.Predmet.StrankaIDrugiAdressOIB_1">EUROYACHTING d.o.o., OIB 56804906735, Ogrizovićeva 41, 10000 Zagreb i dr.</derivirana_varijabla>
  </DomainObject.Predmet.StrankaIDrugiAdressOIB>
  <DomainObject.Predmet.ProtustrankaIDrugiAdressOIB>
    <izvorni_sadrzaj>EUROYACHTING d.o.o., OIB 56804906735, Ogrizovićeva 41, 10000 Zagreb</izvorni_sadrzaj>
    <derivirana_varijabla naziv="DomainObject.Predmet.ProtustrankaIDrugiAdressOIB_1">EUROYACHTING d.o.o., OIB 56804906735, Ogrizovićeva 41,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EUROYACHTING d.o.o.</item>
      <item>BRANKO MAČEK</item>
      <item>Odvj. DOMAGOJ LEDIĆ</item>
      <item>Marinko Paić</item>
      <item>EUROYACHTING d.o.o.</item>
      <item>HRVATSKE VODE</item>
      <item>VODOOPSKRBA I ODVODNJA</item>
      <item>Luka Rimac</item>
      <item>Siniša Momčilović</item>
      <item>ODRŽAVANJE I IZGRADNJA POGONA</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 Kaluđer</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d.o.o.</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item>
      <item>TOMEX d.o.o.</item>
      <item>TOMISLAV HORVAT</item>
      <item>KARLO KRPAN</item>
      <item>JADRANKA MUSTAČ</item>
      <item>RAČUNOVODSTVO</item>
      <item>JAVNOST</item>
      <item>RUŽICA IKIĆ</item>
      <item>ZAGREBAČKA BANKA d.d.</item>
      <item>Katarina Pstrocki</item>
      <item>Ivan Donđivić</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tem>Tanja Trbojević Krpanić</item>
      <item>Tamara Baničević</item>
    </izvorni_sadrzaj>
    <derivirana_varijabla naziv="DomainObject.Predmet.SudioniciListNaziv_1">
      <item>EUROYACHTING d.o.o.</item>
      <item>BRANKO MAČEK</item>
      <item>Odvj. DOMAGOJ LEDIĆ</item>
      <item>Marinko Paić</item>
      <item>EUROYACHTING d.o.o.</item>
      <item>HRVATSKE VODE</item>
      <item>VODOOPSKRBA I ODVODNJA</item>
      <item>Luka Rimac</item>
      <item>Siniša Momčilović</item>
      <item>ODRŽAVANJE I IZGRADNJA POGONA</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 Kaluđer</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d.o.o.</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item>
      <item>TOMEX d.o.o.</item>
      <item>TOMISLAV HORVAT</item>
      <item>KARLO KRPAN</item>
      <item>JADRANKA MUSTAČ</item>
      <item>RAČUNOVODSTVO</item>
      <item>JAVNOST</item>
      <item>RUŽICA IKIĆ</item>
      <item>ZAGREBAČKA BANKA d.d.</item>
      <item>Katarina Pstrocki</item>
      <item>Ivan Donđivić</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tem>Tanja Trbojević Krpanić</item>
      <item>Tamara Baničević</item>
    </derivirana_varijabla>
  </DomainObject.Predmet.SudioniciListNaziv>
  <DomainObject.Predmet.SudioniciListAdressOIB>
    <izvorni_sadrzaj>
      <item>EUROYACHTING d.o.o., OIB 56804906735, Ogrizovićeva 41,10000 Zagreb</item>
      <item>BRANKO MAČEK, OIB 13503879572, Ogrizovićeva 41,10000 Zagreb</item>
      <item>Odvj. DOMAGOJ LEDIĆ, Draškovićeva 53,10000 Zagreb</item>
      <item>Marinko Paić, OIB 55654806007, ZAHAROVA 3,10000 Zagreb</item>
      <item>EUROYACHTING d.o.o., OIB 56804906735, Ogrizovićeva 41,10000 Zagreb</item>
      <item>HRVATSKE VODE</item>
      <item>VODOOPSKRBA I ODVODNJA</item>
      <item>Luka Rimac, Radnička c. 80,10000 Zagreb</item>
      <item>Siniša Momčilović, OIB 07277975971, Savska Opatovina 28,10000 Zagreb</item>
      <item>ODRŽAVANJE I IZGRADNJA POGONA</item>
      <item>GORAN CREPULJA</item>
      <item>Zoran Marin, OIB 98879466267, Petra Svačića 99,22320 Drniš</item>
      <item>Josip Kaleb, OIB 36664247611, LANIŠTE 22/IV,10000 Metković</item>
      <item>Maroje Baničević, OIB 47699335467, Lujaci 5,20235 Orašac</item>
      <item>RAJKO MAGDALENC</item>
      <item>HRVOJE PULJIĆ</item>
      <item>PETRA PLAZONIĆ</item>
      <item>NATALIJA PSTROCKI</item>
      <item>Hrvoje Jambrović, OIB 15958176332, Savska Opatovina 28,10000 Zagreb</item>
      <item>Silvio Dolenac, OIB 35234198778, Zapoljska 20,10000 Zagreb</item>
      <item>IVONA ŠAKER</item>
      <item>Krešimir Vlašić, OIB 47197830380, Savska 8,10434 Strmec</item>
      <item>IRENA WEIGAND</item>
      <item>MLADEN HANŽEK</item>
      <item>STJEPAN STOJAKOVIĆ</item>
      <item>DRAGAN JOSIPOVIĆ</item>
      <item>Ivana Matić, OIB 59931978050, Plješevička 73,31000 Osijek</item>
      <item>Martin König, OIB 97298467665, Ferenščica I. 59,10000 Zagreb</item>
      <item>Martina Špoljarić Kaluđer, OIB 30456186741, Kralja Tomislava 11,31551 Belišće</item>
      <item>SREĆKO RAZUMOVIĆ</item>
      <item>MLAENA KALUĐER</item>
      <item>ANKICA JUKIĆ</item>
      <item>TOMISLAV PETRINEC</item>
      <item>Luana Vozila Bajić, OIB 38168737814, Antuna Šoljana 7,10000 Zagreb</item>
      <item>BORIS BERTINA</item>
      <item>IVAN NOVOSEL</item>
      <item>HRVOJE KALUĐER</item>
      <item>Antun Ćurković, OIB 93050909375, D. Gervaisa 42,10000 Zagreb</item>
      <item>JURICA KRIŽANIĆ</item>
      <item>Nazar Sturko, OIB 39566107604, Ulica Ferde Livadića 6,10290 Zaprešić</item>
      <item>MIRJANA STANIĆ</item>
      <item>STEN-EX d.o.o.</item>
      <item>Mladen Bajić, OIB 32807048584, Antuna Šoljana 7,10000 Zagreb</item>
      <item>Ivan Juriša, OIB 78121123446, Plješevička 73,31000 Osijek</item>
      <item>NADA BARINIĆ</item>
      <item>MARTIN BOŽIĆ</item>
      <item>VJEKOSLAV VRANIČIĆ</item>
      <item>Krunoslav Sabljak, OIB 06041129051, Savska Opatovina 32,10000 Zagreb</item>
      <item>Vesna Habus, OIB 24777775641, Cvetković 189,10450 Cvetković</item>
      <item>KRISTINA JAMBRUŠIĆ PETEK</item>
      <item>HRVOJE LESKOVAR</item>
      <item>DARIA ŽUNIĆ</item>
      <item>JOSIP VUKOVIĆ-SISAK</item>
      <item>BORIS SUBOTA</item>
      <item>Jelena Vrbanec, OIB 54281391113, Kaninska 6,10000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 Omladinska 12,10370 Velika Ostrna</item>
      <item>Domagoj Jendriš, OIB 43053726637, Kredarička 1c,10000 Zagreb</item>
      <item>LJERKA BAJS</item>
      <item>DRAŽEN JERKOVIĆ</item>
      <item>Milenko Šekerija, OIB 20291953923, Hrvatskih Žrtava 23,21220 Seget Donji</item>
      <item>Danijel Kunkić, OIB 76472387395, Malešnica 14,10000 Zagreb</item>
      <item>DRAGO I RUŽICA IKIĆ</item>
      <item>HRVOJE KAVELJEVIĆ</item>
      <item>ŽEJKO MIJIĆ</item>
      <item>ANAMARIJA ŠUMERA-MARIJA KRISTINA ŠUMERA</item>
      <item>ADRIANNA JANDRANKA MRZLJAK</item>
      <item>BOŽENA DONĐIVIĆ</item>
      <item>MARIO MARTIĆ</item>
      <item>MLADEN MENDEŠ</item>
      <item>Tajana Zrinščak, OIB 96426599108, Graberje 92/1,10000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 Lanište 10b,10000 Zagreb</item>
      <item>TOMEX d.o.o.</item>
      <item>TOMISLAV HORVAT</item>
      <item>KARLO KRPAN</item>
      <item>JADRANKA MUSTAČ</item>
      <item>RAČUNOVODSTVO</item>
      <item>JAVNOST</item>
      <item>RUŽICA IKIĆ, MILANA REŠETARA 33,10000 Zagreb</item>
      <item>ZAGREBAČKA BANKA d.d., TRG BANA J. JELAČIĆA 10,10000 Zagreb</item>
      <item>Katarina Pstrocki, OIB 05573616353, Savska Opatovina 32,10000 Zagreb</item>
      <item>Ivan Donđivić, OIB 12547368752, Supetarska 8,10000 Zagreb</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tem>Tanja Trbojević Krpanić, OIB 77408121868, Lastovska Ulica 9,10000 Zagreb</item>
      <item>Tamara Baničević, OIB 54614101581, Lujaci 5,20235 Orašac</item>
    </izvorni_sadrzaj>
    <derivirana_varijabla naziv="DomainObject.Predmet.SudioniciListAdressOIB_1">
      <item>EUROYACHTING d.o.o., OIB 56804906735, Ogrizovićeva 41,10000 Zagreb</item>
      <item>BRANKO MAČEK, OIB 13503879572, Ogrizovićeva 41,10000 Zagreb</item>
      <item>Odvj. DOMAGOJ LEDIĆ, Draškovićeva 53,10000 Zagreb</item>
      <item>Marinko Paić, OIB 55654806007, ZAHAROVA 3,10000 Zagreb</item>
      <item>EUROYACHTING d.o.o., OIB 56804906735, Ogrizovićeva 41,10000 Zagreb</item>
      <item>HRVATSKE VODE</item>
      <item>VODOOPSKRBA I ODVODNJA</item>
      <item>Luka Rimac, Radnička c. 80,10000 Zagreb</item>
      <item>Siniša Momčilović, OIB 07277975971, Savska Opatovina 28,10000 Zagreb</item>
      <item>ODRŽAVANJE I IZGRADNJA POGONA</item>
      <item>GORAN CREPULJA</item>
      <item>Zoran Marin, OIB 98879466267, Petra Svačića 99,22320 Drniš</item>
      <item>Josip Kaleb, OIB 36664247611, LANIŠTE 22/IV,10000 Metković</item>
      <item>Maroje Baničević, OIB 47699335467, Lujaci 5,20235 Orašac</item>
      <item>RAJKO MAGDALENC</item>
      <item>HRVOJE PULJIĆ</item>
      <item>PETRA PLAZONIĆ</item>
      <item>NATALIJA PSTROCKI</item>
      <item>Hrvoje Jambrović, OIB 15958176332, Savska Opatovina 28,10000 Zagreb</item>
      <item>Silvio Dolenac, OIB 35234198778, Zapoljska 20,10000 Zagreb</item>
      <item>IVONA ŠAKER</item>
      <item>Krešimir Vlašić, OIB 47197830380, Savska 8,10434 Strmec</item>
      <item>IRENA WEIGAND</item>
      <item>MLADEN HANŽEK</item>
      <item>STJEPAN STOJAKOVIĆ</item>
      <item>DRAGAN JOSIPOVIĆ</item>
      <item>Ivana Matić, OIB 59931978050, Plješevička 73,31000 Osijek</item>
      <item>Martin König, OIB 97298467665, Ferenščica I. 59,10000 Zagreb</item>
      <item>Martina Špoljarić Kaluđer, OIB 30456186741, Kralja Tomislava 11,31551 Belišće</item>
      <item>SREĆKO RAZUMOVIĆ</item>
      <item>MLAENA KALUĐER</item>
      <item>ANKICA JUKIĆ</item>
      <item>TOMISLAV PETRINEC</item>
      <item>Luana Vozila Bajić, OIB 38168737814, Antuna Šoljana 7,10000 Zagreb</item>
      <item>BORIS BERTINA</item>
      <item>IVAN NOVOSEL</item>
      <item>HRVOJE KALUĐER</item>
      <item>Antun Ćurković, OIB 93050909375, D. Gervaisa 42,10000 Zagreb</item>
      <item>JURICA KRIŽANIĆ</item>
      <item>Nazar Sturko, OIB 39566107604, Ulica Ferde Livadića 6,10290 Zaprešić</item>
      <item>MIRJANA STANIĆ</item>
      <item>STEN-EX d.o.o.</item>
      <item>Mladen Bajić, OIB 32807048584, Antuna Šoljana 7,10000 Zagreb</item>
      <item>Ivan Juriša, OIB 78121123446, Plješevička 73,31000 Osijek</item>
      <item>NADA BARINIĆ</item>
      <item>MARTIN BOŽIĆ</item>
      <item>VJEKOSLAV VRANIČIĆ</item>
      <item>Krunoslav Sabljak, OIB 06041129051, Savska Opatovina 32,10000 Zagreb</item>
      <item>Vesna Habus, OIB 24777775641, Cvetković 189,10450 Cvetković</item>
      <item>KRISTINA JAMBRUŠIĆ PETEK</item>
      <item>HRVOJE LESKOVAR</item>
      <item>DARIA ŽUNIĆ</item>
      <item>JOSIP VUKOVIĆ-SISAK</item>
      <item>BORIS SUBOTA</item>
      <item>Jelena Vrbanec, OIB 54281391113, Kaninska 6,10000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 Omladinska 12,10370 Velika Ostrna</item>
      <item>Domagoj Jendriš, OIB 43053726637, Kredarička 1c,10000 Zagreb</item>
      <item>LJERKA BAJS</item>
      <item>DRAŽEN JERKOVIĆ</item>
      <item>Milenko Šekerija, OIB 20291953923, Hrvatskih Žrtava 23,21220 Seget Donji</item>
      <item>Danijel Kunkić, OIB 76472387395, Malešnica 14,10000 Zagreb</item>
      <item>DRAGO I RUŽICA IKIĆ</item>
      <item>HRVOJE KAVELJEVIĆ</item>
      <item>ŽEJKO MIJIĆ</item>
      <item>ANAMARIJA ŠUMERA-MARIJA KRISTINA ŠUMERA</item>
      <item>ADRIANNA JANDRANKA MRZLJAK</item>
      <item>BOŽENA DONĐIVIĆ</item>
      <item>MARIO MARTIĆ</item>
      <item>MLADEN MENDEŠ</item>
      <item>Tajana Zrinščak, OIB 96426599108, Graberje 92/1,10000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 Lanište 10b,10000 Zagreb</item>
      <item>TOMEX d.o.o.</item>
      <item>TOMISLAV HORVAT</item>
      <item>KARLO KRPAN</item>
      <item>JADRANKA MUSTAČ</item>
      <item>RAČUNOVODSTVO</item>
      <item>JAVNOST</item>
      <item>RUŽICA IKIĆ, MILANA REŠETARA 33,10000 Zagreb</item>
      <item>ZAGREBAČKA BANKA d.d., TRG BANA J. JELAČIĆA 10,10000 Zagreb</item>
      <item>Katarina Pstrocki, OIB 05573616353, Savska Opatovina 32,10000 Zagreb</item>
      <item>Ivan Donđivić, OIB 12547368752, Supetarska 8,10000 Zagreb</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tem>Tanja Trbojević Krpanić, OIB 77408121868, Lastovska Ulica 9,10000 Zagreb</item>
      <item>Tamara Baničević, OIB 54614101581, Lujaci 5,20235 Orašac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56804906735</item>
      <item>, OIB 13503879572</item>
      <item>, OIB null</item>
      <item>, OIB 55654806007</item>
      <item>, OIB 56804906735</item>
      <item>, OIB null</item>
      <item>, OIB null</item>
      <item>, OIB null</item>
      <item>, OIB 07277975971</item>
      <item>, OIB null</item>
      <item>, OIB null</item>
      <item>, OIB 98879466267</item>
      <item>, OIB 36664247611</item>
      <item>, OIB 47699335467</item>
      <item>, OIB null</item>
      <item>, OIB null</item>
      <item>, OIB null</item>
      <item>, OIB null</item>
      <item>, OIB 15958176332</item>
      <item>, OIB 35234198778</item>
      <item>, OIB null</item>
      <item>, OIB 47197830380</item>
      <item>, OIB null</item>
      <item>, OIB null</item>
      <item>, OIB null</item>
      <item>, OIB null</item>
      <item>, OIB 59931978050</item>
      <item>, OIB 97298467665</item>
      <item>, OIB 30456186741</item>
      <item>, OIB null</item>
      <item>, OIB null</item>
      <item>, OIB null</item>
      <item>, OIB null</item>
      <item>, OIB 38168737814</item>
      <item>, OIB null</item>
      <item>, OIB null</item>
      <item>, OIB null</item>
      <item>, OIB 93050909375</item>
      <item>, OIB null</item>
      <item>, OIB 39566107604</item>
      <item>, OIB null</item>
      <item>, OIB null</item>
      <item>, OIB 32807048584</item>
      <item>, OIB 78121123446</item>
      <item>, OIB null</item>
      <item>, OIB null</item>
      <item>, OIB null</item>
      <item>, OIB 06041129051</item>
      <item>, OIB 24777775641</item>
      <item>, OIB null</item>
      <item>, OIB null</item>
      <item>, OIB null</item>
      <item>, OIB null</item>
      <item>, OIB null</item>
      <item>, OIB 54281391113</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95992641464</item>
      <item>, OIB 43053726637</item>
      <item>, OIB null</item>
      <item>, OIB null</item>
      <item>, OIB 20291953923</item>
      <item>, OIB 76472387395</item>
      <item>, OIB null</item>
      <item>, OIB null</item>
      <item>, OIB null</item>
      <item>, OIB null</item>
      <item>, OIB null</item>
      <item>, OIB null</item>
      <item>, OIB null</item>
      <item>, OIB null</item>
      <item>, OIB 96426599108</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64549346058</item>
      <item>, OIB null</item>
      <item>, OIB null</item>
      <item>, OIB null</item>
      <item>, OIB null</item>
      <item>, OIB null</item>
      <item>, OIB null</item>
      <item>, OIB null</item>
      <item>, OIB null</item>
      <item>, OIB 05573616353</item>
      <item>, OIB 12547368752</item>
      <item>, OIB null</item>
      <item>, OIB null</item>
      <item>, OIB null</item>
      <item>, OIB null</item>
      <item>, OIB null</item>
      <item>, OIB null</item>
      <item>, OIB null</item>
      <item>, OIB null</item>
      <item>, OIB null</item>
      <item>, OIB null</item>
      <item>, OIB null</item>
      <item>, OIB null</item>
      <item>, OIB null</item>
      <item>, OIB null</item>
      <item>, OIB 77408121868</item>
      <item>, OIB 54614101581</item>
    </izvorni_sadrzaj>
    <derivirana_varijabla naziv="DomainObject.Predmet.SudioniciListNazivOIB_1">
      <item>, OIB 56804906735</item>
      <item>, OIB 13503879572</item>
      <item>, OIB null</item>
      <item>, OIB 55654806007</item>
      <item>, OIB 56804906735</item>
      <item>, OIB null</item>
      <item>, OIB null</item>
      <item>, OIB null</item>
      <item>, OIB 07277975971</item>
      <item>, OIB null</item>
      <item>, OIB null</item>
      <item>, OIB 98879466267</item>
      <item>, OIB 36664247611</item>
      <item>, OIB 47699335467</item>
      <item>, OIB null</item>
      <item>, OIB null</item>
      <item>, OIB null</item>
      <item>, OIB null</item>
      <item>, OIB 15958176332</item>
      <item>, OIB 35234198778</item>
      <item>, OIB null</item>
      <item>, OIB 47197830380</item>
      <item>, OIB null</item>
      <item>, OIB null</item>
      <item>, OIB null</item>
      <item>, OIB null</item>
      <item>, OIB 59931978050</item>
      <item>, OIB 97298467665</item>
      <item>, OIB 30456186741</item>
      <item>, OIB null</item>
      <item>, OIB null</item>
      <item>, OIB null</item>
      <item>, OIB null</item>
      <item>, OIB 38168737814</item>
      <item>, OIB null</item>
      <item>, OIB null</item>
      <item>, OIB null</item>
      <item>, OIB 93050909375</item>
      <item>, OIB null</item>
      <item>, OIB 39566107604</item>
      <item>, OIB null</item>
      <item>, OIB null</item>
      <item>, OIB 32807048584</item>
      <item>, OIB 78121123446</item>
      <item>, OIB null</item>
      <item>, OIB null</item>
      <item>, OIB null</item>
      <item>, OIB 06041129051</item>
      <item>, OIB 24777775641</item>
      <item>, OIB null</item>
      <item>, OIB null</item>
      <item>, OIB null</item>
      <item>, OIB null</item>
      <item>, OIB null</item>
      <item>, OIB 54281391113</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95992641464</item>
      <item>, OIB 43053726637</item>
      <item>, OIB null</item>
      <item>, OIB null</item>
      <item>, OIB 20291953923</item>
      <item>, OIB 76472387395</item>
      <item>, OIB null</item>
      <item>, OIB null</item>
      <item>, OIB null</item>
      <item>, OIB null</item>
      <item>, OIB null</item>
      <item>, OIB null</item>
      <item>, OIB null</item>
      <item>, OIB null</item>
      <item>, OIB 96426599108</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64549346058</item>
      <item>, OIB null</item>
      <item>, OIB null</item>
      <item>, OIB null</item>
      <item>, OIB null</item>
      <item>, OIB null</item>
      <item>, OIB null</item>
      <item>, OIB null</item>
      <item>, OIB null</item>
      <item>, OIB 05573616353</item>
      <item>, OIB 12547368752</item>
      <item>, OIB null</item>
      <item>, OIB null</item>
      <item>, OIB null</item>
      <item>, OIB null</item>
      <item>, OIB null</item>
      <item>, OIB null</item>
      <item>, OIB null</item>
      <item>, OIB null</item>
      <item>, OIB null</item>
      <item>, OIB null</item>
      <item>, OIB null</item>
      <item>, OIB null</item>
      <item>, OIB null</item>
      <item>, OIB null</item>
      <item>, OIB 77408121868</item>
      <item>, OIB 54614101581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U ZAGREBU</properties:Company>
  <properties:Pages>2</properties:Pages>
  <properties:Words>418</properties:Words>
  <properties:Characters>2247</properties:Characters>
  <properties:Lines>66</properties:Lines>
  <properties:Paragraphs>31</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2729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2015-09-24T08:08:00Z</dcterms:created>
  <dc:creator>Nada Kraljić</dc:creator>
  <cp:lastModifiedBy>Vinka Mihalinčić</cp:lastModifiedBy>
  <cp:lastPrinted>2015-07-13T11:49:00Z</cp:lastPrinted>
  <dcterms:modified xmlns:xsi="http://www.w3.org/2001/XMLSchema-instance" xsi:type="dcterms:W3CDTF">2015-09-24T08:17:00Z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St-790/2013-929 / Odluka - Dopunsko rješenje</vt:lpwstr>
  </prop:property>
  <prop:property name="CC_coloring" pid="4" fmtid="{D5CDD505-2E9C-101B-9397-08002B2CF9AE}">
    <vt:bool>false</vt:bool>
  </prop:property>
  <prop:property name="BrojStranica" pid="5" fmtid="{D5CDD505-2E9C-101B-9397-08002B2CF9AE}">
    <vt:i4>2</vt:i4>
  </prop:property>
</prop:Properties>
</file>