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27eef" w14:paraId="2327eef" w:rsidRDefault="004B27BB" w:rsidP="00871D16" w:rsidR="004B27BB">
      <w:pPr>
        <w:jc w:val="both"/>
        <w15:collapsed w:val="false"/>
        <w:rPr>
          <w:b/>
        </w:rPr>
      </w:pPr>
      <w:bookmarkStart w:name="_GoBack" w:id="0"/>
      <w:bookmarkEnd w:id="0"/>
    </w:p>
    <w:p w:rsidRDefault="004B27BB" w:rsidP="00871D16" w:rsidR="004B27BB">
      <w:pPr>
        <w:jc w:val="both"/>
        <w:rPr>
          <w:b/>
        </w:rPr>
      </w:pPr>
    </w:p>
    <w:p w:rsidRDefault="00871D16" w:rsidP="00871D16" w:rsidR="00871D16" w:rsidRPr="00903C04">
      <w:pPr>
        <w:jc w:val="both"/>
        <w:rPr>
          <w:b/>
        </w:rPr>
      </w:pPr>
      <w:r w:rsidRPr="00903C04">
        <w:rPr>
          <w:b/>
        </w:rPr>
        <w:t xml:space="preserve">                                                                                                                                          </w:t>
      </w:r>
    </w:p>
    <w:p w:rsidRDefault="00871D16" w:rsidP="00384899" w:rsidR="00384899" w:rsidRPr="00832E83">
      <w:r>
        <w:rPr>
          <w:b/>
        </w:rPr>
        <w:t xml:space="preserve">      </w:t>
      </w:r>
    </w:p>
    <w:p w:rsidRDefault="008E2CCE" w:rsidP="00CC2D67" w:rsidR="00871D16">
      <w:pPr>
        <w:ind w:left="6480"/>
        <w:jc w:val="right"/>
      </w:pPr>
      <w:r>
        <w:t xml:space="preserve">8. St- </w:t>
      </w:r>
      <w:r w:rsidR="00D16127">
        <w:t>68/13-84</w:t>
      </w:r>
    </w:p>
    <w:p w:rsidRDefault="00384899" w:rsidP="00384899" w:rsidR="00384899">
      <w:pPr>
        <w:ind w:firstLine="720" w:left="6480"/>
      </w:pPr>
    </w:p>
    <w:p w:rsidRDefault="00CC2D67" w:rsidP="00CC2D67" w:rsidR="00CC2D67">
      <w:pPr>
        <w:jc w:val="center"/>
        <w:rPr>
          <w:b/>
        </w:rPr>
      </w:pPr>
    </w:p>
    <w:p w:rsidRDefault="00CC2D67" w:rsidP="00CC2D67" w:rsidR="00384899" w:rsidRPr="00384899">
      <w:pPr>
        <w:jc w:val="center"/>
        <w:rPr>
          <w:b/>
        </w:rPr>
      </w:pPr>
      <w:r>
        <w:rPr>
          <w:b/>
        </w:rPr>
        <w:t>R</w:t>
      </w:r>
      <w:r w:rsidR="00384899" w:rsidRPr="00384899">
        <w:rPr>
          <w:b/>
        </w:rPr>
        <w:t xml:space="preserve"> E P U B L I K A   H R V A T S K A</w:t>
      </w:r>
    </w:p>
    <w:p w:rsidRDefault="00871D16" w:rsidP="00CC2D67" w:rsidR="00871D16" w:rsidRPr="00903C04">
      <w:pPr>
        <w:jc w:val="center"/>
        <w:rPr>
          <w:b/>
        </w:rPr>
      </w:pPr>
    </w:p>
    <w:p w:rsidRDefault="00871D16" w:rsidP="00CC2D67" w:rsidR="00871D16" w:rsidRPr="00903C04">
      <w:pPr>
        <w:jc w:val="center"/>
        <w:rPr>
          <w:b/>
        </w:rPr>
      </w:pPr>
      <w:r>
        <w:rPr>
          <w:b/>
        </w:rPr>
        <w:t>Z A K LJ U Č A K</w:t>
      </w:r>
    </w:p>
    <w:p w:rsidRDefault="00871D16" w:rsidP="00871D16" w:rsidR="00871D16" w:rsidRPr="00903C04">
      <w:pPr>
        <w:jc w:val="center"/>
      </w:pPr>
    </w:p>
    <w:p w:rsidRDefault="001547B4" w:rsidP="00CC2D67" w:rsidR="001547B4">
      <w:pPr>
        <w:jc w:val="both"/>
      </w:pPr>
      <w:r w:rsidRPr="001547B4">
        <w:t xml:space="preserve">          Trgovački sud u Rijeci, po stečajnoj sutkinji Emi Brdovčak, u stečajnom postupku nad dužnikom </w:t>
      </w:r>
      <w:r w:rsidR="00F95A07">
        <w:t xml:space="preserve">DELTA DEVET IKS d.o.o. u stečaju, Buzet, OIB: 81659328099, MBS: </w:t>
      </w:r>
      <w:r w:rsidR="00F95A07" w:rsidRPr="00F95A07">
        <w:t xml:space="preserve">040052096  </w:t>
      </w:r>
      <w:r w:rsidR="00F95A07">
        <w:t xml:space="preserve"> </w:t>
      </w:r>
      <w:r w:rsidR="008E2CCE">
        <w:t xml:space="preserve">kojeg zastupa stečajna upraviteljica </w:t>
      </w:r>
      <w:r w:rsidR="00F95A07">
        <w:t>Violeta Peljušić iz Buzeta, Trg Fontan</w:t>
      </w:r>
      <w:r w:rsidR="00D16127">
        <w:t>a 2, 20. siječnja 2016</w:t>
      </w:r>
      <w:r w:rsidRPr="001547B4">
        <w:t>.</w:t>
      </w:r>
    </w:p>
    <w:p w:rsidRDefault="001547B4" w:rsidP="001547B4" w:rsidR="00F86943" w:rsidRPr="002048C5">
      <w:r w:rsidRPr="001547B4">
        <w:t xml:space="preserve">  </w:t>
      </w:r>
    </w:p>
    <w:p w:rsidRDefault="00F86943" w:rsidP="00CC2D67" w:rsidR="00F86943">
      <w:pPr>
        <w:jc w:val="center"/>
        <w:rPr>
          <w:b/>
        </w:rPr>
      </w:pPr>
      <w:r>
        <w:rPr>
          <w:b/>
        </w:rPr>
        <w:t>z a k l j u č i o</w:t>
      </w:r>
      <w:r w:rsidR="00CC2D67">
        <w:rPr>
          <w:b/>
        </w:rPr>
        <w:t xml:space="preserve"> </w:t>
      </w:r>
      <w:r>
        <w:rPr>
          <w:b/>
        </w:rPr>
        <w:t xml:space="preserve">  </w:t>
      </w:r>
      <w:r w:rsidRPr="006D4DB7">
        <w:rPr>
          <w:b/>
        </w:rPr>
        <w:t>j e</w:t>
      </w:r>
    </w:p>
    <w:p w:rsidRDefault="00CC2D67" w:rsidP="00CC2D67" w:rsidR="00CC2D67" w:rsidRPr="008E2CCE">
      <w:pPr>
        <w:jc w:val="center"/>
        <w:rPr>
          <w:b/>
        </w:rPr>
      </w:pPr>
    </w:p>
    <w:p w:rsidRDefault="00CC2D67" w:rsidP="00CC2D67" w:rsidR="001547B4">
      <w:pPr>
        <w:jc w:val="both"/>
      </w:pPr>
      <w:r>
        <w:t>I.</w:t>
      </w:r>
      <w:r>
        <w:tab/>
      </w:r>
      <w:r w:rsidR="00F86943">
        <w:t>Utvrđuje se vrijednost nekretnin</w:t>
      </w:r>
      <w:r w:rsidR="001547B4">
        <w:t>a u vlasništvu stečajnog dužnika</w:t>
      </w:r>
      <w:r w:rsidR="00F95A07" w:rsidRPr="00F95A07">
        <w:t xml:space="preserve"> DELTA DEVET IKS d.o.o. u stečaju, Buzet, OIB: 81659328099, MBS: 040052096</w:t>
      </w:r>
      <w:r w:rsidR="00F95A07">
        <w:t xml:space="preserve">, </w:t>
      </w:r>
      <w:r w:rsidR="00F95A07" w:rsidRPr="00F95A07">
        <w:t xml:space="preserve"> </w:t>
      </w:r>
      <w:r w:rsidR="001547B4">
        <w:t>i to:</w:t>
      </w:r>
    </w:p>
    <w:p w:rsidRDefault="00F95A07" w:rsidP="00F95A07" w:rsidR="00F95A07">
      <w:pPr>
        <w:jc w:val="both"/>
      </w:pPr>
    </w:p>
    <w:p w:rsidRDefault="00F95A07" w:rsidP="00F95A07" w:rsidR="00F95A07">
      <w:pPr>
        <w:numPr>
          <w:ilvl w:val="0"/>
          <w:numId w:val="3"/>
        </w:numPr>
        <w:jc w:val="both"/>
      </w:pPr>
      <w:r w:rsidRPr="00F95A07">
        <w:t xml:space="preserve">k.č. br. 1014/2 </w:t>
      </w:r>
      <w:r>
        <w:t>koja</w:t>
      </w:r>
      <w:r w:rsidRPr="00F95A07">
        <w:t xml:space="preserve"> u naravi</w:t>
      </w:r>
      <w:r>
        <w:t xml:space="preserve"> predstavlja 4 skladišta, šternu i dvorište površine 4413 m2, upisana u zemljišnim knjigama Općinskog suda u Opatiji, zk. ul.broj 1254 k.o. Volosko,</w:t>
      </w:r>
      <w:r w:rsidR="00952639">
        <w:t xml:space="preserve"> </w:t>
      </w:r>
      <w:r w:rsidR="00952639" w:rsidRPr="00952639">
        <w:rPr>
          <w:b/>
        </w:rPr>
        <w:t xml:space="preserve">u iznosu od </w:t>
      </w:r>
      <w:r w:rsidR="00D16127">
        <w:rPr>
          <w:b/>
        </w:rPr>
        <w:t xml:space="preserve">9.175.518,00 </w:t>
      </w:r>
      <w:r w:rsidR="00952639" w:rsidRPr="00952639">
        <w:rPr>
          <w:b/>
        </w:rPr>
        <w:t>kn</w:t>
      </w:r>
      <w:r w:rsidR="00952639">
        <w:rPr>
          <w:b/>
        </w:rPr>
        <w:t>.</w:t>
      </w:r>
    </w:p>
    <w:p w:rsidRDefault="00952639" w:rsidP="00952639" w:rsidR="00952639">
      <w:pPr>
        <w:ind w:left="720"/>
        <w:jc w:val="both"/>
      </w:pPr>
    </w:p>
    <w:p w:rsidRDefault="00F95A07" w:rsidP="00F95A07" w:rsidR="00F95A07">
      <w:pPr>
        <w:numPr>
          <w:ilvl w:val="0"/>
          <w:numId w:val="3"/>
        </w:numPr>
        <w:jc w:val="both"/>
      </w:pPr>
      <w:r>
        <w:t xml:space="preserve">nekretnine upisane u zemljišnim knjigama Općinskog suda u Pazinu, zemljišno – knjižna služba u Buzetu, zemljišno knjižni odjel Buzet, zk. ul. 252, poduložak 2 k.o. Buzet – Stari grad (u osnivanju) na k.č. br. 1330, 2. ETAŽA: 10/20, 10/20 dijela kat. čest. broj 1330 zgrada sa 1548 mč, upisane u zk. ul. broj 252E (ETAŽNO VLASNIŠTVO) k.o. Buzet-Stari grad, sa kojim je povezan POSEBNI DIO U PLANU POSEBNIH DIJELOVA GRAĐEVINE EL. BROJ: 10/96 OD 1.10.1996. OZNAČEN SLOVOM "B" ZELENOM BOJOM: </w:t>
      </w:r>
    </w:p>
    <w:p w:rsidRDefault="00952639" w:rsidP="0079604E" w:rsidR="00952639">
      <w:pPr>
        <w:jc w:val="both"/>
      </w:pPr>
    </w:p>
    <w:p w:rsidRDefault="00F95A07" w:rsidP="00F95A07" w:rsidR="00F95A07">
      <w:pPr>
        <w:jc w:val="both"/>
      </w:pPr>
      <w:r>
        <w:t>25. stubište sa 54,00 mč; 26. vjetrobran sa 14,21 mč;  27. poslovni prostor sa 943,00 mč; 28. poslovni prostor sa 139,20 mč; 29. ured sa 3,30 mč; 30. skladište sa 18,62 mč; 31. skladište sa 17,48 mč; 32. hall sa 7,59 mč; 33. garderoba sa 4,00 mč; 34. garderoba sa 4,00 mč; 35. skladište sa 13,20 mč; 36. WC sa 1,70 mč; 37. garderoba sa 6,76 mč; 38. stubište sa 1,20 mč; 39. gospodarski ulaz sa 100,25 mč; 40. hodnik sa 14,40 mč; 41. hall sa 9,24 mč; 42. buffet sa 42,34 mč; 43. hodnik sa 5,00 mč; 44. predprostor sa 1,60 mč; 45. WC sa 1,60 mč; 46. skladište sa 4,75 mč; 47. predprostor sa 1,60 mč; 48. WC sa 1,26 mč: 49. skladište sa 7,48 mč; 50. terasa sa 62,92 mč; 51. hodnik sa 2,85 mč; 52. WC sa 1,53 mč; 53. WC sa 1,53 mč; 54. balkon sa 150,76 mč; 56. nadsterešnica iznad gosp. ulaza sa 104,26 mč; 57. krovište iznad terase sa 70,00 mč; 58. nadstreš</w:t>
      </w:r>
      <w:r w:rsidR="00952639">
        <w:t xml:space="preserve">nica iznad balkona sa 170,56 mč, </w:t>
      </w:r>
      <w:r w:rsidR="00952639" w:rsidRPr="00952639">
        <w:rPr>
          <w:b/>
        </w:rPr>
        <w:t xml:space="preserve">u iznosu od </w:t>
      </w:r>
      <w:r w:rsidR="00D16127">
        <w:rPr>
          <w:b/>
        </w:rPr>
        <w:t xml:space="preserve">4.392.063,00 </w:t>
      </w:r>
      <w:r w:rsidR="009A5FCF">
        <w:rPr>
          <w:b/>
        </w:rPr>
        <w:t xml:space="preserve"> </w:t>
      </w:r>
      <w:r w:rsidR="00952639" w:rsidRPr="00952639">
        <w:rPr>
          <w:b/>
        </w:rPr>
        <w:t>kn</w:t>
      </w:r>
      <w:r w:rsidR="00952639">
        <w:t>.</w:t>
      </w:r>
    </w:p>
    <w:p w:rsidRDefault="00952639" w:rsidP="00F95A07" w:rsidR="00952639">
      <w:pPr>
        <w:jc w:val="both"/>
      </w:pPr>
    </w:p>
    <w:p w:rsidRDefault="008E2CCE" w:rsidP="008E2CCE" w:rsidR="008E2CCE">
      <w:pPr>
        <w:jc w:val="both"/>
      </w:pPr>
      <w:r>
        <w:t>II.</w:t>
      </w:r>
      <w:r>
        <w:tab/>
        <w:t xml:space="preserve">Nekretnine opisane pod točkom I. izreke ovog zaključka prodat će se na usmenoj javnoj dražbi, a ročište za prodaju održat će se </w:t>
      </w:r>
    </w:p>
    <w:p w:rsidRDefault="008E2CCE" w:rsidP="008E2CCE" w:rsidR="008E2CCE">
      <w:pPr>
        <w:jc w:val="both"/>
      </w:pPr>
    </w:p>
    <w:p w:rsidRDefault="00D16127" w:rsidP="00CC2D67" w:rsidR="008E2CCE" w:rsidRPr="00716CA2">
      <w:pPr>
        <w:jc w:val="center"/>
        <w:rPr>
          <w:b/>
        </w:rPr>
      </w:pPr>
      <w:r>
        <w:rPr>
          <w:b/>
        </w:rPr>
        <w:t>14. ožujka</w:t>
      </w:r>
      <w:r w:rsidR="009A5FCF">
        <w:rPr>
          <w:b/>
        </w:rPr>
        <w:t xml:space="preserve"> 2016. u 09</w:t>
      </w:r>
      <w:r w:rsidR="00952639">
        <w:rPr>
          <w:b/>
        </w:rPr>
        <w:t>,3</w:t>
      </w:r>
      <w:r w:rsidR="008E2CCE" w:rsidRPr="00716CA2">
        <w:rPr>
          <w:b/>
        </w:rPr>
        <w:t>0 sati.</w:t>
      </w:r>
    </w:p>
    <w:p w:rsidRDefault="008E2CCE" w:rsidP="00CC2D67" w:rsidR="008E2CCE" w:rsidRPr="00716CA2">
      <w:pPr>
        <w:jc w:val="center"/>
        <w:rPr>
          <w:b/>
        </w:rPr>
      </w:pPr>
      <w:r w:rsidRPr="00716CA2">
        <w:rPr>
          <w:b/>
        </w:rPr>
        <w:t>u zgradi Trgovačkog suda u Rijeci, Zadarska 1 i 3, soba br. 8, prvi kat</w:t>
      </w:r>
    </w:p>
    <w:p w:rsidRDefault="008E2CCE" w:rsidP="008E2CCE" w:rsidR="008E2CCE">
      <w:pPr>
        <w:jc w:val="both"/>
      </w:pPr>
    </w:p>
    <w:p w:rsidRDefault="008E2CCE" w:rsidP="008E2CCE" w:rsidR="008E2CCE">
      <w:pPr>
        <w:jc w:val="both"/>
      </w:pPr>
      <w:r>
        <w:t>III.</w:t>
      </w:r>
      <w:r>
        <w:tab/>
        <w:t>Ovaj zaključak bit će objavljen na e- oglasnoj ploči, web stečaju, te u sredstvima javnoga priopćavanja.</w:t>
      </w:r>
    </w:p>
    <w:p w:rsidRDefault="008E2CCE" w:rsidP="008E2CCE" w:rsidR="008E2CCE">
      <w:pPr>
        <w:jc w:val="both"/>
      </w:pPr>
    </w:p>
    <w:p w:rsidRDefault="008E2CCE" w:rsidP="008E2CCE" w:rsidR="008E2CCE">
      <w:pPr>
        <w:jc w:val="both"/>
      </w:pPr>
      <w:r>
        <w:t>IV.</w:t>
      </w:r>
      <w:r>
        <w:tab/>
        <w:t>Uvjeti prodaje:</w:t>
      </w:r>
    </w:p>
    <w:p w:rsidRDefault="008E2CCE" w:rsidP="008E2CCE" w:rsidR="008E2CCE">
      <w:pPr>
        <w:jc w:val="both"/>
      </w:pPr>
    </w:p>
    <w:p w:rsidRDefault="008E2CCE" w:rsidP="008E2CCE" w:rsidR="008E2CCE">
      <w:pPr>
        <w:jc w:val="both"/>
      </w:pPr>
      <w:r>
        <w:t xml:space="preserve">1.  </w:t>
      </w:r>
      <w:r>
        <w:tab/>
        <w:t xml:space="preserve">Prodaju se nekretnine opisane pod točkom I. izreke ovog zaključka prema utvrđenoj vrijednosti iz točke I. izreke.  </w:t>
      </w:r>
    </w:p>
    <w:p w:rsidRDefault="008E2CCE" w:rsidP="008E2CCE" w:rsidR="008E2CCE">
      <w:pPr>
        <w:jc w:val="both"/>
      </w:pPr>
      <w:r>
        <w:t xml:space="preserve">2.   </w:t>
      </w:r>
      <w:r>
        <w:tab/>
        <w:t>Nekretnine označene pod točkom I. na prvom ročištu za dražbu ne mogu se prodati za nižu cijenu od početne cijene.</w:t>
      </w:r>
    </w:p>
    <w:p w:rsidRDefault="008E2CCE" w:rsidP="008E2CCE" w:rsidR="008E2CCE">
      <w:pPr>
        <w:jc w:val="both"/>
      </w:pPr>
      <w:r>
        <w:t xml:space="preserve">3.  </w:t>
      </w:r>
      <w:r>
        <w:tab/>
        <w:t>Nekretnine će se prodati putem javne dražbe te će se ročište održati iako na njemu sudjeluje samo jedan ponuditelj.</w:t>
      </w:r>
    </w:p>
    <w:p w:rsidRDefault="008E2CCE" w:rsidP="008E2CCE" w:rsidR="008E2CCE">
      <w:pPr>
        <w:jc w:val="both"/>
      </w:pPr>
      <w:r>
        <w:t xml:space="preserve">4.  </w:t>
      </w:r>
      <w:r>
        <w:tab/>
        <w:t>Ugovori o najmu ili zakupu koje je sklopio stečajni upravitelj na dijelu predmetnih nekretnina prestaju pravomoćnošću rješenja o dosudi nekretnine kupcu.</w:t>
      </w:r>
    </w:p>
    <w:p w:rsidRDefault="008E2CCE" w:rsidP="008E2CCE" w:rsidR="008E2CCE">
      <w:pPr>
        <w:jc w:val="both"/>
      </w:pPr>
      <w:r>
        <w:t xml:space="preserve">5.  </w:t>
      </w:r>
      <w:r>
        <w:tab/>
        <w:t xml:space="preserve">Imovina se prodaje po principu viđeno kupljeno što isključuje sve naknadne prigovore kupca na nedostatke, pravne ili činjenične naravi. </w:t>
      </w:r>
    </w:p>
    <w:p w:rsidRDefault="008E2CCE" w:rsidP="008E2CCE" w:rsidR="008E2CCE">
      <w:pPr>
        <w:jc w:val="both"/>
      </w:pPr>
      <w:r>
        <w:t>6.</w:t>
      </w:r>
      <w:r>
        <w:tab/>
        <w:t>Kupac je obvezan položiti kupovninu u roku od 60 dana nakon pravomoćnosti rješenja o dosudi.</w:t>
      </w:r>
    </w:p>
    <w:p w:rsidRDefault="008E2CCE" w:rsidP="008E2CCE" w:rsidR="008E2CCE">
      <w:pPr>
        <w:jc w:val="both"/>
      </w:pPr>
      <w:r>
        <w:t>7.</w:t>
      </w:r>
      <w:r>
        <w:tab/>
        <w:t>Poreze, pristojbe i troškove kupac je dužan platiti u skladu sa zakonom.</w:t>
      </w:r>
    </w:p>
    <w:p w:rsidRDefault="008E2CCE" w:rsidP="008E2CCE" w:rsidR="008E2CCE">
      <w:pPr>
        <w:jc w:val="both"/>
      </w:pPr>
      <w:r>
        <w:t>8.</w:t>
      </w:r>
      <w:r>
        <w:tab/>
        <w:t>Pravo nadmetanja imaju sve pravne i fizičke osobe, u skladu sa zakonskim propisima Republike Hrvats</w:t>
      </w:r>
      <w:r w:rsidR="00D16127">
        <w:t>ke, koje su najkasnije na dan 11. ožujka 2016</w:t>
      </w:r>
      <w:r>
        <w:t xml:space="preserve">. dale osiguranje za kupnju nekretnina opisanih pod točkom I. ovog zaključka u visini od 5% utvrđene vrijednosti. Osiguranje se uplaćuje na prolazni depozit ovog suda broj 2390001-1300002703, pozivom na broj  </w:t>
      </w:r>
      <w:r w:rsidR="00952639">
        <w:t xml:space="preserve">68/13 </w:t>
      </w:r>
      <w:r>
        <w:t xml:space="preserve">( bez oznake modela ), a kupac je potvrdu o prethodnoj uplati osiguranja obvezan predočiti sucu prije nego što sudac pristupi dražbi. Ponuditeljima čija ponuda nije prihvaćena vratit će se osiguranje nakon zaključenja javne dražbe. </w:t>
      </w:r>
    </w:p>
    <w:p w:rsidRDefault="008E2CCE" w:rsidP="008E2CCE" w:rsidR="008E2CCE">
      <w:pPr>
        <w:jc w:val="both"/>
      </w:pPr>
      <w:r>
        <w:t>9.</w:t>
      </w:r>
      <w:r>
        <w:tab/>
        <w:t>Nekretnine iz točke I. ovog zaključka sud će dosuditi ponuditelju (kupcu) koji ponudi najveću cijenu i ispunjava sve uvjete ovog zaključka. Ako na javnoj dražbi sudjeluje više kupaca sud će nekretnine dosuditi i kupcima koji ponude nižu cijenu, prema veličini cijene koju su ponudili, ako kupci koji su ponudili veću cijenu ne polože kupovninu u roku koji im je određen.</w:t>
      </w:r>
    </w:p>
    <w:p w:rsidRDefault="008E2CCE" w:rsidP="008E2CCE" w:rsidR="008E2CCE">
      <w:pPr>
        <w:jc w:val="both"/>
      </w:pPr>
      <w:r>
        <w:t>Nakon što rješenje o dosudi postane pravomoćno i kupac položi kupovninu sud će zaključkom o predaji nekretnine kupcu odrediti upis prava vlasništva u korist kupca, te brisanje tereta na nekretnini.</w:t>
      </w:r>
    </w:p>
    <w:p w:rsidRDefault="008E2CCE" w:rsidP="008E2CCE" w:rsidR="008E2CCE">
      <w:pPr>
        <w:jc w:val="both"/>
      </w:pPr>
    </w:p>
    <w:p w:rsidRDefault="008E2CCE" w:rsidP="008E2CCE" w:rsidR="008E2CCE">
      <w:pPr>
        <w:jc w:val="both"/>
      </w:pPr>
      <w:r>
        <w:t xml:space="preserve">V. </w:t>
      </w:r>
      <w:r w:rsidR="00CC2D67">
        <w:tab/>
      </w:r>
      <w:r>
        <w:t xml:space="preserve">Nekretnine se mogu  razgledati uz prethodni dogovor sa stečajnim upraviteljem na broj tel.  </w:t>
      </w:r>
      <w:r w:rsidR="00952639">
        <w:t>099-7373-906.</w:t>
      </w:r>
    </w:p>
    <w:p w:rsidRDefault="008E2CCE" w:rsidP="00384899" w:rsidR="008E2CCE" w:rsidRPr="00871D16">
      <w:pPr>
        <w:jc w:val="both"/>
      </w:pPr>
    </w:p>
    <w:p w:rsidRDefault="00F86943" w:rsidP="00384899" w:rsidR="00F86943">
      <w:pPr>
        <w:jc w:val="center"/>
      </w:pPr>
      <w:r w:rsidRPr="002048C5">
        <w:t>Obrazloženje</w:t>
      </w:r>
    </w:p>
    <w:p w:rsidRDefault="00F86943" w:rsidP="00384899" w:rsidR="00F86943" w:rsidRPr="002048C5">
      <w:pPr>
        <w:jc w:val="both"/>
      </w:pPr>
    </w:p>
    <w:p w:rsidRDefault="00410A48" w:rsidP="00384899" w:rsidR="004975E8">
      <w:pPr>
        <w:jc w:val="both"/>
      </w:pPr>
      <w:r>
        <w:tab/>
        <w:t xml:space="preserve">Rješenjem ovog suda </w:t>
      </w:r>
      <w:r w:rsidR="00952639">
        <w:t>poslovni broj St-68/2013 od 19. prosinca 20</w:t>
      </w:r>
      <w:r>
        <w:t>1</w:t>
      </w:r>
      <w:r w:rsidR="00952639">
        <w:t>3</w:t>
      </w:r>
      <w:r w:rsidR="00871D16">
        <w:t>.</w:t>
      </w:r>
      <w:r w:rsidR="00871D16" w:rsidRPr="00903C04">
        <w:t xml:space="preserve"> </w:t>
      </w:r>
      <w:r w:rsidR="00F86943" w:rsidRPr="002048C5">
        <w:t xml:space="preserve"> otvoren je stečajni postupak nad gore n</w:t>
      </w:r>
      <w:r w:rsidR="008E2CCE">
        <w:t xml:space="preserve">avedenim dužnikom čiju </w:t>
      </w:r>
      <w:r w:rsidR="00716CA2">
        <w:t>imovinu</w:t>
      </w:r>
      <w:r w:rsidR="00952639">
        <w:t xml:space="preserve"> (među ostalim)</w:t>
      </w:r>
      <w:r w:rsidR="00716CA2">
        <w:t xml:space="preserve"> </w:t>
      </w:r>
      <w:r>
        <w:t>čine</w:t>
      </w:r>
      <w:r w:rsidR="00F86943" w:rsidRPr="002048C5">
        <w:t xml:space="preserve">  nekretnine koje su predmet ove prodaje, a na kojima je upisano razlučno pravo u korist</w:t>
      </w:r>
      <w:r>
        <w:t xml:space="preserve"> </w:t>
      </w:r>
      <w:r w:rsidR="004975E8">
        <w:t>Istarske kreditne banke</w:t>
      </w:r>
      <w:r w:rsidR="0079604E">
        <w:t xml:space="preserve"> Umag</w:t>
      </w:r>
      <w:r w:rsidR="004975E8">
        <w:t xml:space="preserve"> d.d. Umag.</w:t>
      </w:r>
    </w:p>
    <w:p w:rsidRDefault="00D16127" w:rsidP="00384899" w:rsidR="00D16127">
      <w:pPr>
        <w:jc w:val="both"/>
      </w:pPr>
    </w:p>
    <w:p w:rsidRDefault="00D16127" w:rsidP="00D16127" w:rsidR="00D16127">
      <w:pPr>
        <w:ind w:firstLine="720"/>
        <w:jc w:val="both"/>
      </w:pPr>
      <w:r>
        <w:t xml:space="preserve">Kako se predmetne nekretnine nisu prodale na trećem ročištu za prodaju, ovaj sud je primjenom odredbe čl. 164. st. 6. Stečajnog zakona </w:t>
      </w:r>
      <w:r w:rsidRPr="00D16127">
        <w:t xml:space="preserve">("Narodne novine" 44/96, 29/99, 129/00, 123/03, 82/06, 116/10, 25/12, 133/12; dalje SZ) </w:t>
      </w:r>
      <w:r>
        <w:t xml:space="preserve">zaključkom (točka I. izreke) odredio nižu vrijednost nekretnina s time da je vrijednost nekretnina smanjena za 10% od vrijednosti utvrđene zaključkom od  4. studenoga 2015.  </w:t>
      </w:r>
    </w:p>
    <w:p w:rsidRDefault="00D16127" w:rsidP="00D16127" w:rsidR="00D16127">
      <w:pPr>
        <w:jc w:val="both"/>
      </w:pPr>
    </w:p>
    <w:p w:rsidRDefault="00D16127" w:rsidP="00D16127" w:rsidR="00D16127">
      <w:pPr>
        <w:jc w:val="both"/>
      </w:pPr>
      <w:r>
        <w:tab/>
        <w:t xml:space="preserve">O uvjetima i načinu prodaje odlučeno je temeljem čl. 92., 93., 94., 95., 98., 100. i 101. Ovršnog zakona ("Narodne novine" broj 112/12 i 93/14: dalje OZ) u vezi s čl. 164. SZ-a.  </w:t>
      </w:r>
    </w:p>
    <w:p w:rsidRDefault="00F86943" w:rsidP="00384899" w:rsidR="00384899">
      <w:pPr>
        <w:jc w:val="both"/>
      </w:pPr>
      <w:r w:rsidRPr="002048C5">
        <w:tab/>
      </w:r>
    </w:p>
    <w:p w:rsidRDefault="00871D16" w:rsidP="00F86943" w:rsidR="00F86943">
      <w:pPr>
        <w:jc w:val="center"/>
      </w:pPr>
      <w:r>
        <w:t xml:space="preserve">U </w:t>
      </w:r>
      <w:r w:rsidR="00D16127">
        <w:t>Rijeci 20</w:t>
      </w:r>
      <w:r w:rsidR="009A6B8C">
        <w:t xml:space="preserve">. </w:t>
      </w:r>
      <w:r w:rsidR="00D16127">
        <w:t>siječnja 2016</w:t>
      </w:r>
      <w:r>
        <w:t>.</w:t>
      </w:r>
    </w:p>
    <w:p w:rsidRDefault="00F86943" w:rsidP="00F86943" w:rsidR="00F86943">
      <w:pPr>
        <w:jc w:val="center"/>
      </w:pPr>
    </w:p>
    <w:p w:rsidRDefault="00F86943" w:rsidP="00F86943" w:rsidR="00F86943" w:rsidRPr="002048C5">
      <w:pPr>
        <w:jc w:val="both"/>
      </w:pPr>
    </w:p>
    <w:p w:rsidRDefault="00384899" w:rsidP="00F86943" w:rsidR="00F8694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CC2D67">
        <w:tab/>
      </w:r>
      <w:r w:rsidR="00CC2D67">
        <w:tab/>
      </w:r>
      <w:r w:rsidR="00CC2D67">
        <w:tab/>
      </w:r>
      <w:r>
        <w:t>S</w:t>
      </w:r>
      <w:r w:rsidR="00CC2D67">
        <w:t>tečajna sutkinja</w:t>
      </w:r>
      <w:r w:rsidR="00F86943" w:rsidRPr="002048C5">
        <w:t>:</w:t>
      </w:r>
    </w:p>
    <w:p w:rsidRDefault="00384899" w:rsidP="00F86943" w:rsidR="00384899" w:rsidRPr="002048C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CC2D67">
        <w:t xml:space="preserve">                                      </w:t>
      </w:r>
      <w:r>
        <w:t>E</w:t>
      </w:r>
      <w:r w:rsidR="00CC2D67">
        <w:t>ma</w:t>
      </w:r>
      <w:r>
        <w:t xml:space="preserve"> B</w:t>
      </w:r>
      <w:r w:rsidR="00CC2D67">
        <w:t>rdovčak</w:t>
      </w:r>
    </w:p>
    <w:p w:rsidRDefault="00F86943" w:rsidP="00F86943" w:rsidR="00F86943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871D16">
        <w:t xml:space="preserve">     </w:t>
      </w:r>
    </w:p>
    <w:p w:rsidRDefault="00F86943" w:rsidP="00F86943" w:rsidR="00F86943">
      <w:pPr>
        <w:jc w:val="both"/>
      </w:pPr>
    </w:p>
    <w:p w:rsidRDefault="00F86943" w:rsidP="00F86943" w:rsidR="00F86943">
      <w:pPr>
        <w:jc w:val="both"/>
      </w:pPr>
    </w:p>
    <w:p w:rsidRDefault="00CC2D67" w:rsidP="00F86943" w:rsidR="00CC2D67">
      <w:pPr>
        <w:jc w:val="both"/>
      </w:pPr>
    </w:p>
    <w:p w:rsidRDefault="00CC2D67" w:rsidP="00F86943" w:rsidR="00CC2D67">
      <w:pPr>
        <w:jc w:val="both"/>
      </w:pPr>
    </w:p>
    <w:p w:rsidRDefault="00CC2D67" w:rsidP="00F86943" w:rsidR="00CC2D67">
      <w:pPr>
        <w:jc w:val="both"/>
      </w:pPr>
    </w:p>
    <w:p w:rsidRDefault="00F86943" w:rsidP="00F86943" w:rsidR="00F86943">
      <w:pPr>
        <w:jc w:val="both"/>
      </w:pPr>
      <w:r>
        <w:t>UPUTA O PRAVNOM LIJEKU:</w:t>
      </w:r>
    </w:p>
    <w:p w:rsidRDefault="00F86943" w:rsidP="00CC2D67" w:rsidR="00F86943">
      <w:pPr>
        <w:ind w:firstLine="720"/>
        <w:jc w:val="both"/>
      </w:pPr>
      <w:r>
        <w:t>Protiv ovog zaključka nije dopuštena žalba (čl.11.st.9. SZ).</w:t>
      </w:r>
    </w:p>
    <w:p w:rsidRDefault="00F86943" w:rsidP="00F86943" w:rsidR="00F86943">
      <w:pPr>
        <w:jc w:val="both"/>
      </w:pPr>
    </w:p>
    <w:p w:rsidRDefault="00F86943" w:rsidP="00F86943" w:rsidR="00F86943" w:rsidRPr="002048C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</w:p>
    <w:p w:rsidRDefault="008D33D3" w:rsidP="00F86943" w:rsidR="008D33D3">
      <w:pPr>
        <w:jc w:val="both"/>
      </w:pPr>
    </w:p>
    <w:p w:rsidRDefault="008D33D3" w:rsidP="00F86943" w:rsidR="008D33D3">
      <w:pPr>
        <w:jc w:val="both"/>
      </w:pPr>
    </w:p>
    <w:p w:rsidRDefault="00F86943" w:rsidP="00F86943" w:rsidR="00F86943" w:rsidRPr="002048C5">
      <w:pPr>
        <w:jc w:val="both"/>
      </w:pPr>
      <w:r w:rsidRPr="002048C5">
        <w:t>DNA:</w:t>
      </w:r>
    </w:p>
    <w:p w:rsidRDefault="00384899" w:rsidP="00F86943" w:rsidR="00F86943" w:rsidRPr="002048C5">
      <w:pPr>
        <w:jc w:val="both"/>
      </w:pPr>
      <w:r>
        <w:t>1. ra</w:t>
      </w:r>
      <w:r w:rsidR="00F47127">
        <w:t>zlučno</w:t>
      </w:r>
      <w:r w:rsidR="00F86943">
        <w:t>m vjerovn</w:t>
      </w:r>
      <w:r w:rsidR="00F47127">
        <w:t>iku-IKB d.d. Umag</w:t>
      </w:r>
      <w:r w:rsidR="00871D16">
        <w:t xml:space="preserve"> </w:t>
      </w:r>
    </w:p>
    <w:p w:rsidRDefault="00F86943" w:rsidP="00F86943" w:rsidR="00F86943">
      <w:pPr>
        <w:jc w:val="both"/>
      </w:pPr>
      <w:r>
        <w:t xml:space="preserve">2. </w:t>
      </w:r>
      <w:r w:rsidRPr="002048C5">
        <w:t xml:space="preserve">stečajnom upravitelju </w:t>
      </w:r>
    </w:p>
    <w:p w:rsidRDefault="00F86943" w:rsidP="00F86943" w:rsidR="00F86943">
      <w:pPr>
        <w:jc w:val="both"/>
      </w:pPr>
      <w:r>
        <w:t xml:space="preserve">3. oglasna ploča </w:t>
      </w:r>
      <w:r w:rsidR="00F47127">
        <w:t>8</w:t>
      </w:r>
      <w:r w:rsidR="00871D16">
        <w:t xml:space="preserve"> dana</w:t>
      </w:r>
    </w:p>
    <w:p w:rsidRDefault="00F86943" w:rsidP="00F86943" w:rsidR="00F86943">
      <w:pPr>
        <w:jc w:val="both"/>
      </w:pPr>
    </w:p>
    <w:p w:rsidRDefault="00F86943" w:rsidP="00F86943" w:rsidR="00F86943">
      <w:pPr>
        <w:jc w:val="both"/>
      </w:pPr>
    </w:p>
    <w:p w:rsidRDefault="00F86943" w:rsidP="00F86943" w:rsidR="00F86943">
      <w:pPr>
        <w:jc w:val="both"/>
      </w:pPr>
    </w:p>
    <w:p w:rsidRDefault="00F86943" w:rsidP="00F86943" w:rsidR="00F86943" w:rsidRPr="002048C5">
      <w:pPr>
        <w:jc w:val="both"/>
      </w:pPr>
    </w:p>
    <w:p w:rsidRDefault="00B639DE" w:rsidR="00B639DE"/>
    <w:sectPr w:rsidSect="00CC2D67" w:rsidR="00B639DE">
      <w:headerReference w:type="even" r:id="rId9"/>
      <w:headerReference w:type="default" r:id="rId10"/>
      <w:foot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0733" w:rsidR="005D0733">
      <w:r>
        <w:separator/>
      </w:r>
    </w:p>
  </w:endnote>
  <w:endnote w:id="0" w:type="continuationSeparator">
    <w:p w:rsidRDefault="005D0733" w:rsidR="005D07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2D67" w:rsidR="00CC2D6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846F0A">
      <w:rPr>
        <w:noProof/>
      </w:rPr>
      <w:t>3</w:t>
    </w:r>
    <w:r>
      <w:fldChar w:fldCharType="end"/>
    </w:r>
  </w:p>
  <w:p w:rsidRDefault="00CC2D67" w:rsidR="00CC2D6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0733" w:rsidR="005D0733">
      <w:r>
        <w:separator/>
      </w:r>
    </w:p>
  </w:footnote>
  <w:footnote w:id="0" w:type="continuationSeparator">
    <w:p w:rsidRDefault="005D0733" w:rsidR="005D07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4D2C" w:rsidR="00BD4D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4D2C" w:rsidR="00BD4D2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2D67" w:rsidP="00CC2D67" w:rsidR="00CC2D67">
    <w:pPr>
      <w:framePr w:y="1" w:xAlign="right" w:vAnchor="text" w:hAnchor="margin" w:wrap="around"/>
      <w:ind w:left="6480"/>
      <w:jc w:val="right"/>
    </w:pPr>
    <w:r>
      <w:t>8. St- 68/13-84</w:t>
    </w:r>
  </w:p>
  <w:p w:rsidRDefault="00BD4D2C" w:rsidP="00CC2D67" w:rsidR="00BD4D2C">
    <w:pPr>
      <w:pStyle w:val="Zaglavlje"/>
      <w:framePr w:y="1" w:xAlign="right" w:vAnchor="text" w:hAnchor="margin" w:wrap="around"/>
      <w:jc w:val="right"/>
      <w:rPr>
        <w:rStyle w:val="Brojstranice"/>
      </w:rPr>
    </w:pPr>
  </w:p>
  <w:p w:rsidRDefault="00BD4D2C" w:rsidR="00BD4D2C">
    <w:pPr>
      <w:pStyle w:val="Zaglavlje"/>
      <w:ind w:right="36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4161F5"/>
    <w:multiLevelType w:val="hybridMultilevel"/>
    <w:tmpl w:val="ADC85716"/>
    <w:lvl w:tplc="BCF0BE0E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3C072808"/>
    <w:multiLevelType w:val="hybridMultilevel"/>
    <w:tmpl w:val="A52AEAAC"/>
    <w:lvl w:tplc="8572F53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943"/>
    <w:rsid w:val="0012686C"/>
    <w:rsid w:val="001547B4"/>
    <w:rsid w:val="00255C20"/>
    <w:rsid w:val="00384899"/>
    <w:rsid w:val="003D3F2B"/>
    <w:rsid w:val="00410A48"/>
    <w:rsid w:val="00473184"/>
    <w:rsid w:val="004975E8"/>
    <w:rsid w:val="004A3918"/>
    <w:rsid w:val="004B27BB"/>
    <w:rsid w:val="004B7F3F"/>
    <w:rsid w:val="004E5469"/>
    <w:rsid w:val="004F022B"/>
    <w:rsid w:val="005C7F65"/>
    <w:rsid w:val="005D0733"/>
    <w:rsid w:val="00673B32"/>
    <w:rsid w:val="0071396B"/>
    <w:rsid w:val="00716CA2"/>
    <w:rsid w:val="0079604E"/>
    <w:rsid w:val="007A6843"/>
    <w:rsid w:val="007B3F07"/>
    <w:rsid w:val="00846F0A"/>
    <w:rsid w:val="00871D16"/>
    <w:rsid w:val="008B05F8"/>
    <w:rsid w:val="008D33D3"/>
    <w:rsid w:val="008E2CCE"/>
    <w:rsid w:val="00924EE7"/>
    <w:rsid w:val="0093197C"/>
    <w:rsid w:val="00952639"/>
    <w:rsid w:val="009A5FCF"/>
    <w:rsid w:val="009A6B8C"/>
    <w:rsid w:val="00B639DE"/>
    <w:rsid w:val="00BD4D2C"/>
    <w:rsid w:val="00CC2D67"/>
    <w:rsid w:val="00D16127"/>
    <w:rsid w:val="00D51706"/>
    <w:rsid w:val="00DB06B8"/>
    <w:rsid w:val="00DE6DFF"/>
    <w:rsid w:val="00E74317"/>
    <w:rsid w:val="00F034E6"/>
    <w:rsid w:val="00F47127"/>
    <w:rsid w:val="00F86943"/>
    <w:rsid w:val="00F95A07"/>
    <w:rsid w:val="00FD1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8694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cs="Arial" w:hAnsi="Arial" w:ascii="Arial"/>
      <w:sz w:val="22"/>
    </w:rPr>
  </w:style>
  <w:style w:styleId="Zaglavlje" w:type="paragraph">
    <w:name w:val="header"/>
    <w:basedOn w:val="Normal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Odlomakpopisa" w:type="paragraph">
    <w:name w:val="List Paragraph"/>
    <w:basedOn w:val="Normal"/>
    <w:uiPriority w:val="34"/>
    <w:qFormat/>
    <w:rsid w:val="00952639"/>
    <w:pPr>
      <w:ind w:left="708"/>
    </w:pPr>
  </w:style>
  <w:style w:styleId="Podnoje" w:type="paragraph">
    <w:name w:val="footer"/>
    <w:basedOn w:val="Normal"/>
    <w:link w:val="PodnojeChar"/>
    <w:uiPriority w:val="99"/>
    <w:rsid w:val="00CC2D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C2D6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46F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6F0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6F0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6F0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6F0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8694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ascii="Arial" w:cs="Arial" w:hAnsi="Arial"/>
      <w:sz w:val="22"/>
    </w:rPr>
  </w:style>
  <w:style w:styleId="Zaglavlje" w:type="paragraph">
    <w:name w:val="header"/>
    <w:basedOn w:val="Normal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Odlomakpopisa" w:type="paragraph">
    <w:name w:val="List Paragraph"/>
    <w:basedOn w:val="Normal"/>
    <w:uiPriority w:val="34"/>
    <w:qFormat/>
    <w:rsid w:val="00952639"/>
    <w:pPr>
      <w:ind w:left="708"/>
    </w:pPr>
  </w:style>
  <w:style w:styleId="Podnoje" w:type="paragraph">
    <w:name w:val="footer"/>
    <w:basedOn w:val="Normal"/>
    <w:link w:val="PodnojeChar"/>
    <w:uiPriority w:val="99"/>
    <w:rsid w:val="00CC2D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C2D6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46F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6F0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6F0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6F0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6F0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2013.</izvorni_sadrzaj>
    <derivirana_varijabla naziv="DomainObject.Predmet.DatumOsnivanja_1">14.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St-68/2013</izvorni_sadrzaj>
    <derivirana_varijabla naziv="DomainObject.Predmet.OznakaBroj_1">St-68/2013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DELTA DEVET IKS d.o.o.  Buzet</izvorni_sadrzaj>
    <derivirana_varijabla naziv="DomainObject.Predmet.ProtustrankaFormated_1">  DELTA DEVET IKS d.o.o.  Buzet</derivirana_varijabla>
  </DomainObject.Predmet.ProtustrankaFormated>
  <DomainObject.Predmet.ProtustrankaFormatedOIB>
    <izvorni_sadrzaj>  DELTA DEVET IKS d.o.o.  Buzet, OIB 81659328099</izvorni_sadrzaj>
    <derivirana_varijabla naziv="DomainObject.Predmet.ProtustrankaFormatedOIB_1">  DELTA DEVET IKS d.o.o.  Buzet, OIB 81659328099</derivirana_varijabla>
  </DomainObject.Predmet.ProtustrankaFormatedOIB>
  <DomainObject.Predmet.ProtustrankaFormatedWithAdress>
    <izvorni_sadrzaj> DELTA DEVET IKS d.o.o.  Buzet, Trg Fontana 2, 52 420 Buzet</izvorni_sadrzaj>
    <derivirana_varijabla naziv="DomainObject.Predmet.ProtustrankaFormatedWithAdress_1"> DELTA DEVET IKS d.o.o.  Buzet, Trg Fontana 2, 52 420 Buzet</derivirana_varijabla>
  </DomainObject.Predmet.ProtustrankaFormatedWithAdress>
  <DomainObject.Predmet.ProtustrankaFormatedWithAdressOIB>
    <izvorni_sadrzaj> DELTA DEVET IKS d.o.o.  Buzet, OIB 81659328099, Trg Fontana 2, 52 420 Buzet</izvorni_sadrzaj>
    <derivirana_varijabla naziv="DomainObject.Predmet.ProtustrankaFormatedWithAdressOIB_1"> DELTA DEVET IKS d.o.o.  Buzet, OIB 81659328099, Trg Fontana 2, 52 420 Buzet</derivirana_varijabla>
  </DomainObject.Predmet.ProtustrankaFormatedWithAdressOIB>
  <DomainObject.Predmet.ProtustrankaWithAdress>
    <izvorni_sadrzaj>DELTA DEVET IKS d.o.o.  Buzet Trg Fontana 2, 52 420 Buzet</izvorni_sadrzaj>
    <derivirana_varijabla naziv="DomainObject.Predmet.ProtustrankaWithAdress_1">DELTA DEVET IKS d.o.o.  Buzet Trg Fontana 2, 52 420 Buzet</derivirana_varijabla>
  </DomainObject.Predmet.ProtustrankaWithAdress>
  <DomainObject.Predmet.ProtustrankaWithAdressOIB>
    <izvorni_sadrzaj>DELTA DEVET IKS d.o.o.  Buzet, OIB 81659328099, Trg Fontana 2, 52 420 Buzet</izvorni_sadrzaj>
    <derivirana_varijabla naziv="DomainObject.Predmet.ProtustrankaWithAdressOIB_1">DELTA DEVET IKS d.o.o.  Buzet, OIB 81659328099, Trg Fontana 2, 52 420 Buzet</derivirana_varijabla>
  </DomainObject.Predmet.ProtustrankaWithAdressOIB>
  <DomainObject.Predmet.ProtustrankaNazivFormated>
    <izvorni_sadrzaj>DELTA DEVET IKS d.o.o.  Buzet</izvorni_sadrzaj>
    <derivirana_varijabla naziv="DomainObject.Predmet.ProtustrankaNazivFormated_1">DELTA DEVET IKS d.o.o.  Buzet</derivirana_varijabla>
  </DomainObject.Predmet.ProtustrankaNazivFormated>
  <DomainObject.Predmet.ProtustrankaNazivFormatedOIB>
    <izvorni_sadrzaj>DELTA DEVET IKS d.o.o.  Buzet, OIB 81659328099</izvorni_sadrzaj>
    <derivirana_varijabla naziv="DomainObject.Predmet.ProtustrankaNazivFormatedOIB_1">DELTA DEVET IKS d.o.o.  Buzet, OIB 81659328099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DELTA DEVET IKS d.o.o.  Buzet</item>
    </izvorni_sadrzaj>
    <derivirana_varijabla naziv="DomainObject.Predmet.ProtuStrankaListFormated_1">
      <item>DELTA DEVET IKS d.o.o.  Buzet</item>
    </derivirana_varijabla>
  </DomainObject.Predmet.ProtuStrankaListFormated>
  <DomainObject.Predmet.ProtuStrankaListFormatedOIB>
    <izvorni_sadrzaj>
      <item>DELTA DEVET IKS d.o.o.  Buzet, OIB 81659328099</item>
    </izvorni_sadrzaj>
    <derivirana_varijabla naziv="DomainObject.Predmet.ProtuStrankaListFormatedOIB_1">
      <item>DELTA DEVET IKS d.o.o.  Buzet, OIB 81659328099</item>
    </derivirana_varijabla>
  </DomainObject.Predmet.ProtuStrankaListFormatedOIB>
  <DomainObject.Predmet.ProtuStrankaListFormatedWithAdress>
    <izvorni_sadrzaj>
      <item>DELTA DEVET IKS d.o.o.  Buzet, Trg Fontana 2, 52 420 Buzet</item>
    </izvorni_sadrzaj>
    <derivirana_varijabla naziv="DomainObject.Predmet.ProtuStrankaListFormatedWithAdress_1">
      <item>DELTA DEVET IKS d.o.o.  Buzet, Trg Fontana 2, 52 420 Buzet</item>
    </derivirana_varijabla>
  </DomainObject.Predmet.ProtuStrankaListFormatedWithAdress>
  <DomainObject.Predmet.ProtuStrankaListFormatedWithAdressOIB>
    <izvorni_sadrzaj>
      <item>DELTA DEVET IKS d.o.o.  Buzet, OIB 81659328099, Trg Fontana 2, 52 420 Buzet</item>
    </izvorni_sadrzaj>
    <derivirana_varijabla naziv="DomainObject.Predmet.ProtuStrankaListFormatedWithAdressOIB_1">
      <item>DELTA DEVET IKS d.o.o.  Buzet, OIB 81659328099, Trg Fontana 2, 52 420 Buzet</item>
    </derivirana_varijabla>
  </DomainObject.Predmet.ProtuStrankaListFormatedWithAdressOIB>
  <DomainObject.Predmet.ProtuStrankaListNazivFormated>
    <izvorni_sadrzaj>
      <item>DELTA DEVET IKS d.o.o.  Buzet</item>
    </izvorni_sadrzaj>
    <derivirana_varijabla naziv="DomainObject.Predmet.ProtuStrankaListNazivFormated_1">
      <item>DELTA DEVET IKS d.o.o.  Buzet</item>
    </derivirana_varijabla>
  </DomainObject.Predmet.ProtuStrankaListNazivFormated>
  <DomainObject.Predmet.ProtuStrankaListNazivFormatedOIB>
    <izvorni_sadrzaj>
      <item>DELTA DEVET IKS d.o.o.  Buzet, OIB 81659328099</item>
    </izvorni_sadrzaj>
    <derivirana_varijabla naziv="DomainObject.Predmet.ProtuStrankaListNazivFormatedOIB_1">
      <item>DELTA DEVET IKS d.o.o.  Buzet, OIB 81659328099</item>
    </derivirana_varijabla>
  </DomainObject.Predmet.ProtuStrankaListNazivFormatedOIB>
  <DomainObject.Predmet.OstaliListFormated>
    <izvorni_sadrzaj>
      <item>ARHITEKT BIRO d.o.o.</item>
      <item>ISTARSKA KREDITNA BANKA UMAG d.d.</item>
      <item>Violeta Bradarić</item>
    </izvorni_sadrzaj>
    <derivirana_varijabla naziv="DomainObject.Predmet.OstaliListFormated_1">
      <item>ARHITEKT BIRO d.o.o.</item>
      <item>ISTARSKA KREDITNA BANKA UMAG d.d.</item>
      <item>Violeta Bradarić</item>
    </derivirana_varijabla>
  </DomainObject.Predmet.OstaliListFormated>
  <DomainObject.Predmet.OstaliListFormatedOIB>
    <izvorni_sadrzaj>
      <item>ARHITEKT BIRO d.o.o.</item>
      <item>ISTARSKA KREDITNA BANKA UMAG d.d.</item>
      <item>Violeta Bradarić, OIB 33914998677</item>
    </izvorni_sadrzaj>
    <derivirana_varijabla naziv="DomainObject.Predmet.OstaliListFormatedOIB_1">
      <item>ARHITEKT BIRO d.o.o.</item>
      <item>ISTARSKA KREDITNA BANKA UMAG d.d.</item>
      <item>Violeta Bradarić, OIB 33914998677</item>
    </derivirana_varijabla>
  </DomainObject.Predmet.OstaliListFormatedOIB>
  <DomainObject.Predmet.OstaliListFormatedWithAdress>
    <izvorni_sadrzaj>
      <item>ARHITEKT BIRO d.o.o., Feliksa Perišića 2, 51410 Opatija</item>
      <item>ISTARSKA KREDITNA BANKA UMAG d.d., E. Miloša 1, 52470 Umag</item>
      <item>Violeta Bradarić, Novo naselje 28, 51218 Čavle</item>
    </izvorni_sadrzaj>
    <derivirana_varijabla naziv="DomainObject.Predmet.OstaliListFormatedWithAdress_1">
      <item>ARHITEKT BIRO d.o.o., Feliksa Perišića 2, 51410 Opatija</item>
      <item>ISTARSKA KREDITNA BANKA UMAG d.d., E. Miloša 1, 52470 Umag</item>
      <item>Violeta Bradarić, Novo naselje 28, 51218 Čavle</item>
    </derivirana_varijabla>
  </DomainObject.Predmet.OstaliListFormatedWithAdress>
  <DomainObject.Predmet.OstaliListFormatedWithAdressOIB>
    <izvorni_sadrzaj>
      <item>ARHITEKT BIRO d.o.o., Feliksa Perišića 2, 51410 Opatija</item>
      <item>ISTARSKA KREDITNA BANKA UMAG d.d., E. Miloša 1, 52470 Umag</item>
      <item>Violeta Bradarić, OIB 33914998677, Novo naselje 28, 51218 Čavle</item>
    </izvorni_sadrzaj>
    <derivirana_varijabla naziv="DomainObject.Predmet.OstaliListFormatedWithAdressOIB_1">
      <item>ARHITEKT BIRO d.o.o., Feliksa Perišića 2, 51410 Opatija</item>
      <item>ISTARSKA KREDITNA BANKA UMAG d.d., E. Miloša 1, 52470 Umag</item>
      <item>Violeta Bradarić, OIB 33914998677, Novo naselje 28, 51218 Čavle</item>
    </derivirana_varijabla>
  </DomainObject.Predmet.OstaliListFormatedWithAdressOIB>
  <DomainObject.Predmet.OstaliListNazivFormated>
    <izvorni_sadrzaj>
      <item>ARHITEKT BIRO d.o.o.</item>
      <item>ISTARSKA KREDITNA BANKA UMAG d.d.</item>
      <item>Violeta Bradarić</item>
    </izvorni_sadrzaj>
    <derivirana_varijabla naziv="DomainObject.Predmet.OstaliListNazivFormated_1">
      <item>ARHITEKT BIRO d.o.o.</item>
      <item>ISTARSKA KREDITNA BANKA UMAG d.d.</item>
      <item>Violeta Bradarić</item>
    </derivirana_varijabla>
  </DomainObject.Predmet.OstaliListNazivFormated>
  <DomainObject.Predmet.OstaliListNazivFormatedOIB>
    <izvorni_sadrzaj>
      <item>ARHITEKT BIRO d.o.o.</item>
      <item>ISTARSKA KREDITNA BANKA UMAG d.d.</item>
      <item>Violeta Bradarić, OIB 33914998677</item>
    </izvorni_sadrzaj>
    <derivirana_varijabla naziv="DomainObject.Predmet.OstaliListNazivFormatedOIB_1">
      <item>ARHITEKT BIRO d.o.o.</item>
      <item>ISTARSKA KREDITNA BANKA UMAG d.d.</item>
      <item>Violeta Bradarić, OIB 33914998677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DELTA DEVET IKS d.o.o.  Buzet</izvorni_sadrzaj>
    <derivirana_varijabla naziv="DomainObject.Predmet.ProtustrankaIDrugi_1">DELTA DEVET IKS d.o.o.  Buzet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DELTA DEVET IKS d.o.o.  Buzet, OIB 81659328099, Trg Fontana 2, 52 420 Buzet</izvorni_sadrzaj>
    <derivirana_varijabla naziv="DomainObject.Predmet.ProtustrankaIDrugiAdressOIB_1">DELTA DEVET IKS d.o.o.  Buzet, OIB 81659328099, Trg Fontana 2, 52 420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DELTA DEVET IKS d.o.o.  Buzet</item>
      <item>ARHITEKT BIRO d.o.o.</item>
      <item>ISTARSKA KREDITNA BANKA UMAG d.d.</item>
      <item>Violeta Bradarić</item>
    </izvorni_sadrzaj>
    <derivirana_varijabla naziv="DomainObject.Predmet.SudioniciListNaziv_1">
      <item>FINA  Zagreb</item>
      <item>DELTA DEVET IKS d.o.o.  Buzet</item>
      <item>ARHITEKT BIRO d.o.o.</item>
      <item>ISTARSKA KREDITNA BANKA UMAG d.d.</item>
      <item>Violeta Bradarić</item>
    </derivirana_varijabla>
  </DomainObject.Predmet.SudioniciListNaziv>
  <DomainObject.Predmet.SudioniciListAdressOIB>
    <izvorni_sadrzaj>
      <item>FINA  Zagreb, OIB 85821130368, Koturaška 43,10 000 Zagreb</item>
      <item>DELTA DEVET IKS d.o.o.  Buzet, OIB 81659328099, Trg Fontana 2,52 420 Buzet</item>
      <item>ARHITEKT BIRO d.o.o., Feliksa Perišića 2,51410 Opatija</item>
      <item>ISTARSKA KREDITNA BANKA UMAG d.d., E. Miloša 1,52470 Umag</item>
      <item>Violeta Bradarić, OIB 33914998677, Novo naselje 28,51218 Čavle</item>
    </izvorni_sadrzaj>
    <derivirana_varijabla naziv="DomainObject.Predmet.SudioniciListAdressOIB_1">
      <item>FINA  Zagreb, OIB 85821130368, Koturaška 43,10 000 Zagreb</item>
      <item>DELTA DEVET IKS d.o.o.  Buzet, OIB 81659328099, Trg Fontana 2,52 420 Buzet</item>
      <item>ARHITEKT BIRO d.o.o., Feliksa Perišića 2,51410 Opatija</item>
      <item>ISTARSKA KREDITNA BANKA UMAG d.d., E. Miloša 1,52470 Umag</item>
      <item>Violeta Bradarić, OIB 33914998677, Novo naselje 28,51218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81659328099</item>
      <item>, OIB null</item>
      <item>, OIB null</item>
      <item>, OIB 33914998677</item>
    </izvorni_sadrzaj>
    <derivirana_varijabla naziv="DomainObject.Predmet.SudioniciListNazivOIB_1">
      <item>, OIB 85821130368</item>
      <item>, OIB 81659328099</item>
      <item>, OIB null</item>
      <item>, OIB null</item>
      <item>, OIB 33914998677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Violeta Peljušić, OIB 33914998677, Drage Gervaisa 48 Rijeka</item>
    </izvorni_sadrzaj>
    <derivirana_varijabla naziv="DomainObject.Predmet.StecajniUpraviteljiListAddressOIB_1">
      <item>Violeta Peljušić, OIB 33914998677, Drage Gervaisa 48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955</properties:Words>
  <properties:Characters>4727</properties:Characters>
  <properties:Lines>129</properties:Lines>
  <properties:Paragraphs>38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Zaključak o utvrđivanju vrijednosti nekretnine čl</vt:lpstr>
    </vt:vector>
  </properties:TitlesOfParts>
  <properties:LinksUpToDate>false</properties:LinksUpToDate>
  <properties:CharactersWithSpaces>5922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2016-01-22T12:45:00Z</dcterms:created>
  <dc:creator>nmarkovic</dc:creator>
  <cp:lastModifiedBy>Renata Valić</cp:lastModifiedBy>
  <dcterms:modified xmlns:xsi="http://www.w3.org/2001/XMLSchema-instance" xsi:type="dcterms:W3CDTF">2016-01-25T08:20:00Z</dcterms:modified>
  <cp:revision>3</cp:revision>
  <dc:title>Zaključak o utvrđivanju vrijednosti nekretnine čl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