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ec42" w14:paraId="262ec4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E64B7">
        <w:t>7202</w:t>
      </w:r>
      <w:r>
        <w:t>/2015</w:t>
      </w:r>
      <w:r w:rsidR="00AA67F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D0979" w:rsidRPr="00ED0979">
        <w:t>FRIZERSKI STUDIO LUXOR d.o.o., Grada Chicaga 3, Zagreb, OIB: 46713281471</w:t>
      </w:r>
      <w:r>
        <w:t xml:space="preserve">, dana  </w:t>
      </w:r>
      <w:r w:rsidR="00ED0979">
        <w:t>13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D0979" w:rsidRPr="00ED0979">
        <w:t>FRIZERSKI STUDIO LUXOR d.o.o., Grada Chicaga 3, Zagreb, OIB: 46713281471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ED0979">
        <w:t>13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4F4E23">
        <w:t xml:space="preserve"> KREŠIMIR MARETIĆ iz Zagreba, Šimuna Starčevića 7, OIB:</w:t>
      </w:r>
      <w:r w:rsidR="004F4E23" w:rsidRPr="004F4E23">
        <w:t>66108961276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D0979" w:rsidRPr="00ED0979">
        <w:t>FRIZERSKI STUDIO LUXOR d.o.o., Grada Chicaga 3, Zagreb, OIB: 46713281471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ED0979">
        <w:t>13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AA67F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AA67F1" w:rsidP="00AA67F1" w:rsidR="00AA67F1">
      <w:pPr>
        <w:pStyle w:val="Bezproreda"/>
        <w:jc w:val="right"/>
      </w:pPr>
      <w:r>
        <w:t>Za točnost otpravka-ovlašteni službenik:</w:t>
      </w:r>
    </w:p>
    <w:p w:rsidRDefault="00AA67F1" w:rsidP="00AA67F1" w:rsidR="00AA67F1">
      <w:pPr>
        <w:pStyle w:val="Bezproreda"/>
        <w:jc w:val="right"/>
      </w:pPr>
      <w:r>
        <w:t xml:space="preserve">Tanja Štraubert </w:t>
      </w:r>
    </w:p>
    <w:sectPr w:rsidSect="00EF1FD3" w:rsidR="00AA67F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634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E64B7" w:rsidRPr="007E64B7">
          <w:t>7202/2015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6022F"/>
    <w:rsid w:val="003A3366"/>
    <w:rsid w:val="00462634"/>
    <w:rsid w:val="004E266D"/>
    <w:rsid w:val="004F4E23"/>
    <w:rsid w:val="0061079C"/>
    <w:rsid w:val="00677951"/>
    <w:rsid w:val="007E64B7"/>
    <w:rsid w:val="00AA67F1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D0979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A6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A6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7202</izvorni_sadrzaj>
    <derivirana_varijabla naziv="DomainObject.Predmet.Broj_1">7202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St-7202/2015</izvorni_sadrzaj>
    <derivirana_varijabla naziv="DomainObject.Predmet.OznakaBroj_1">St-7202/2015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LUXOR d.o.o. zastupanog po punomoćniku Danijela Marijanov</izvorni_sadrzaj>
    <derivirana_varijabla naziv="DomainObject.Predmet.ProtustrankaFormated_1">  FRIZERSKI STUDIO LUXOR d.o.o. zastupanog po punomoćniku Danijela Marijanov</derivirana_varijabla>
  </DomainObject.Predmet.ProtustrankaFormated>
  <DomainObject.Predmet.ProtustrankaFormatedOIB>
    <izvorni_sadrzaj>  FRIZERSKI STUDIO LUXOR d.o.o., OIB 46713281471 zastupanog po punomoćniku Danijela Marijanov</izvorni_sadrzaj>
    <derivirana_varijabla naziv="DomainObject.Predmet.ProtustrankaFormatedOIB_1">  FRIZERSKI STUDIO LUXOR d.o.o., OIB 46713281471 zastupanog po punomoćniku Danijela Marijanov</derivirana_varijabla>
  </DomainObject.Predmet.ProtustrankaFormatedOIB>
  <DomainObject.Predmet.ProtustrankaFormatedWithAdress>
    <izvorni_sadrzaj> FRIZERSKI STUDIO LUXOR d.o.o., Grada Chicaga 3, 10000 Zagreb zastupanog po punomoćniku Danijela Marijanov</izvorni_sadrzaj>
    <derivirana_varijabla naziv="DomainObject.Predmet.ProtustrankaFormatedWithAdress_1"> FRIZERSKI STUDIO LUXOR d.o.o., Grada Chicaga 3, 10000 Zagreb zastupanog po punomoćniku Danijela Marijanov</derivirana_varijabla>
  </DomainObject.Predmet.ProtustrankaFormatedWithAdress>
  <DomainObject.Predmet.ProtustrankaFormatedWithAdressOIB>
    <izvorni_sadrzaj> FRIZERSKI STUDIO LUXOR d.o.o., OIB 46713281471, Grada Chicaga 3, 10000 Zagreb zastupanog po punomoćniku Danijela Marijanov</izvorni_sadrzaj>
    <derivirana_varijabla naziv="DomainObject.Predmet.ProtustrankaFormatedWithAdressOIB_1"> FRIZERSKI STUDIO LUXOR d.o.o., OIB 46713281471, Grada Chicaga 3, 10000 Zagreb zastupanog po punomoćniku Danijela Marijanov</derivirana_varijabla>
  </DomainObject.Predmet.ProtustrankaFormatedWithAdressOIB>
  <DomainObject.Predmet.ProtustrankaWithAdress>
    <izvorni_sadrzaj>FRIZERSKI STUDIO LUXOR d.o.o. Grada Chicaga 3, 10000 Zagreb</izvorni_sadrzaj>
    <derivirana_varijabla naziv="DomainObject.Predmet.ProtustrankaWithAdress_1">FRIZERSKI STUDIO LUXOR d.o.o. Grada Chicaga 3, 10000 Zagreb</derivirana_varijabla>
  </DomainObject.Predmet.ProtustrankaWithAdress>
  <DomainObject.Predmet.ProtustrankaWithAdressOIB>
    <izvorni_sadrzaj>FRIZERSKI STUDIO LUXOR d.o.o., OIB 46713281471, Grada Chicaga 3, 10000 Zagreb</izvorni_sadrzaj>
    <derivirana_varijabla naziv="DomainObject.Predmet.ProtustrankaWithAdressOIB_1">FRIZERSKI STUDIO LUXOR d.o.o., OIB 46713281471, Grada Chicaga 3, 10000 Zagreb</derivirana_varijabla>
  </DomainObject.Predmet.ProtustrankaWithAdressOIB>
  <DomainObject.Predmet.ProtustrankaNazivFormated>
    <izvorni_sadrzaj>FRIZERSKI STUDIO LUXOR d.o.o.</izvorni_sadrzaj>
    <derivirana_varijabla naziv="DomainObject.Predmet.ProtustrankaNazivFormated_1">FRIZERSKI STUDIO LUXOR d.o.o.</derivirana_varijabla>
  </DomainObject.Predmet.ProtustrankaNazivFormated>
  <DomainObject.Predmet.ProtustrankaNazivFormatedOIB>
    <izvorni_sadrzaj>FRIZERSKI STUDIO LUXOR d.o.o., OIB 46713281471</izvorni_sadrzaj>
    <derivirana_varijabla naziv="DomainObject.Predmet.ProtustrankaNazivFormatedOIB_1">FRIZERSKI STUDIO LUXOR d.o.o., OIB 46713281471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STUDIO LUXOR d.o.o. zastupanog po punomoćniku Danijela Marijanov</item>
    </izvorni_sadrzaj>
    <derivirana_varijabla naziv="DomainObject.Predmet.ProtuStrankaListFormated_1">
      <item>FRIZERSKI STUDIO LUXOR d.o.o. zastupanog po punomoćniku Danijela Marijanov</item>
    </derivirana_varijabla>
  </DomainObject.Predmet.ProtuStrankaListFormated>
  <DomainObject.Predmet.ProtuStrankaListFormatedOIB>
    <izvorni_sadrzaj>
      <item>FRIZERSKI STUDIO LUXOR d.o.o., OIB 46713281471 zastupanog po punomoćniku Danijela Marijanov</item>
    </izvorni_sadrzaj>
    <derivirana_varijabla naziv="DomainObject.Predmet.ProtuStrankaListFormatedOIB_1">
      <item>FRIZERSKI STUDIO LUXOR d.o.o., OIB 46713281471 zastupanog po punomoćniku Danijela Marijanov</item>
    </derivirana_varijabla>
  </DomainObject.Predmet.ProtuStrankaListFormatedOIB>
  <DomainObject.Predmet.ProtuStrankaListFormatedWithAdress>
    <izvorni_sadrzaj>
      <item>FRIZERSKI STUDIO LUXOR d.o.o., Grada Chicaga 3, 10000 Zagreb zastupanog po punomoćniku Danijela Marijanov</item>
    </izvorni_sadrzaj>
    <derivirana_varijabla naziv="DomainObject.Predmet.ProtuStrankaListFormatedWithAdress_1">
      <item>FRIZERSKI STUDIO LUXOR d.o.o., Grada Chicaga 3, 10000 Zagreb zastupanog po punomoćniku Danijela Marijanov</item>
    </derivirana_varijabla>
  </DomainObject.Predmet.ProtuStrankaListFormatedWithAdress>
  <DomainObject.Predmet.ProtuStrankaListFormatedWithAdressOIB>
    <izvorni_sadrzaj>
      <item>FRIZERSKI STUDIO LUXOR d.o.o., OIB 46713281471, Grada Chicaga 3, 10000 Zagreb zastupanog po punomoćniku Danijela Marijanov</item>
    </izvorni_sadrzaj>
    <derivirana_varijabla naziv="DomainObject.Predmet.ProtuStrankaListFormatedWithAdressOIB_1">
      <item>FRIZERSKI STUDIO LUXOR d.o.o., OIB 46713281471, Grada Chicaga 3, 10000 Zagreb zastupanog po punomoćniku Danijela Marijanov</item>
    </derivirana_varijabla>
  </DomainObject.Predmet.ProtuStrankaListFormatedWithAdressOIB>
  <DomainObject.Predmet.ProtuStrankaListNazivFormated>
    <izvorni_sadrzaj>
      <item>FRIZERSKI STUDIO LUXOR d.o.o.</item>
    </izvorni_sadrzaj>
    <derivirana_varijabla naziv="DomainObject.Predmet.ProtuStrankaListNazivFormated_1">
      <item>FRIZERSKI STUDIO LUXOR d.o.o.</item>
    </derivirana_varijabla>
  </DomainObject.Predmet.ProtuStrankaListNazivFormated>
  <DomainObject.Predmet.ProtuStrankaListNazivFormatedOIB>
    <izvorni_sadrzaj>
      <item>FRIZERSKI STUDIO LUXOR d.o.o., OIB 46713281471</item>
    </izvorni_sadrzaj>
    <derivirana_varijabla naziv="DomainObject.Predmet.ProtuStrankaListNazivFormatedOIB_1">
      <item>FRIZERSKI STUDIO LUXOR d.o.o., OIB 46713281471</item>
    </derivirana_varijabla>
  </DomainObject.Predmet.ProtuStrankaListNazivFormatedOIB>
  <DomainObject.Predmet.OstaliListFormated>
    <izvorni_sadrzaj>
      <item>Danijela Marijanov punomoćnik sudionika u postupku FRIZERSKI STUDIO LUXOR d.o.o.</item>
      <item>Krešimir Maretić</item>
    </izvorni_sadrzaj>
    <derivirana_varijabla naziv="DomainObject.Predmet.OstaliListFormated_1">
      <item>Danijela Marijanov punomoćnik sudionika u postupku FRIZERSKI STUDIO LUXOR d.o.o.</item>
      <item>Krešimir Maretić</item>
    </derivirana_varijabla>
  </DomainObject.Predmet.OstaliListFormated>
  <DomainObject.Predmet.OstaliListFormatedOIB>
    <izvorni_sadrzaj>
      <item>Danijela Marijanov, OIB 89912428523 punomoćnik sudionika u postupku FRIZERSKI STUDIO LUXOR d.o.o.</item>
      <item>Krešimir Maretić, OIB 66108961276</item>
    </izvorni_sadrzaj>
    <derivirana_varijabla naziv="DomainObject.Predmet.OstaliListFormatedOIB_1">
      <item>Danijela Marijanov, OIB 89912428523 punomoćnik sudionika u postupku FRIZERSKI STUDIO LUXOR d.o.o.</item>
      <item>Krešimir Maretić, OIB 66108961276</item>
    </derivirana_varijabla>
  </DomainObject.Predmet.OstaliListFormatedOIB>
  <DomainObject.Predmet.OstaliListFormatedWithAdress>
    <izvorni_sadrzaj>
      <item>Danijela Marijanov, Ulica Grada Chicaga 3, 10000 Zagreb punomoćnik sudionika u postupku FRIZERSKI STUDIO LUXOR d.o.o.</item>
      <item>Krešimir Maretić, Šimuna Starčevića 7, 10000 Zagreb</item>
    </izvorni_sadrzaj>
    <derivirana_varijabla naziv="DomainObject.Predmet.OstaliListFormatedWithAdress_1">
      <item>Danijela Marijanov, Ulica Grada Chicaga 3, 10000 Zagreb punomoćnik sudionika u postupku FRIZERSKI STUDIO LUXOR d.o.o.</item>
      <item>Krešimir Maretić, Šimuna Starčevića 7, 10000 Zagreb</item>
    </derivirana_varijabla>
  </DomainObject.Predmet.OstaliListFormatedWithAdress>
  <DomainObject.Predmet.OstaliListFormatedWithAdressOIB>
    <izvorni_sadrzaj>
      <item>Danijela Marijanov, OIB 89912428523, Ulica Grada Chicaga 3, 10000 Zagreb punomoćnik sudionika u postupku FRIZERSKI STUDIO LUXOR d.o.o.</item>
      <item>Krešimir Maretić, OIB 66108961276, Šimuna Starčevića 7, 10000 Zagreb</item>
    </izvorni_sadrzaj>
    <derivirana_varijabla naziv="DomainObject.Predmet.OstaliListFormatedWithAdressOIB_1">
      <item>Danijela Marijanov, OIB 89912428523, Ulica Grada Chicaga 3, 10000 Zagreb punomoćnik sudionika u postupku FRIZERSKI STUDIO LUXOR d.o.o.</item>
      <item>Krešimir Maretić, OIB 66108961276, Šimuna Starčevića 7, 10000 Zagreb</item>
    </derivirana_varijabla>
  </DomainObject.Predmet.OstaliListFormatedWithAdressOIB>
  <DomainObject.Predmet.OstaliListNazivFormated>
    <izvorni_sadrzaj>
      <item>Danijela Marijanov</item>
      <item>Krešimir Maretić</item>
    </izvorni_sadrzaj>
    <derivirana_varijabla naziv="DomainObject.Predmet.OstaliListNazivFormated_1">
      <item>Danijela Marijanov</item>
      <item>Krešimir Maretić</item>
    </derivirana_varijabla>
  </DomainObject.Predmet.OstaliListNazivFormated>
  <DomainObject.Predmet.OstaliListNazivFormatedOIB>
    <izvorni_sadrzaj>
      <item>Danijela Marijanov, OIB 89912428523</item>
      <item>Krešimir Maretić, OIB 66108961276</item>
    </izvorni_sadrzaj>
    <derivirana_varijabla naziv="DomainObject.Predmet.OstaliListNazivFormatedOIB_1">
      <item>Danijela Marijanov, OIB 89912428523</item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STUDIO LUXOR d.o.o.</izvorni_sadrzaj>
    <derivirana_varijabla naziv="DomainObject.Predmet.ProtustrankaIDrugi_1">FRIZERSKI STUDIO LUXOR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FRIZERSKI STUDIO LUXOR d.o.o., OIB 46713281471, Grada Chicaga 3, 10000 Zagreb</izvorni_sadrzaj>
    <derivirana_varijabla naziv="DomainObject.Predmet.ProtustrankaIDrugiAdressOIB_1">FRIZERSKI STUDIO LUXOR d.o.o., OIB 46713281471, Grada Chicaga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STUDIO LUXOR d.o.o.</item>
      <item>FINA Regionalni centar Zagreb</item>
      <item>Danijela Marijanov</item>
      <item>Krešimir Maretić</item>
    </izvorni_sadrzaj>
    <derivirana_varijabla naziv="DomainObject.Predmet.SudioniciListNaziv_1">
      <item>FRIZERSKI STUDIO LUXOR d.o.o.</item>
      <item>FINA Regionalni centar Zagreb</item>
      <item>Danijela Marijanov</item>
      <item>Krešimir Maretić</item>
    </derivirana_varijabla>
  </DomainObject.Predmet.SudioniciListNaziv>
  <DomainObject.Predmet.SudioniciListAdressOIB>
    <izvorni_sadrzaj>
      <item>FRIZERSKI STUDIO LUXOR d.o.o., OIB 46713281471, Grada Chicaga 3,10000 Zagreb</item>
      <item>FINA Regionalni centar Zagreb, OIB 85821130368, Trg svibanjskih žrtava 1995. 1,10000 Zagreb</item>
      <item>Danijela Marijanov, OIB 89912428523, Ulica Grada Chicaga 3,10000 Zagreb</item>
      <item>Krešimir Maretić, OIB 66108961276, Šimuna Starčevića 7,10000 Zagreb</item>
    </izvorni_sadrzaj>
    <derivirana_varijabla naziv="DomainObject.Predmet.SudioniciListAdressOIB_1">
      <item>FRIZERSKI STUDIO LUXOR d.o.o., OIB 46713281471, Grada Chicaga 3,10000 Zagreb</item>
      <item>FINA Regionalni centar Zagreb, OIB 85821130368, Trg svibanjskih žrtava 1995. 1,10000 Zagreb</item>
      <item>Danijela Marijanov, OIB 89912428523, Ulica Grada Chicaga 3,10000 Zagreb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46713281471</item>
      <item>, OIB 85821130368</item>
      <item>, OIB 89912428523</item>
      <item>, OIB 66108961276</item>
    </izvorni_sadrzaj>
    <derivirana_varijabla naziv="DomainObject.Predmet.SudioniciListNazivOIB_1">
      <item>, OIB 46713281471</item>
      <item>, OIB 85821130368</item>
      <item>, OIB 89912428523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2018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2016-05-13T09:14:00Z</dcterms:created>
  <dc:creator>Sandra Rotar Vogrin</dc:creator>
  <cp:lastModifiedBy>Tanja Štraubert</cp:lastModifiedBy>
  <cp:lastPrinted>2016-05-13T09:27:00Z</cp:lastPrinted>
  <dcterms:modified xmlns:xsi="http://www.w3.org/2001/XMLSchema-instance" xsi:type="dcterms:W3CDTF">2016-05-13T09:27:00Z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