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bdb7" w14:paraId="337bdb7" w:rsidRDefault="00F546B4" w:rsidP="00F546B4" w:rsidR="00F546B4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6572C0">
      <w:pPr>
        <w:jc w:val="both"/>
      </w:pPr>
      <w:r w:rsidRPr="006572C0">
        <w:t xml:space="preserve">   REPUBLIKA HRVATSKA</w:t>
      </w:r>
    </w:p>
    <w:p w:rsidRDefault="00F546B4" w:rsidP="00F546B4" w:rsidR="00F546B4" w:rsidRPr="006572C0">
      <w:pPr>
        <w:jc w:val="both"/>
      </w:pPr>
      <w:r w:rsidRPr="006572C0">
        <w:t>TRGOVAČKI SUD U PAZINU</w:t>
      </w:r>
    </w:p>
    <w:p w:rsidRDefault="00F546B4" w:rsidP="00F546B4" w:rsidR="00F546B4" w:rsidRPr="006572C0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St-345</w:t>
      </w:r>
      <w:r w:rsidRPr="006572C0">
        <w:t>/</w:t>
      </w:r>
      <w:r>
        <w:t>16</w:t>
      </w:r>
      <w:r w:rsidRPr="000C4F40">
        <w:t>-</w:t>
      </w:r>
      <w:r w:rsidR="0094722D">
        <w:t>45</w:t>
      </w:r>
    </w:p>
    <w:p w:rsidRDefault="00F546B4" w:rsidP="00F546B4" w:rsidR="00F546B4" w:rsidRPr="006572C0">
      <w:pPr>
        <w:jc w:val="both"/>
      </w:pPr>
    </w:p>
    <w:p w:rsidRDefault="00F546B4" w:rsidP="00F546B4" w:rsidR="00F546B4" w:rsidRPr="006572C0">
      <w:pPr>
        <w:jc w:val="both"/>
      </w:pPr>
    </w:p>
    <w:p w:rsidRDefault="00F546B4" w:rsidP="00F546B4" w:rsidR="00F546B4" w:rsidRPr="006572C0">
      <w:pPr>
        <w:jc w:val="center"/>
      </w:pPr>
      <w:r w:rsidRPr="006572C0">
        <w:t>R E P U B L I K A  H R V A T S K A</w:t>
      </w:r>
    </w:p>
    <w:p w:rsidRDefault="00F546B4" w:rsidP="00F546B4" w:rsidR="00F546B4" w:rsidRPr="006572C0">
      <w:pPr>
        <w:jc w:val="center"/>
      </w:pPr>
    </w:p>
    <w:p w:rsidRDefault="00F546B4" w:rsidP="00F546B4" w:rsidR="00F546B4" w:rsidRPr="006572C0">
      <w:pPr>
        <w:jc w:val="center"/>
      </w:pPr>
      <w:r w:rsidRPr="006572C0">
        <w:t>R J E Š E N J E</w:t>
      </w:r>
    </w:p>
    <w:p w:rsidRDefault="00F546B4" w:rsidP="00F546B4" w:rsidR="00F546B4" w:rsidRPr="006572C0">
      <w:pPr>
        <w:jc w:val="center"/>
      </w:pPr>
    </w:p>
    <w:p w:rsidRDefault="00F546B4" w:rsidP="00F546B4" w:rsidR="00F546B4" w:rsidRPr="006572C0">
      <w:pPr>
        <w:jc w:val="both"/>
      </w:pPr>
      <w:r w:rsidRPr="006572C0">
        <w:tab/>
        <w:t xml:space="preserve">Trgovački sud u Pazinu, po stečajnom sucu Adrijani Labinjan Skok, u stečajnom postupku nad stečajnim dužnikom </w:t>
      </w:r>
      <w:r w:rsidRPr="00607381">
        <w:t>DEKORATIV d.o.</w:t>
      </w:r>
      <w:r w:rsidRPr="0094722D">
        <w:t>o. u stečaju, P</w:t>
      </w:r>
      <w:r w:rsidRPr="00607381">
        <w:t>azin, Štranjga 6, OIB: 93143637085</w:t>
      </w:r>
      <w:r w:rsidRPr="000C4F40">
        <w:t xml:space="preserve">, </w:t>
      </w:r>
      <w:r>
        <w:t>9. studenog</w:t>
      </w:r>
      <w:r w:rsidRPr="000C4F40">
        <w:t xml:space="preserve"> 20</w:t>
      </w:r>
      <w:r w:rsidRPr="006572C0">
        <w:t>16.</w:t>
      </w:r>
    </w:p>
    <w:p w:rsidRDefault="00F546B4" w:rsidP="00F546B4" w:rsidR="00F546B4" w:rsidRPr="006572C0">
      <w:pPr>
        <w:jc w:val="center"/>
      </w:pPr>
    </w:p>
    <w:p w:rsidRDefault="00F546B4" w:rsidP="00F546B4" w:rsidR="00F546B4" w:rsidRPr="006572C0">
      <w:pPr>
        <w:jc w:val="center"/>
      </w:pPr>
      <w:r w:rsidRPr="006572C0">
        <w:t>r i j e š i o  j e</w:t>
      </w:r>
    </w:p>
    <w:p w:rsidRDefault="00F546B4" w:rsidP="00F546B4" w:rsidR="00F546B4" w:rsidRPr="006572C0">
      <w:pPr>
        <w:jc w:val="center"/>
      </w:pPr>
    </w:p>
    <w:p w:rsidRDefault="00F546B4" w:rsidP="00F546B4" w:rsidR="00F546B4">
      <w:pPr>
        <w:jc w:val="both"/>
      </w:pPr>
      <w:r w:rsidRPr="006572C0">
        <w:tab/>
      </w:r>
      <w:r>
        <w:t>I.</w:t>
      </w:r>
      <w:r>
        <w:tab/>
        <w:t xml:space="preserve">U </w:t>
      </w:r>
      <w:r w:rsidRPr="006572C0">
        <w:t xml:space="preserve">stečajnom </w:t>
      </w:r>
      <w:r>
        <w:t>postupku nad dužnikom</w:t>
      </w:r>
      <w:r w:rsidRPr="006572C0">
        <w:t xml:space="preserve"> </w:t>
      </w:r>
      <w:r w:rsidRPr="00607381">
        <w:t>DEKORATIV d.</w:t>
      </w:r>
      <w:r w:rsidRPr="0094722D">
        <w:t>o.o. u stečaju, Pazi</w:t>
      </w:r>
      <w:r w:rsidRPr="00607381">
        <w:t>n, Štranjga 6, OIB: 93143637085</w:t>
      </w:r>
      <w:r w:rsidRPr="006572C0">
        <w:t xml:space="preserve">, </w:t>
      </w:r>
      <w:r>
        <w:t>utvrđene su:</w:t>
      </w:r>
    </w:p>
    <w:p w:rsidRDefault="0066742A" w:rsidP="00F546B4" w:rsidR="0066742A">
      <w:pPr>
        <w:jc w:val="both"/>
      </w:pPr>
    </w:p>
    <w:p w:rsidRDefault="0066742A" w:rsidP="00F546B4" w:rsidR="0066742A">
      <w:pPr>
        <w:jc w:val="both"/>
      </w:pPr>
      <w:r>
        <w:tab/>
        <w:t>A) tražbine prvog višeg isplatnog reda:</w:t>
      </w:r>
    </w:p>
    <w:p w:rsidRDefault="0066742A" w:rsidP="00F546B4" w:rsidR="0066742A">
      <w:pPr>
        <w:jc w:val="both"/>
      </w:pPr>
    </w:p>
    <w:p w:rsidRDefault="0066742A" w:rsidP="0066742A" w:rsidR="0066742A">
      <w:pPr>
        <w:ind w:firstLine="708"/>
        <w:jc w:val="both"/>
      </w:pPr>
      <w:r w:rsidRPr="00E8790C">
        <w:t xml:space="preserve">1. JOSIPA PALJUH, OIB: 76885235115, Muntrilj 16a, Muntrilj, Tinjan, u iznosu od </w:t>
      </w:r>
      <w:r>
        <w:t>91.028,37</w:t>
      </w:r>
      <w:r w:rsidRPr="00E8790C">
        <w:t xml:space="preserve"> kn.</w:t>
      </w:r>
    </w:p>
    <w:p w:rsidRDefault="0066742A" w:rsidP="0066742A" w:rsidR="0066742A" w:rsidRPr="008E4512">
      <w:pPr>
        <w:ind w:firstLine="708"/>
        <w:jc w:val="both"/>
      </w:pPr>
      <w:r w:rsidRPr="00DB0766">
        <w:t xml:space="preserve">2. VINKO KUHAR, OIB: 7122057369, Markovac 42, 52463 Višnjan, </w:t>
      </w:r>
      <w:r w:rsidRPr="00815E40">
        <w:t>u</w:t>
      </w:r>
      <w:r w:rsidR="008E4512" w:rsidRPr="00815E40">
        <w:t xml:space="preserve"> </w:t>
      </w:r>
      <w:r w:rsidRPr="00815E40">
        <w:t xml:space="preserve">iznosu od </w:t>
      </w:r>
      <w:r w:rsidR="008E4512">
        <w:t>20.920,44</w:t>
      </w:r>
      <w:r w:rsidRPr="00815E40">
        <w:t xml:space="preserve"> kn.</w:t>
      </w:r>
    </w:p>
    <w:p w:rsidRDefault="0066742A" w:rsidP="0066742A" w:rsidR="0066742A" w:rsidRPr="00607381">
      <w:pPr>
        <w:ind w:firstLine="708"/>
        <w:jc w:val="both"/>
      </w:pPr>
      <w:r w:rsidRPr="00DB0766">
        <w:t xml:space="preserve">3. MIROSLAV PAJKOVIĆ, OIB: 21322025522, Pajkoviči 5, Svetvičenat, </w:t>
      </w:r>
      <w:r w:rsidR="008E4512" w:rsidRPr="00815E40">
        <w:t xml:space="preserve">u iznosu od </w:t>
      </w:r>
      <w:r w:rsidR="008E4512">
        <w:t>71.228,54</w:t>
      </w:r>
      <w:r w:rsidR="008E4512" w:rsidRPr="00815E40">
        <w:t xml:space="preserve"> kn.</w:t>
      </w:r>
    </w:p>
    <w:p w:rsidRDefault="0066742A" w:rsidP="0066742A" w:rsidR="0066742A" w:rsidRPr="00607381">
      <w:pPr>
        <w:ind w:firstLine="708"/>
        <w:jc w:val="both"/>
      </w:pPr>
      <w:r w:rsidRPr="00FA54D4">
        <w:t xml:space="preserve">4. MLEKUŠ VILMA, OIB: 13969989763, </w:t>
      </w:r>
      <w:r>
        <w:t>M</w:t>
      </w:r>
      <w:r w:rsidRPr="00FA54D4">
        <w:t>.</w:t>
      </w:r>
      <w:r>
        <w:t>B</w:t>
      </w:r>
      <w:r w:rsidRPr="00FA54D4">
        <w:t xml:space="preserve">. </w:t>
      </w:r>
      <w:r>
        <w:t>Rašana 10a, P</w:t>
      </w:r>
      <w:r w:rsidRPr="00FA54D4">
        <w:t xml:space="preserve">azin, </w:t>
      </w:r>
      <w:r w:rsidR="008E4512" w:rsidRPr="00815E40">
        <w:t xml:space="preserve">u iznosu od </w:t>
      </w:r>
      <w:r w:rsidR="008E4512">
        <w:t>190.288,53</w:t>
      </w:r>
      <w:r w:rsidR="008E4512" w:rsidRPr="00815E40">
        <w:t xml:space="preserve"> kn.</w:t>
      </w:r>
    </w:p>
    <w:p w:rsidRDefault="0066742A" w:rsidP="008E4512" w:rsidR="008E4512" w:rsidRPr="0094722D">
      <w:pPr>
        <w:ind w:firstLine="708"/>
        <w:jc w:val="both"/>
      </w:pPr>
      <w:r w:rsidRPr="00FA54D4">
        <w:t xml:space="preserve">5. MARIJA IVANČIĆ, OIB: 51368088733, Sv. Ćirila i Metoda 6, Pazin, </w:t>
      </w:r>
      <w:r w:rsidR="008E4512" w:rsidRPr="00815E40">
        <w:t xml:space="preserve">u iznosu od </w:t>
      </w:r>
      <w:r w:rsidR="008E4512" w:rsidRPr="0094722D">
        <w:t>13.228,86 kn.</w:t>
      </w:r>
    </w:p>
    <w:p w:rsidRDefault="008E4512" w:rsidP="008E4512" w:rsidR="008E4512" w:rsidRPr="0094722D">
      <w:pPr>
        <w:ind w:firstLine="708"/>
        <w:jc w:val="both"/>
      </w:pPr>
      <w:r w:rsidRPr="0094722D">
        <w:t>6. REPUBLIKA HRAVATSKA MINISTARSTVO FINANCIJA POREZNA UPRAVA, OIB: 18683136487, ZAGREB, KATANČIĆEVA 5, u iznosu od 289.156,77 kn.</w:t>
      </w:r>
    </w:p>
    <w:p w:rsidRDefault="008E4512" w:rsidP="008E4512" w:rsidR="008E4512" w:rsidRPr="00607381">
      <w:pPr>
        <w:ind w:firstLine="708"/>
        <w:jc w:val="both"/>
      </w:pPr>
    </w:p>
    <w:p w:rsidRDefault="008E4512" w:rsidP="00F546B4" w:rsidR="008E4512" w:rsidRPr="004434A4">
      <w:pPr>
        <w:jc w:val="both"/>
      </w:pPr>
    </w:p>
    <w:p w:rsidRDefault="0066742A" w:rsidP="00F546B4" w:rsidR="00F546B4">
      <w:pPr>
        <w:jc w:val="both"/>
      </w:pPr>
      <w:r>
        <w:tab/>
        <w:t>B</w:t>
      </w:r>
      <w:r w:rsidR="00F546B4" w:rsidRPr="004434A4">
        <w:t>)  tražbine drugog višeg isplatnog reda:</w:t>
      </w:r>
    </w:p>
    <w:p w:rsidRDefault="00F546B4" w:rsidP="00F546B4" w:rsidR="00F546B4">
      <w:pPr>
        <w:jc w:val="both"/>
      </w:pPr>
    </w:p>
    <w:p w:rsidRDefault="00F546B4" w:rsidP="00F546B4" w:rsidR="00F546B4">
      <w:pPr>
        <w:jc w:val="both"/>
      </w:pPr>
      <w:r>
        <w:tab/>
        <w:t xml:space="preserve">1. </w:t>
      </w:r>
      <w:r w:rsidRPr="001D6D0B">
        <w:t>HEP-OPERATOR DISTRIBUCIJSKOG SUSTAVA d.o.o., ELEKTROPRIMORJE RIJEKA, OIB: 46830600751, VIKTORA CARA ERMINA 2, 51000 RIJEKA</w:t>
      </w:r>
      <w:r>
        <w:t xml:space="preserve">, u iznosu od </w:t>
      </w:r>
      <w:r w:rsidRPr="001D6D0B">
        <w:t>23.834,67 kn.</w:t>
      </w:r>
    </w:p>
    <w:p w:rsidRDefault="00F546B4" w:rsidP="00F546B4" w:rsidR="00F546B4">
      <w:pPr>
        <w:jc w:val="both"/>
      </w:pPr>
      <w:r>
        <w:tab/>
        <w:t xml:space="preserve">2. </w:t>
      </w:r>
      <w:r w:rsidRPr="001D6D0B">
        <w:t>HRVATSKE ŠUME D.O.O., OIB: 69693144506, LJUDEVITA FARKAŠA VUKOTINOVIĆA 2, 10000 ZAGRE</w:t>
      </w:r>
      <w:r w:rsidRPr="001D6D0B">
        <w:rPr>
          <w:rFonts w:cs="Calibri" w:hAnsi="Cambria" w:ascii="Cambria"/>
        </w:rPr>
        <w:t>B</w:t>
      </w:r>
      <w:r w:rsidRPr="001D6D0B">
        <w:t>, u iznosu od 25.401,73</w:t>
      </w:r>
      <w:r w:rsidRPr="001D6D0B">
        <w:rPr>
          <w:rFonts w:cs="Calibri" w:hAnsi="Cambria" w:ascii="Cambria"/>
        </w:rPr>
        <w:t xml:space="preserve"> </w:t>
      </w:r>
      <w:r w:rsidRPr="001D6D0B">
        <w:t>kn.</w:t>
      </w:r>
    </w:p>
    <w:p w:rsidRDefault="00F546B4" w:rsidP="00F546B4" w:rsidR="00F546B4" w:rsidRPr="001D6D0B">
      <w:pPr>
        <w:ind w:firstLine="708"/>
        <w:jc w:val="both"/>
        <w:rPr>
          <w:rFonts w:cs="Calibri" w:hAnsi="Cambria" w:ascii="Cambria"/>
        </w:rPr>
      </w:pPr>
      <w:r>
        <w:t xml:space="preserve">3. </w:t>
      </w:r>
      <w:r w:rsidRPr="001D6D0B">
        <w:t>ADDIKO BANK D.D., OIB: 14036333877, SLAVONSKA 6, 10000 ZAGREB, u iznosu od 9.868,11 kn.</w:t>
      </w:r>
    </w:p>
    <w:p w:rsidRDefault="00F546B4" w:rsidP="00F546B4" w:rsidR="00F546B4">
      <w:pPr>
        <w:jc w:val="both"/>
      </w:pPr>
      <w:r>
        <w:tab/>
        <w:t xml:space="preserve">4. </w:t>
      </w:r>
      <w:r w:rsidRPr="001D6D0B">
        <w:t xml:space="preserve">BANKA KOVANICA D.D., OIB: 33039197637, P. PRERADOVIČA 29, VARAŽDIN, u iznosu od </w:t>
      </w:r>
      <w:r>
        <w:t>4.405.257,83</w:t>
      </w:r>
      <w:r w:rsidRPr="001D6D0B">
        <w:t xml:space="preserve"> kn.</w:t>
      </w:r>
    </w:p>
    <w:p w:rsidRDefault="00F546B4" w:rsidP="00F546B4" w:rsidR="00F546B4">
      <w:pPr>
        <w:jc w:val="both"/>
      </w:pPr>
      <w:r>
        <w:lastRenderedPageBreak/>
        <w:tab/>
        <w:t xml:space="preserve">5. </w:t>
      </w:r>
      <w:r w:rsidR="0078523D" w:rsidRPr="001D6D0B">
        <w:t>REPUBLIKA HRAVATSKA MINISTARSTVO FINANCIJA POREZNA UPRAVA, OIB: 18683136487, ZAGREB, KATANČIĆEVA 5, u iznosu od 1.</w:t>
      </w:r>
      <w:r w:rsidR="0078523D">
        <w:t>559.808,47</w:t>
      </w:r>
      <w:r w:rsidR="0078523D" w:rsidRPr="001D6D0B">
        <w:t xml:space="preserve"> kn.</w:t>
      </w:r>
    </w:p>
    <w:p w:rsidRDefault="0078523D" w:rsidP="00F546B4" w:rsidR="0078523D">
      <w:pPr>
        <w:jc w:val="both"/>
      </w:pPr>
      <w:r>
        <w:tab/>
        <w:t xml:space="preserve">6. </w:t>
      </w:r>
      <w:r w:rsidRPr="001D6D0B">
        <w:t>FINANCIJSKA AGENCIJA, OIB: 85821130368, ZAGREB, ULICA GRADA VUKOVARA 70, u iznosu od 2.181,57 kn.</w:t>
      </w:r>
    </w:p>
    <w:p w:rsidRDefault="0078523D" w:rsidP="0078523D" w:rsidR="0078523D" w:rsidRPr="001D6D0B">
      <w:pPr>
        <w:ind w:firstLine="708"/>
        <w:jc w:val="both"/>
      </w:pPr>
      <w:r>
        <w:t xml:space="preserve">7. </w:t>
      </w:r>
      <w:r w:rsidRPr="001D6D0B">
        <w:t>SVEUČILIŠTE U RIJECI, STUDENTSKI CENTAR RIJEKA, OIB: 87500773013, RADMILE MATEJČIĆ 5, 51000 RIJEKA, u iznosu od 3.078,79 kn.</w:t>
      </w:r>
    </w:p>
    <w:p w:rsidRDefault="0078523D" w:rsidP="00F546B4" w:rsidR="00F546B4">
      <w:pPr>
        <w:jc w:val="both"/>
      </w:pPr>
      <w:r>
        <w:tab/>
        <w:t xml:space="preserve">8. </w:t>
      </w:r>
      <w:r w:rsidRPr="001D6D0B">
        <w:t>CROATIA OSIGURANJE d.d. Zagreb, OIB: 26187994862, MIRAMARSKA 22, ZAGREB, u iznosu od 217.255,98 kn.</w:t>
      </w:r>
    </w:p>
    <w:p w:rsidRDefault="0078523D" w:rsidP="0078523D" w:rsidR="0078523D">
      <w:pPr>
        <w:ind w:firstLine="708"/>
        <w:jc w:val="both"/>
      </w:pPr>
      <w:r>
        <w:t xml:space="preserve">9. </w:t>
      </w:r>
      <w:r w:rsidRPr="001D6D0B">
        <w:t>HETA Asset Resolution Hrvatska d.o.o., OIB: 87064273078, SLAVONSKA AVENIJA 6/A, 10000 ZAGREB, u iznosu od 11.144,00 kn.</w:t>
      </w:r>
    </w:p>
    <w:p w:rsidRDefault="0078523D" w:rsidP="0078523D" w:rsidR="0078523D">
      <w:pPr>
        <w:ind w:firstLine="708"/>
        <w:jc w:val="both"/>
      </w:pPr>
      <w:r>
        <w:t xml:space="preserve">10. </w:t>
      </w:r>
      <w:r w:rsidRPr="001D6D0B">
        <w:t>H-ABDUCO d.o.o., OIB: 13667298928, SLAVONSKA AVENIJA 6/A, 10000 ZAGREB, u iznosu od 4.956.486,34 kn.</w:t>
      </w:r>
    </w:p>
    <w:p w:rsidRDefault="0078523D" w:rsidP="0078523D" w:rsidR="0078523D">
      <w:pPr>
        <w:ind w:firstLine="708"/>
        <w:jc w:val="both"/>
      </w:pPr>
      <w:r>
        <w:t xml:space="preserve">11. </w:t>
      </w:r>
      <w:r w:rsidRPr="001D6D0B">
        <w:t>RUBINI d.o.o., OIB: 26716863643, OBALA ALDA RISMONDO 18, ROVINJ, u iznosu od 157.423,01 kn.</w:t>
      </w:r>
    </w:p>
    <w:p w:rsidRDefault="0078523D" w:rsidP="0078523D" w:rsidR="0078523D">
      <w:pPr>
        <w:ind w:firstLine="708"/>
        <w:jc w:val="both"/>
      </w:pPr>
      <w:r>
        <w:t xml:space="preserve">12. </w:t>
      </w:r>
      <w:r w:rsidRPr="001D6D0B">
        <w:t>HEP-Operator distribucijskog sustava d.o.o., OIB: 46830600751, VERGERIJEVA 6, 52100 PULA, u iznosu od 10.305,22 kn.</w:t>
      </w:r>
    </w:p>
    <w:p w:rsidRDefault="0078523D" w:rsidP="0078523D" w:rsidR="0078523D">
      <w:pPr>
        <w:ind w:firstLine="708"/>
        <w:jc w:val="both"/>
      </w:pPr>
      <w:r>
        <w:t xml:space="preserve">13. </w:t>
      </w:r>
      <w:r w:rsidRPr="001D6D0B">
        <w:t>VESNA ŽIC, OIB: 22925872249, RIJEKA, DOLAC 6, u iznosu od 114.733,63 kn.</w:t>
      </w:r>
    </w:p>
    <w:p w:rsidRDefault="0078523D" w:rsidP="0078523D" w:rsidR="0078523D">
      <w:pPr>
        <w:ind w:firstLine="708"/>
        <w:jc w:val="both"/>
      </w:pPr>
      <w:r>
        <w:t xml:space="preserve">14. </w:t>
      </w:r>
      <w:r w:rsidRPr="001D6D0B">
        <w:t>"ERSTE &amp; STEIERMARKISCHE BANK d.d. Rijeka", OIB: 23057039320, RIJEKA, JADRANSKI TRG 3A, u iznosu od 3.901.342,71 kn.</w:t>
      </w:r>
    </w:p>
    <w:p w:rsidRDefault="0078523D" w:rsidP="0078523D" w:rsidR="0078523D">
      <w:pPr>
        <w:ind w:firstLine="708"/>
        <w:jc w:val="both"/>
      </w:pPr>
      <w:r>
        <w:t xml:space="preserve">15. </w:t>
      </w:r>
      <w:r w:rsidRPr="001D6D0B">
        <w:t>BASF Croatia d.o.o., OIB: 87328040703, IVANA LUČIĆA 2/A, ZAGREB, u iznosu od 29.526,95</w:t>
      </w:r>
      <w:r w:rsidRPr="001D6D0B">
        <w:rPr>
          <w:rFonts w:cs="Calibri" w:hAnsi="Cambria" w:ascii="Cambria"/>
        </w:rPr>
        <w:t xml:space="preserve"> </w:t>
      </w:r>
      <w:r w:rsidRPr="001D6D0B">
        <w:t>kn.</w:t>
      </w:r>
    </w:p>
    <w:p w:rsidRDefault="0078523D" w:rsidP="0078523D" w:rsidR="0078523D">
      <w:pPr>
        <w:ind w:firstLine="708"/>
        <w:jc w:val="both"/>
      </w:pPr>
      <w:r>
        <w:t xml:space="preserve">16. </w:t>
      </w:r>
      <w:r w:rsidRPr="001D6D0B">
        <w:t>HRVATSKI TELEKOM d.d., OIB: 81793146560, ROBERTA FRANGEŠA MIHANOVIĆA 9, ZAGREB, u iznosu od 6.417,06 kn.</w:t>
      </w:r>
    </w:p>
    <w:p w:rsidRDefault="0078523D" w:rsidP="0078523D" w:rsidR="0078523D">
      <w:pPr>
        <w:ind w:firstLine="708"/>
        <w:jc w:val="both"/>
      </w:pPr>
      <w:r>
        <w:t xml:space="preserve">17. </w:t>
      </w:r>
      <w:r w:rsidRPr="001D6D0B">
        <w:t>HRVATSKE VODE, OIB: 28921383001, ULICA GRADA VUKOVARA 220, ZAGREB, u iznosu od 44.774,38 kn.</w:t>
      </w:r>
    </w:p>
    <w:p w:rsidRDefault="0078523D" w:rsidP="0078523D" w:rsidR="0078523D">
      <w:pPr>
        <w:ind w:firstLine="708"/>
        <w:jc w:val="both"/>
      </w:pPr>
      <w:r>
        <w:t xml:space="preserve">18. </w:t>
      </w:r>
      <w:r w:rsidRPr="001D6D0B">
        <w:t>HRVATSKE VODE, OIB: 28921383001, ULICA GRADA VUKOVARA 220, ZAGREB, u iznosu od 71.655,70</w:t>
      </w:r>
      <w:r w:rsidRPr="001D6D0B">
        <w:rPr>
          <w:rFonts w:cs="Calibri" w:hAnsi="Cambria" w:ascii="Cambria"/>
        </w:rPr>
        <w:t xml:space="preserve"> </w:t>
      </w:r>
      <w:r w:rsidRPr="001D6D0B">
        <w:t>kn.</w:t>
      </w:r>
    </w:p>
    <w:p w:rsidRDefault="0078523D" w:rsidP="0078523D" w:rsidR="0078523D" w:rsidRPr="001D6D0B">
      <w:pPr>
        <w:ind w:firstLine="708"/>
        <w:jc w:val="both"/>
        <w:rPr>
          <w:rFonts w:cs="Calibri" w:hAnsi="Cambria" w:ascii="Cambria"/>
        </w:rPr>
      </w:pPr>
      <w:r>
        <w:t xml:space="preserve">19. </w:t>
      </w:r>
      <w:r w:rsidRPr="001D6D0B">
        <w:t>GRAD PAZIN, OIB: 07969842379, DRUŽBE SV. ĆIRILA I METODA 10, 52000 PAZIN, u iznosu od 53.939,63 kn.</w:t>
      </w:r>
    </w:p>
    <w:p w:rsidRDefault="0078523D" w:rsidP="0078523D" w:rsidR="0078523D" w:rsidRPr="001D6D0B">
      <w:pPr>
        <w:ind w:firstLine="708"/>
        <w:jc w:val="both"/>
        <w:rPr>
          <w:rFonts w:cs="Calibri" w:hAnsi="Cambria" w:ascii="Cambria"/>
        </w:rPr>
      </w:pPr>
    </w:p>
    <w:p w:rsidRDefault="00F546B4" w:rsidP="00F546B4" w:rsidR="00F546B4" w:rsidRPr="004434A4">
      <w:pPr>
        <w:ind w:firstLine="708"/>
        <w:jc w:val="both"/>
      </w:pPr>
    </w:p>
    <w:p w:rsidRDefault="008E4512" w:rsidP="00F546B4" w:rsidR="00F546B4" w:rsidRPr="004434A4">
      <w:pPr>
        <w:ind w:firstLine="708"/>
        <w:jc w:val="both"/>
      </w:pPr>
      <w:r>
        <w:t>C</w:t>
      </w:r>
      <w:r w:rsidR="00F546B4" w:rsidRPr="004434A4">
        <w:t xml:space="preserve">)   </w:t>
      </w:r>
      <w:r w:rsidR="00EB409B">
        <w:t>O</w:t>
      </w:r>
      <w:r w:rsidR="00EB409B" w:rsidRPr="004434A4">
        <w:t>sporene tražbine</w:t>
      </w:r>
      <w:r w:rsidR="00EB409B">
        <w:t xml:space="preserve"> I. višeg isplatnog reda</w:t>
      </w:r>
      <w:r w:rsidR="00F546B4" w:rsidRPr="004434A4">
        <w:t>:</w:t>
      </w:r>
    </w:p>
    <w:p w:rsidRDefault="00F546B4" w:rsidP="00F546B4" w:rsidR="00F546B4" w:rsidRPr="004434A4">
      <w:pPr>
        <w:ind w:firstLine="708"/>
        <w:jc w:val="both"/>
      </w:pPr>
      <w:r w:rsidRPr="004434A4">
        <w:tab/>
      </w:r>
    </w:p>
    <w:p w:rsidRDefault="00F546B4" w:rsidP="00F546B4" w:rsidR="00F546B4" w:rsidRPr="004434A4">
      <w:pPr>
        <w:ind w:firstLine="708"/>
        <w:jc w:val="both"/>
      </w:pPr>
      <w:r w:rsidRPr="004434A4">
        <w:t xml:space="preserve">Stečajni upravitelj je osporio tražbine </w:t>
      </w:r>
      <w:r w:rsidR="003D419E" w:rsidRPr="0094722D">
        <w:t>prvog</w:t>
      </w:r>
      <w:r w:rsidRPr="004434A4">
        <w:t xml:space="preserve"> višeg isplatnog reda stečajnih vjerovnika:</w:t>
      </w:r>
    </w:p>
    <w:p w:rsidRDefault="00F546B4" w:rsidP="00F546B4" w:rsidR="00F546B4">
      <w:pPr>
        <w:ind w:firstLine="708"/>
        <w:jc w:val="both"/>
      </w:pPr>
    </w:p>
    <w:p w:rsidRDefault="0078523D" w:rsidP="00F546B4" w:rsidR="0078523D">
      <w:pPr>
        <w:ind w:firstLine="708"/>
        <w:jc w:val="both"/>
      </w:pPr>
      <w:r>
        <w:t xml:space="preserve">1. </w:t>
      </w:r>
      <w:r w:rsidRPr="00FA54D4">
        <w:t xml:space="preserve">MILORAD CVITKO, OIB: 10567240577, </w:t>
      </w:r>
      <w:r>
        <w:t>Škropeti 25a, K</w:t>
      </w:r>
      <w:r w:rsidRPr="00FA54D4">
        <w:t xml:space="preserve">arojba, </w:t>
      </w:r>
      <w:r w:rsidR="003D419E" w:rsidRPr="007E7FD5">
        <w:t xml:space="preserve">u iznosu od </w:t>
      </w:r>
      <w:r w:rsidR="003D419E">
        <w:t>45.898,63 kn</w:t>
      </w:r>
      <w:r w:rsidRPr="00FA54D4">
        <w:t>.</w:t>
      </w:r>
    </w:p>
    <w:p w:rsidRDefault="0078523D" w:rsidP="00F546B4" w:rsidR="0078523D">
      <w:pPr>
        <w:ind w:firstLine="708"/>
        <w:jc w:val="both"/>
      </w:pPr>
    </w:p>
    <w:p w:rsidRDefault="003D419E" w:rsidP="003D419E" w:rsidR="003D419E" w:rsidRPr="004434A4">
      <w:pPr>
        <w:jc w:val="both"/>
      </w:pPr>
      <w:r w:rsidRPr="004434A4">
        <w:tab/>
        <w:t xml:space="preserve">Upućuje se vjerovnik </w:t>
      </w:r>
      <w:r w:rsidRPr="00FA54D4">
        <w:t xml:space="preserve">MILORAD CVITKO, OIB: 10567240577, </w:t>
      </w:r>
      <w:r>
        <w:t>Škropeti 25a, K</w:t>
      </w:r>
      <w:r w:rsidRPr="00FA54D4">
        <w:t>arojba</w:t>
      </w:r>
      <w:r w:rsidRPr="004434A4">
        <w:t>, na parnicu radi utvrđivanja osporene tražbine</w:t>
      </w:r>
      <w:r w:rsidRPr="0094722D">
        <w:t xml:space="preserve"> prvog </w:t>
      </w:r>
      <w:r w:rsidRPr="004434A4">
        <w:t xml:space="preserve">višeg isplatnog reda u iznosu od </w:t>
      </w:r>
      <w:r>
        <w:t>45.898,63</w:t>
      </w:r>
      <w:r w:rsidRPr="004434A4">
        <w:rPr>
          <w:bCs/>
        </w:rPr>
        <w:t xml:space="preserve"> </w:t>
      </w:r>
      <w:r w:rsidRPr="004434A4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3D419E" w:rsidP="003D419E" w:rsidR="003D419E">
      <w:pPr>
        <w:ind w:firstLine="720"/>
        <w:jc w:val="both"/>
      </w:pPr>
      <w:r w:rsidRPr="004434A4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3D419E" w:rsidP="003D419E" w:rsidR="003D419E">
      <w:pPr>
        <w:ind w:firstLine="720"/>
        <w:jc w:val="both"/>
      </w:pPr>
    </w:p>
    <w:p w:rsidRDefault="003D419E" w:rsidP="003D419E" w:rsidR="003D419E" w:rsidRPr="003F16D8">
      <w:pPr>
        <w:ind w:firstLine="708"/>
        <w:jc w:val="both"/>
      </w:pPr>
      <w:r>
        <w:t xml:space="preserve">2. </w:t>
      </w:r>
      <w:r w:rsidRPr="003F16D8">
        <w:t xml:space="preserve">DUŠAN HRELJA, OIB: 18650299476, </w:t>
      </w:r>
      <w:r>
        <w:t>Hrelji 42, Ž</w:t>
      </w:r>
      <w:r w:rsidRPr="003F16D8">
        <w:t xml:space="preserve">minj, u iznosu od </w:t>
      </w:r>
      <w:r>
        <w:t>9.458,00 kn</w:t>
      </w:r>
      <w:r w:rsidRPr="003F16D8">
        <w:t>.</w:t>
      </w:r>
    </w:p>
    <w:p w:rsidRDefault="003D419E" w:rsidP="003D419E" w:rsidR="003D419E">
      <w:pPr>
        <w:ind w:firstLine="708"/>
        <w:jc w:val="both"/>
      </w:pPr>
    </w:p>
    <w:p w:rsidRDefault="003D419E" w:rsidP="003D419E" w:rsidR="003D419E" w:rsidRPr="004434A4">
      <w:pPr>
        <w:jc w:val="both"/>
      </w:pPr>
      <w:r w:rsidRPr="004434A4">
        <w:tab/>
        <w:t xml:space="preserve">Upućuje se vjerovnik </w:t>
      </w:r>
      <w:r w:rsidRPr="003F16D8">
        <w:t xml:space="preserve">DUŠAN HRELJA, OIB: 18650299476, </w:t>
      </w:r>
      <w:r>
        <w:t>Hrelji 42, Ž</w:t>
      </w:r>
      <w:r w:rsidRPr="003F16D8">
        <w:t>minj</w:t>
      </w:r>
      <w:r w:rsidRPr="004434A4">
        <w:t xml:space="preserve">, na parnicu radi utvrđivanja osporene tražbine </w:t>
      </w:r>
      <w:r w:rsidRPr="0094722D">
        <w:t xml:space="preserve">prvog </w:t>
      </w:r>
      <w:r w:rsidRPr="004434A4">
        <w:t>višeg isplatnog reda u iznosu od</w:t>
      </w:r>
      <w:r>
        <w:t xml:space="preserve"> 9.458,00</w:t>
      </w:r>
      <w:r w:rsidRPr="004434A4">
        <w:rPr>
          <w:bCs/>
        </w:rPr>
        <w:t xml:space="preserve"> </w:t>
      </w:r>
      <w:r w:rsidRPr="004434A4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3D419E" w:rsidP="003D419E" w:rsidR="003D419E">
      <w:pPr>
        <w:ind w:firstLine="720"/>
        <w:jc w:val="both"/>
      </w:pPr>
      <w:r w:rsidRPr="004434A4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3D419E" w:rsidP="003D419E" w:rsidR="003D419E">
      <w:pPr>
        <w:ind w:firstLine="720"/>
        <w:jc w:val="both"/>
      </w:pPr>
    </w:p>
    <w:p w:rsidRDefault="003D419E" w:rsidP="003D419E" w:rsidR="003D419E" w:rsidRPr="004434A4">
      <w:pPr>
        <w:ind w:firstLine="720"/>
        <w:jc w:val="both"/>
      </w:pPr>
      <w:r>
        <w:t xml:space="preserve">3. </w:t>
      </w:r>
      <w:r w:rsidRPr="001565E8">
        <w:t xml:space="preserve">VINKO PUCIĆ, OIB: 21619043775, </w:t>
      </w:r>
      <w:r>
        <w:t>Domijanići 18, Ž</w:t>
      </w:r>
      <w:r w:rsidRPr="001565E8">
        <w:t xml:space="preserve">minj, u iznosu od </w:t>
      </w:r>
      <w:r>
        <w:t>9.458,00 kn</w:t>
      </w:r>
      <w:r w:rsidRPr="001565E8">
        <w:t>.</w:t>
      </w:r>
    </w:p>
    <w:p w:rsidRDefault="003D419E" w:rsidP="003D419E" w:rsidR="003D419E" w:rsidRPr="004434A4">
      <w:pPr>
        <w:ind w:firstLine="720"/>
        <w:jc w:val="both"/>
      </w:pPr>
    </w:p>
    <w:p w:rsidRDefault="003D419E" w:rsidP="003D419E" w:rsidR="003D419E" w:rsidRPr="004434A4">
      <w:pPr>
        <w:jc w:val="both"/>
      </w:pPr>
      <w:r w:rsidRPr="004434A4">
        <w:tab/>
        <w:t xml:space="preserve">Upućuje se vjerovnik </w:t>
      </w:r>
      <w:r w:rsidRPr="001565E8">
        <w:t xml:space="preserve">VINKO PUCIĆ, OIB: 21619043775, </w:t>
      </w:r>
      <w:r>
        <w:t>Domijanići 18, Ž</w:t>
      </w:r>
      <w:r w:rsidRPr="001565E8">
        <w:t>minj</w:t>
      </w:r>
      <w:r w:rsidRPr="004434A4">
        <w:t>, na parnicu radi utvrđivanja osporene tražbine</w:t>
      </w:r>
      <w:r w:rsidRPr="0094722D">
        <w:t xml:space="preserve"> prvog viš</w:t>
      </w:r>
      <w:r w:rsidRPr="004434A4">
        <w:t>eg isplatnog reda u iznosu od</w:t>
      </w:r>
      <w:r>
        <w:t xml:space="preserve"> 9.458,00</w:t>
      </w:r>
      <w:r w:rsidRPr="004434A4">
        <w:rPr>
          <w:bCs/>
        </w:rPr>
        <w:t xml:space="preserve"> </w:t>
      </w:r>
      <w:r w:rsidRPr="004434A4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3D419E" w:rsidP="003D419E" w:rsidR="003D419E">
      <w:pPr>
        <w:ind w:firstLine="720"/>
        <w:jc w:val="both"/>
      </w:pPr>
      <w:r w:rsidRPr="004434A4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78523D" w:rsidP="00F546B4" w:rsidR="0078523D">
      <w:pPr>
        <w:ind w:firstLine="708"/>
        <w:jc w:val="both"/>
      </w:pPr>
    </w:p>
    <w:p w:rsidRDefault="003D419E" w:rsidP="003D419E" w:rsidR="003D419E" w:rsidRPr="00B64A52">
      <w:pPr>
        <w:ind w:firstLine="708"/>
        <w:jc w:val="both"/>
      </w:pPr>
      <w:r>
        <w:t xml:space="preserve">4. </w:t>
      </w:r>
      <w:r w:rsidRPr="00B64A52">
        <w:t xml:space="preserve">IVAN FILIĆ, </w:t>
      </w:r>
      <w:r>
        <w:t>A</w:t>
      </w:r>
      <w:r w:rsidRPr="00B64A52">
        <w:t xml:space="preserve">. </w:t>
      </w:r>
      <w:r>
        <w:t>Ferri 40, R</w:t>
      </w:r>
      <w:r w:rsidRPr="00B64A52">
        <w:t xml:space="preserve">ovinj, u iznosu od </w:t>
      </w:r>
      <w:r>
        <w:t>8.937,76 kn</w:t>
      </w:r>
      <w:r w:rsidRPr="00B64A52">
        <w:t>.</w:t>
      </w:r>
    </w:p>
    <w:p w:rsidRDefault="003D419E" w:rsidP="003D419E" w:rsidR="003D419E" w:rsidRPr="004434A4">
      <w:pPr>
        <w:ind w:firstLine="720"/>
        <w:jc w:val="both"/>
      </w:pPr>
    </w:p>
    <w:p w:rsidRDefault="003D419E" w:rsidP="003D419E" w:rsidR="003D419E" w:rsidRPr="004434A4">
      <w:pPr>
        <w:jc w:val="both"/>
      </w:pPr>
      <w:r w:rsidRPr="004434A4">
        <w:tab/>
        <w:t xml:space="preserve">Upućuje se vjerovnik </w:t>
      </w:r>
      <w:r w:rsidRPr="00B64A52">
        <w:t xml:space="preserve">IVAN FILIĆ, </w:t>
      </w:r>
      <w:r>
        <w:t>A</w:t>
      </w:r>
      <w:r w:rsidRPr="00B64A52">
        <w:t xml:space="preserve">. </w:t>
      </w:r>
      <w:r>
        <w:t>Ferri 40, R</w:t>
      </w:r>
      <w:r w:rsidRPr="00B64A52">
        <w:t>ovinj</w:t>
      </w:r>
      <w:r w:rsidRPr="004434A4">
        <w:t>, na parnicu radi utvrđivanja osporene tražbin</w:t>
      </w:r>
      <w:r w:rsidRPr="0094722D">
        <w:t>e prvog višeg</w:t>
      </w:r>
      <w:r w:rsidRPr="004434A4">
        <w:t xml:space="preserve"> isplatnog reda u iznosu od</w:t>
      </w:r>
      <w:r>
        <w:t xml:space="preserve"> 8.937,76</w:t>
      </w:r>
      <w:r w:rsidRPr="004434A4">
        <w:rPr>
          <w:bCs/>
        </w:rPr>
        <w:t xml:space="preserve"> </w:t>
      </w:r>
      <w:r w:rsidRPr="004434A4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3D419E" w:rsidP="003D419E" w:rsidR="003D419E">
      <w:pPr>
        <w:ind w:firstLine="720"/>
        <w:jc w:val="both"/>
      </w:pPr>
      <w:r w:rsidRPr="004434A4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3D419E" w:rsidP="00F546B4" w:rsidR="003D419E">
      <w:pPr>
        <w:ind w:firstLine="708"/>
        <w:jc w:val="both"/>
      </w:pPr>
    </w:p>
    <w:p w:rsidRDefault="003D419E" w:rsidP="003D419E" w:rsidR="003D419E">
      <w:pPr>
        <w:ind w:firstLine="708"/>
        <w:jc w:val="both"/>
      </w:pPr>
      <w:r>
        <w:t>5</w:t>
      </w:r>
      <w:r w:rsidRPr="0040168B">
        <w:t xml:space="preserve">. JOSIP SALOPEK, OIB: 30409123562, Debeljuhi, Žminj, u </w:t>
      </w:r>
      <w:r w:rsidRPr="00B64A52">
        <w:t xml:space="preserve">iznosu od </w:t>
      </w:r>
      <w:r>
        <w:t>8.920,32 kn</w:t>
      </w:r>
      <w:r w:rsidRPr="0040168B">
        <w:t>.</w:t>
      </w:r>
    </w:p>
    <w:p w:rsidRDefault="003D419E" w:rsidP="003D419E" w:rsidR="003D419E">
      <w:pPr>
        <w:ind w:firstLine="708"/>
        <w:jc w:val="both"/>
      </w:pPr>
    </w:p>
    <w:p w:rsidRDefault="003D419E" w:rsidP="003D419E" w:rsidR="003D419E" w:rsidRPr="004434A4">
      <w:pPr>
        <w:jc w:val="both"/>
      </w:pPr>
      <w:r w:rsidRPr="004434A4">
        <w:tab/>
        <w:t xml:space="preserve">Upućuje se vjerovnik </w:t>
      </w:r>
      <w:r w:rsidRPr="0040168B">
        <w:t>JOSIP SALOPEK, OIB: 30409123562, Debeljuhi, Žminj</w:t>
      </w:r>
      <w:r w:rsidRPr="004434A4">
        <w:t>, na parnicu radi utvrđivanja osporene tražbine</w:t>
      </w:r>
      <w:r w:rsidRPr="0094722D">
        <w:t xml:space="preserve"> prvog viš</w:t>
      </w:r>
      <w:r w:rsidRPr="004434A4">
        <w:t>eg isplatnog reda u iznosu od</w:t>
      </w:r>
      <w:r>
        <w:t xml:space="preserve"> 8.920,32</w:t>
      </w:r>
      <w:r w:rsidRPr="004434A4">
        <w:rPr>
          <w:bCs/>
        </w:rPr>
        <w:t xml:space="preserve"> </w:t>
      </w:r>
      <w:r w:rsidRPr="004434A4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3D419E" w:rsidP="003D419E" w:rsidR="003D419E">
      <w:pPr>
        <w:ind w:firstLine="720"/>
        <w:jc w:val="both"/>
      </w:pPr>
      <w:r w:rsidRPr="004434A4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3D419E" w:rsidP="003D419E" w:rsidR="003D419E">
      <w:pPr>
        <w:ind w:firstLine="720"/>
        <w:jc w:val="both"/>
      </w:pPr>
    </w:p>
    <w:p w:rsidRDefault="003D419E" w:rsidP="003D419E" w:rsidR="003D419E">
      <w:pPr>
        <w:ind w:firstLine="708"/>
        <w:jc w:val="both"/>
      </w:pPr>
      <w:r>
        <w:t>6</w:t>
      </w:r>
      <w:r w:rsidRPr="0040168B">
        <w:t xml:space="preserve">. </w:t>
      </w:r>
      <w:r w:rsidRPr="00404F76">
        <w:t xml:space="preserve">DEJAN PAMIĆ, OIB: 10354304861, Pamići 25a, Žminj, u iznosu od </w:t>
      </w:r>
      <w:r w:rsidR="00FE1FA5">
        <w:t>8.929,38</w:t>
      </w:r>
      <w:r w:rsidRPr="00404F76">
        <w:t xml:space="preserve"> kn.</w:t>
      </w:r>
    </w:p>
    <w:p w:rsidRDefault="003D419E" w:rsidP="003D419E" w:rsidR="003D419E">
      <w:pPr>
        <w:ind w:firstLine="708"/>
        <w:jc w:val="both"/>
      </w:pPr>
    </w:p>
    <w:p w:rsidRDefault="003D419E" w:rsidP="003D419E" w:rsidR="003D419E" w:rsidRPr="004434A4">
      <w:pPr>
        <w:jc w:val="both"/>
      </w:pPr>
      <w:r w:rsidRPr="004434A4">
        <w:tab/>
        <w:t xml:space="preserve">Upućuje se vjerovnik </w:t>
      </w:r>
      <w:r w:rsidR="00FE1FA5" w:rsidRPr="00404F76">
        <w:t>DEJAN PAMIĆ, OIB: 10354304861, Pamići 25a, Žminj</w:t>
      </w:r>
      <w:r w:rsidRPr="004434A4">
        <w:t xml:space="preserve">, na parnicu radi utvrđivanja osporene tražbine </w:t>
      </w:r>
      <w:r w:rsidRPr="0094722D">
        <w:t>prvog vi</w:t>
      </w:r>
      <w:r w:rsidRPr="004434A4">
        <w:t>šeg isplatnog reda u iznosu od</w:t>
      </w:r>
      <w:r>
        <w:t xml:space="preserve"> </w:t>
      </w:r>
      <w:r w:rsidR="00FE1FA5">
        <w:t>8.929,38</w:t>
      </w:r>
      <w:r w:rsidRPr="004434A4">
        <w:rPr>
          <w:bCs/>
        </w:rPr>
        <w:t xml:space="preserve"> </w:t>
      </w:r>
      <w:r w:rsidRPr="004434A4">
        <w:t xml:space="preserve">kn te mu se za podnošenje tužbe određuje rok od 8 dana od pravomoćnosti rješenja o upućivanju </w:t>
      </w:r>
      <w:r w:rsidRPr="004434A4">
        <w:lastRenderedPageBreak/>
        <w:t xml:space="preserve">na parnicu odnosno primitka drugostupanjske odluke, a ukoliko je u tijeku parnični postupak da predloži nastavak istog. </w:t>
      </w:r>
    </w:p>
    <w:p w:rsidRDefault="003D419E" w:rsidP="003D419E" w:rsidR="003D419E">
      <w:pPr>
        <w:ind w:firstLine="720"/>
        <w:jc w:val="both"/>
      </w:pPr>
      <w:r w:rsidRPr="004434A4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3D419E" w:rsidP="003D419E" w:rsidR="003D419E">
      <w:pPr>
        <w:ind w:firstLine="720"/>
        <w:jc w:val="both"/>
      </w:pPr>
    </w:p>
    <w:p w:rsidRDefault="00FE1FA5" w:rsidP="00FE1FA5" w:rsidR="00FE1FA5">
      <w:pPr>
        <w:ind w:firstLine="708"/>
        <w:jc w:val="both"/>
      </w:pPr>
      <w:r>
        <w:t>7</w:t>
      </w:r>
      <w:r w:rsidRPr="0040168B">
        <w:t xml:space="preserve">. </w:t>
      </w:r>
      <w:r w:rsidRPr="003776E8">
        <w:t xml:space="preserve">JOSIP SRDOČ, OIB: 57571646953, </w:t>
      </w:r>
      <w:r>
        <w:t>J. Voltića 2,</w:t>
      </w:r>
      <w:r w:rsidRPr="003776E8">
        <w:t xml:space="preserve"> Pazin</w:t>
      </w:r>
      <w:r w:rsidRPr="00404F76">
        <w:t xml:space="preserve">, u iznosu od </w:t>
      </w:r>
      <w:r>
        <w:t>32.307,02</w:t>
      </w:r>
      <w:r w:rsidRPr="00404F76">
        <w:t xml:space="preserve"> kn.</w:t>
      </w:r>
    </w:p>
    <w:p w:rsidRDefault="00FE1FA5" w:rsidP="00FE1FA5" w:rsidR="00FE1FA5">
      <w:pPr>
        <w:ind w:firstLine="708"/>
        <w:jc w:val="both"/>
      </w:pPr>
    </w:p>
    <w:p w:rsidRDefault="00FE1FA5" w:rsidP="00FE1FA5" w:rsidR="00FE1FA5" w:rsidRPr="004434A4">
      <w:pPr>
        <w:jc w:val="both"/>
      </w:pPr>
      <w:r w:rsidRPr="004434A4">
        <w:tab/>
        <w:t xml:space="preserve">Upućuje se vjerovnik </w:t>
      </w:r>
      <w:r w:rsidRPr="003776E8">
        <w:t xml:space="preserve">JOSIP SRDOČ, OIB: 57571646953, </w:t>
      </w:r>
      <w:r>
        <w:t>J. Voltića 2,</w:t>
      </w:r>
      <w:r w:rsidRPr="003776E8">
        <w:t xml:space="preserve"> Pazin</w:t>
      </w:r>
      <w:r w:rsidRPr="004434A4">
        <w:t>, na parnicu radi utvrđivanja osporene tražbin</w:t>
      </w:r>
      <w:r w:rsidRPr="0094722D">
        <w:t>e prvog viš</w:t>
      </w:r>
      <w:r w:rsidRPr="004434A4">
        <w:t>eg isplatnog reda u iznosu od</w:t>
      </w:r>
      <w:r>
        <w:t xml:space="preserve"> 32.307,02</w:t>
      </w:r>
      <w:r w:rsidRPr="004434A4">
        <w:rPr>
          <w:bCs/>
        </w:rPr>
        <w:t xml:space="preserve"> </w:t>
      </w:r>
      <w:r w:rsidRPr="004434A4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FE1FA5" w:rsidP="00FE1FA5" w:rsidR="00FE1FA5">
      <w:pPr>
        <w:ind w:firstLine="720"/>
        <w:jc w:val="both"/>
      </w:pPr>
      <w:r w:rsidRPr="004434A4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3D419E" w:rsidP="003D419E" w:rsidR="003D419E" w:rsidRPr="0040168B">
      <w:pPr>
        <w:ind w:firstLine="708"/>
        <w:jc w:val="both"/>
      </w:pPr>
    </w:p>
    <w:p w:rsidRDefault="00FE1FA5" w:rsidP="00FE1FA5" w:rsidR="00FE1FA5">
      <w:pPr>
        <w:ind w:firstLine="708"/>
        <w:jc w:val="both"/>
      </w:pPr>
      <w:r>
        <w:t>8</w:t>
      </w:r>
      <w:r w:rsidRPr="0040168B">
        <w:t xml:space="preserve">. </w:t>
      </w:r>
      <w:r w:rsidRPr="00121C4C">
        <w:t>ANAMARIJA PUCIĆ, OIB: 93143637085, Vrsarska 9, Poreč</w:t>
      </w:r>
      <w:r w:rsidRPr="00404F76">
        <w:t xml:space="preserve">, u iznosu od </w:t>
      </w:r>
      <w:r>
        <w:t>21.755,26</w:t>
      </w:r>
      <w:r w:rsidRPr="00404F76">
        <w:t xml:space="preserve"> kn.</w:t>
      </w:r>
    </w:p>
    <w:p w:rsidRDefault="00FE1FA5" w:rsidP="00FE1FA5" w:rsidR="00FE1FA5">
      <w:pPr>
        <w:ind w:firstLine="708"/>
        <w:jc w:val="both"/>
      </w:pPr>
    </w:p>
    <w:p w:rsidRDefault="00FE1FA5" w:rsidP="00FE1FA5" w:rsidR="00FE1FA5" w:rsidRPr="004434A4">
      <w:pPr>
        <w:jc w:val="both"/>
      </w:pPr>
      <w:r w:rsidRPr="004434A4">
        <w:tab/>
        <w:t xml:space="preserve">Upućuje se vjerovnik </w:t>
      </w:r>
      <w:r w:rsidRPr="00121C4C">
        <w:t>ANAMARIJA PUCIĆ, OIB: 93143637085, Vrsarska 9, Poreč</w:t>
      </w:r>
      <w:r w:rsidRPr="004434A4">
        <w:t xml:space="preserve">, na parnicu radi utvrđivanja osporene tražbine </w:t>
      </w:r>
      <w:r w:rsidRPr="0094722D">
        <w:t>prvog v</w:t>
      </w:r>
      <w:r w:rsidRPr="004434A4">
        <w:t>išeg isplatnog reda u iznosu od</w:t>
      </w:r>
      <w:r>
        <w:t xml:space="preserve"> 21.755,26</w:t>
      </w:r>
      <w:r w:rsidRPr="004434A4">
        <w:rPr>
          <w:bCs/>
        </w:rPr>
        <w:t xml:space="preserve"> </w:t>
      </w:r>
      <w:r w:rsidRPr="004434A4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FE1FA5" w:rsidP="00FE1FA5" w:rsidR="00FE1FA5">
      <w:pPr>
        <w:ind w:firstLine="720"/>
        <w:jc w:val="both"/>
      </w:pPr>
      <w:r w:rsidRPr="004434A4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F546B4" w:rsidP="00F546B4" w:rsidR="00F546B4" w:rsidRPr="006572C0">
      <w:pPr>
        <w:ind w:firstLine="540"/>
        <w:jc w:val="center"/>
      </w:pPr>
    </w:p>
    <w:p w:rsidRDefault="00F546B4" w:rsidP="00F546B4" w:rsidR="00F546B4" w:rsidRPr="006572C0">
      <w:pPr>
        <w:ind w:left="360"/>
        <w:jc w:val="center"/>
      </w:pPr>
      <w:r w:rsidRPr="006572C0">
        <w:t>Obrazloženje</w:t>
      </w:r>
    </w:p>
    <w:p w:rsidRDefault="00F546B4" w:rsidP="00F546B4" w:rsidR="00F546B4" w:rsidRPr="006572C0">
      <w:pPr>
        <w:ind w:left="360"/>
        <w:jc w:val="center"/>
      </w:pPr>
    </w:p>
    <w:p w:rsidRDefault="00F546B4" w:rsidP="00F546B4" w:rsidR="00F546B4" w:rsidRPr="006F3547">
      <w:pPr>
        <w:jc w:val="both"/>
      </w:pPr>
      <w:r w:rsidRPr="0094722D">
        <w:tab/>
        <w:t xml:space="preserve">Na ispitnom ročištu održanom </w:t>
      </w:r>
      <w:r w:rsidR="00810499" w:rsidRPr="0094722D">
        <w:t>8. studenog</w:t>
      </w:r>
      <w:r w:rsidRPr="0094722D">
        <w:t xml:space="preserve"> 2016.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</w:t>
      </w:r>
      <w:r w:rsidRPr="006F3547">
        <w:t>tražbinu osporio.</w:t>
      </w:r>
    </w:p>
    <w:p w:rsidRDefault="00F546B4" w:rsidP="00F546B4" w:rsidR="00F546B4" w:rsidRPr="006F3547">
      <w:pPr>
        <w:jc w:val="both"/>
      </w:pPr>
      <w:r w:rsidRPr="006F3547">
        <w:tab/>
        <w:t xml:space="preserve">Tražbine </w:t>
      </w:r>
      <w:r w:rsidR="0094722D" w:rsidRPr="006F3547">
        <w:t xml:space="preserve">prvog i </w:t>
      </w:r>
      <w:r w:rsidRPr="006F3547">
        <w:t xml:space="preserve">drugog višeg isplatnog reda označene u st. I. A) </w:t>
      </w:r>
      <w:r w:rsidR="0094722D" w:rsidRPr="006F3547">
        <w:t xml:space="preserve">i B) </w:t>
      </w:r>
      <w:r w:rsidRPr="006F3547">
        <w:t>izreke ovog rješenja smatraju se utvrđenim, budući ih je priznao stečajni upravitelj a nisu osporili vjerovnici (čl. 263. SZ-a). Tražbine vjerovnika koje su priznate u cijelosti nisu posebno obrazložene.</w:t>
      </w:r>
    </w:p>
    <w:p w:rsidRDefault="00F546B4" w:rsidP="00F546B4" w:rsidR="006F3547" w:rsidRPr="006F3547">
      <w:pPr>
        <w:jc w:val="both"/>
      </w:pPr>
      <w:r w:rsidRPr="006F3547">
        <w:tab/>
        <w:t xml:space="preserve">U st. I. </w:t>
      </w:r>
      <w:r w:rsidR="006F3547" w:rsidRPr="006F3547">
        <w:t>C</w:t>
      </w:r>
      <w:r w:rsidRPr="006F3547">
        <w:t xml:space="preserve">) izreke ovog rješenja navedene su tražbine </w:t>
      </w:r>
      <w:r w:rsidR="006F3547" w:rsidRPr="006F3547">
        <w:t>prvog</w:t>
      </w:r>
      <w:r w:rsidRPr="006F3547">
        <w:t xml:space="preserve"> višeg isplatnog reda osporene od strane stečajnog upravitelja, koje osporavanje na ročištu nije otklonjeno.</w:t>
      </w:r>
    </w:p>
    <w:p w:rsidRDefault="006F3547" w:rsidP="00F546B4" w:rsidR="006F3547" w:rsidRPr="00EB409B">
      <w:pPr>
        <w:jc w:val="both"/>
      </w:pPr>
      <w:r>
        <w:tab/>
        <w:t xml:space="preserve">Vjerovnici I. isplatnog reda (bivši zaposlenici dužnika), prijavili su tražbine iz radnog odnosa u bruto iznosima a ispitana im je tražbina u neto iznosima dok je dio tražbine koji se odnosi na bruto iznos ispitan kroz tražbinu Republike Hrvatske koja je prijavila tražbinu i s </w:t>
      </w:r>
      <w:r w:rsidRPr="00EB409B">
        <w:t>tog osnova.</w:t>
      </w:r>
    </w:p>
    <w:p w:rsidRDefault="006F3547" w:rsidP="00F546B4" w:rsidR="00EB409B" w:rsidRPr="00EB409B">
      <w:pPr>
        <w:jc w:val="both"/>
      </w:pPr>
      <w:r w:rsidRPr="00EB409B">
        <w:tab/>
        <w:t>Stečajni upravitelj osporio je tražbine vjerovnika I. isplatnog reda</w:t>
      </w:r>
      <w:r w:rsidR="00DB7F37">
        <w:t xml:space="preserve"> (i to neto iznose, budući su tražbine ovih vjerovnika koji se odnose na bruto iznose plaća ispitane kroz prijavu tražbine Republike Hrvatske iz istog osnova)</w:t>
      </w:r>
      <w:r w:rsidRPr="00EB409B">
        <w:t xml:space="preserve"> i to</w:t>
      </w:r>
      <w:r w:rsidR="00EB409B" w:rsidRPr="00EB409B">
        <w:t>:</w:t>
      </w:r>
      <w:r w:rsidRPr="00EB409B">
        <w:t xml:space="preserve"> </w:t>
      </w:r>
    </w:p>
    <w:p w:rsidRDefault="00EB409B" w:rsidP="00F546B4" w:rsidR="00EB409B" w:rsidRPr="00EB409B">
      <w:pPr>
        <w:jc w:val="both"/>
      </w:pPr>
      <w:r w:rsidRPr="00EB409B">
        <w:lastRenderedPageBreak/>
        <w:tab/>
        <w:t xml:space="preserve">- </w:t>
      </w:r>
      <w:r w:rsidR="006F3547" w:rsidRPr="00EB409B">
        <w:t xml:space="preserve">Milorada Cvitko u iznosu od </w:t>
      </w:r>
      <w:r w:rsidRPr="00EB409B">
        <w:t>45.898,63 kn zbog zastare budući da se tražbina odnosi na neisplaćene plaće od 28.2.2009. do 31.1.2010.</w:t>
      </w:r>
      <w:r w:rsidR="006F3547" w:rsidRPr="00EB409B">
        <w:t xml:space="preserve">, </w:t>
      </w:r>
    </w:p>
    <w:p w:rsidRDefault="00EB409B" w:rsidP="00F546B4" w:rsidR="00EB409B" w:rsidRPr="00EB409B">
      <w:pPr>
        <w:jc w:val="both"/>
      </w:pPr>
      <w:r w:rsidRPr="00EB409B">
        <w:tab/>
        <w:t xml:space="preserve">- </w:t>
      </w:r>
      <w:r>
        <w:t>Dušana Hrelja</w:t>
      </w:r>
      <w:r w:rsidR="006F3547" w:rsidRPr="00EB409B">
        <w:t xml:space="preserve"> </w:t>
      </w:r>
      <w:r w:rsidRPr="00EB409B">
        <w:t>u iznosu od 9.458</w:t>
      </w:r>
      <w:r w:rsidR="0091282E">
        <w:t>,00</w:t>
      </w:r>
      <w:r w:rsidRPr="00EB409B">
        <w:t xml:space="preserve"> kn zbog zastare budući da se tražbina odnosi na neisplaćene plaće </w:t>
      </w:r>
      <w:r w:rsidR="0091282E">
        <w:t>od 28.2.2009. do 31.5</w:t>
      </w:r>
      <w:r w:rsidRPr="00EB409B">
        <w:t>.20</w:t>
      </w:r>
      <w:r w:rsidR="0091282E">
        <w:t>09</w:t>
      </w:r>
      <w:r w:rsidRPr="00EB409B">
        <w:t xml:space="preserve">., </w:t>
      </w:r>
    </w:p>
    <w:p w:rsidRDefault="00EB409B" w:rsidP="00F546B4" w:rsidR="006F3547">
      <w:pPr>
        <w:jc w:val="both"/>
      </w:pPr>
      <w:r w:rsidRPr="00EB409B">
        <w:tab/>
        <w:t xml:space="preserve">- </w:t>
      </w:r>
      <w:r w:rsidR="006F3547" w:rsidRPr="00EB409B">
        <w:t>Vinka Pucića</w:t>
      </w:r>
      <w:r w:rsidRPr="00EB409B">
        <w:t xml:space="preserve"> u iznosu od </w:t>
      </w:r>
      <w:r w:rsidR="0091282E">
        <w:t>9.458,00</w:t>
      </w:r>
      <w:r w:rsidRPr="00EB409B">
        <w:t xml:space="preserve"> kn zbog zastare budući da se tražbina odnosi na neisplaćene plaće </w:t>
      </w:r>
      <w:r w:rsidR="0091282E">
        <w:t>od 28.2.2009. do 31.5</w:t>
      </w:r>
      <w:r w:rsidRPr="00EB409B">
        <w:t>.2</w:t>
      </w:r>
      <w:r w:rsidR="0091282E">
        <w:t>009</w:t>
      </w:r>
      <w:r w:rsidRPr="00EB409B">
        <w:t>.,</w:t>
      </w:r>
    </w:p>
    <w:p w:rsidRDefault="00EB409B" w:rsidP="00EB409B" w:rsidR="00EB409B">
      <w:pPr>
        <w:jc w:val="both"/>
      </w:pPr>
      <w:r w:rsidRPr="00EB409B">
        <w:tab/>
        <w:t xml:space="preserve">- </w:t>
      </w:r>
      <w:r>
        <w:t>Ivana Filića</w:t>
      </w:r>
      <w:r w:rsidRPr="00EB409B">
        <w:t xml:space="preserve"> u iznosu od </w:t>
      </w:r>
      <w:r w:rsidR="0091282E">
        <w:t xml:space="preserve">8.937,76 </w:t>
      </w:r>
      <w:r w:rsidRPr="00EB409B">
        <w:t>kn zbog zastare budući da se tražbina odnosi na neisplaćene plaće od 28.2.2009. do 31.</w:t>
      </w:r>
      <w:r w:rsidR="0091282E">
        <w:t>5.2009</w:t>
      </w:r>
      <w:r w:rsidRPr="00EB409B">
        <w:t>.,</w:t>
      </w:r>
    </w:p>
    <w:p w:rsidRDefault="00EB409B" w:rsidP="00EB409B" w:rsidR="00EB409B">
      <w:pPr>
        <w:jc w:val="both"/>
      </w:pPr>
      <w:r w:rsidRPr="00EB409B">
        <w:tab/>
        <w:t xml:space="preserve">- </w:t>
      </w:r>
      <w:r>
        <w:t xml:space="preserve">Josipa Salopeka </w:t>
      </w:r>
      <w:r w:rsidRPr="00EB409B">
        <w:t xml:space="preserve">u iznosu od </w:t>
      </w:r>
      <w:r w:rsidR="0091282E">
        <w:t>8.920,32</w:t>
      </w:r>
      <w:r w:rsidRPr="00EB409B">
        <w:t xml:space="preserve"> kn zbog zastare budući da se tražbina odnosi na neisplaćene plaće od 28.2.2009. do </w:t>
      </w:r>
      <w:r w:rsidR="0091282E">
        <w:t>31.5.2009</w:t>
      </w:r>
      <w:r w:rsidRPr="00EB409B">
        <w:t>.,</w:t>
      </w:r>
    </w:p>
    <w:p w:rsidRDefault="00EB409B" w:rsidP="00EB409B" w:rsidR="00EB409B">
      <w:pPr>
        <w:jc w:val="both"/>
      </w:pPr>
      <w:r>
        <w:tab/>
      </w:r>
      <w:r w:rsidRPr="00EB409B">
        <w:t xml:space="preserve">- </w:t>
      </w:r>
      <w:r>
        <w:t>Dejana Pamića</w:t>
      </w:r>
      <w:r w:rsidRPr="00EB409B">
        <w:t xml:space="preserve"> u iznosu od </w:t>
      </w:r>
      <w:r w:rsidR="0091282E">
        <w:t xml:space="preserve">8.929,38 </w:t>
      </w:r>
      <w:r w:rsidRPr="00EB409B">
        <w:t>kn zbog zastare budući da se tražbina odnosi na neisplaćene plaće od 28.2.2009. do 31.</w:t>
      </w:r>
      <w:r w:rsidR="0091282E">
        <w:t>5.2009</w:t>
      </w:r>
      <w:r w:rsidRPr="00EB409B">
        <w:t>.,</w:t>
      </w:r>
    </w:p>
    <w:p w:rsidRDefault="00EB409B" w:rsidP="00EB409B" w:rsidR="00EB409B">
      <w:pPr>
        <w:jc w:val="both"/>
      </w:pPr>
      <w:r>
        <w:tab/>
      </w:r>
      <w:r w:rsidRPr="00EB409B">
        <w:t xml:space="preserve">- </w:t>
      </w:r>
      <w:r>
        <w:t>Josipa Srdoča</w:t>
      </w:r>
      <w:r w:rsidRPr="00EB409B">
        <w:t xml:space="preserve"> u iznosu od </w:t>
      </w:r>
      <w:r w:rsidR="0091282E">
        <w:t>32.307,02</w:t>
      </w:r>
      <w:r w:rsidRPr="00EB409B">
        <w:t xml:space="preserve"> kn zbog zastare budući da se tražbina odnosi na neisplaćene plaće </w:t>
      </w:r>
      <w:r w:rsidR="0091282E">
        <w:t>od 28.2.2009. do 31.3</w:t>
      </w:r>
      <w:r w:rsidRPr="00EB409B">
        <w:t>.2010.,</w:t>
      </w:r>
    </w:p>
    <w:p w:rsidRDefault="00EB409B" w:rsidP="00EB409B" w:rsidR="00EB409B">
      <w:pPr>
        <w:jc w:val="both"/>
      </w:pPr>
      <w:r>
        <w:tab/>
      </w:r>
      <w:r w:rsidRPr="00EB409B">
        <w:t xml:space="preserve">- </w:t>
      </w:r>
      <w:r w:rsidR="0091282E">
        <w:t>Anamarije Pucić</w:t>
      </w:r>
      <w:r w:rsidRPr="00EB409B">
        <w:t xml:space="preserve"> u iznosu od </w:t>
      </w:r>
      <w:r w:rsidR="0091282E">
        <w:t>21.755,26</w:t>
      </w:r>
      <w:r w:rsidRPr="00EB409B">
        <w:t xml:space="preserve"> kn zbog zastare budući da se tražbina odnosi na neisplaćene plaće od 28.2.2009. do 31.</w:t>
      </w:r>
      <w:r w:rsidR="0091282E">
        <w:t>5</w:t>
      </w:r>
      <w:r w:rsidRPr="00EB409B">
        <w:t>.2010.</w:t>
      </w:r>
    </w:p>
    <w:p w:rsidRDefault="00DB7F37" w:rsidP="00F546B4" w:rsidR="00F546B4" w:rsidRPr="00DB7F37">
      <w:pPr>
        <w:jc w:val="both"/>
      </w:pPr>
      <w:r>
        <w:tab/>
        <w:t xml:space="preserve">Na ročištu osporavanje nije otklonjeno, pa </w:t>
      </w:r>
      <w:r w:rsidR="00A05DB7">
        <w:t xml:space="preserve">su vjerovnici osporenih tražbina upućeni u parnicu jer za osporene tražbine ne postoje ovršne isprave, te </w:t>
      </w:r>
      <w:r>
        <w:t xml:space="preserve">je odluka donesena </w:t>
      </w:r>
      <w:r w:rsidRPr="00DB7F37">
        <w:t xml:space="preserve">na temelju odredbe čl. </w:t>
      </w:r>
      <w:r w:rsidR="00F546B4" w:rsidRPr="00DB7F37">
        <w:t xml:space="preserve">266. st. 1. i čl. 267. st 1. SZ-a. </w:t>
      </w:r>
    </w:p>
    <w:p w:rsidRDefault="00F546B4" w:rsidP="00F546B4" w:rsidR="00F546B4" w:rsidRPr="006C6AC6">
      <w:pPr>
        <w:jc w:val="both"/>
        <w:rPr>
          <w:color w:themeColor="accent1" w:val="4F81BD"/>
        </w:rPr>
      </w:pPr>
    </w:p>
    <w:p w:rsidRDefault="00F546B4" w:rsidP="00F546B4" w:rsidR="00F546B4">
      <w:pPr>
        <w:jc w:val="both"/>
        <w:rPr>
          <w:color w:val="00B050"/>
        </w:rPr>
      </w:pPr>
      <w:r w:rsidRPr="00977EB8">
        <w:rPr>
          <w:color w:val="00B050"/>
        </w:rPr>
        <w:tab/>
      </w:r>
    </w:p>
    <w:p w:rsidRDefault="00F546B4" w:rsidP="00F546B4" w:rsidR="00F546B4" w:rsidRPr="000C4F40">
      <w:pPr>
        <w:jc w:val="both"/>
        <w:rPr>
          <w:color w:val="00B050"/>
        </w:rPr>
      </w:pPr>
    </w:p>
    <w:p w:rsidRDefault="00F546B4" w:rsidP="00F546B4" w:rsidR="00F546B4" w:rsidRPr="006572C0">
      <w:pPr>
        <w:ind w:firstLine="708"/>
        <w:jc w:val="center"/>
      </w:pPr>
      <w:r w:rsidRPr="006572C0">
        <w:t>U Pazin</w:t>
      </w:r>
      <w:r w:rsidR="00810499">
        <w:t>u</w:t>
      </w:r>
      <w:r w:rsidRPr="000C4F40">
        <w:t xml:space="preserve"> </w:t>
      </w:r>
      <w:r w:rsidR="00810499">
        <w:t>9. studenog</w:t>
      </w:r>
      <w:r w:rsidRPr="000C4F40">
        <w:t xml:space="preserve"> 20</w:t>
      </w:r>
      <w:r w:rsidRPr="006572C0">
        <w:t>16.</w:t>
      </w:r>
    </w:p>
    <w:p w:rsidRDefault="00F546B4" w:rsidP="00F546B4" w:rsidR="00F546B4">
      <w:pPr>
        <w:ind w:firstLine="708"/>
        <w:jc w:val="center"/>
      </w:pPr>
    </w:p>
    <w:p w:rsidRDefault="00F546B4" w:rsidP="00F546B4" w:rsidR="00F546B4" w:rsidRPr="006572C0">
      <w:pPr>
        <w:ind w:firstLine="708"/>
        <w:jc w:val="center"/>
      </w:pPr>
    </w:p>
    <w:p w:rsidRDefault="00F546B4" w:rsidP="00F546B4" w:rsidR="00F546B4" w:rsidRPr="006572C0">
      <w:pPr>
        <w:ind w:firstLine="708" w:left="5664"/>
        <w:jc w:val="center"/>
      </w:pPr>
      <w:r w:rsidRPr="006572C0">
        <w:t>Stečajni sudac</w:t>
      </w:r>
    </w:p>
    <w:p w:rsidRDefault="00F546B4" w:rsidP="00F546B4" w:rsidR="00F546B4">
      <w:pPr>
        <w:ind w:firstLine="708" w:left="4956"/>
        <w:jc w:val="center"/>
      </w:pPr>
      <w:r w:rsidRPr="006572C0">
        <w:t xml:space="preserve">           Adrijana Labinjan Skok, v.r.</w:t>
      </w:r>
    </w:p>
    <w:p w:rsidRDefault="00F546B4" w:rsidP="00F546B4" w:rsidR="00F546B4">
      <w:pPr>
        <w:ind w:firstLine="708" w:left="4956"/>
        <w:jc w:val="center"/>
      </w:pPr>
    </w:p>
    <w:p w:rsidRDefault="00F546B4" w:rsidP="00F546B4" w:rsidR="00F546B4" w:rsidRPr="006572C0">
      <w:pPr>
        <w:ind w:firstLine="708" w:left="4956"/>
        <w:jc w:val="center"/>
      </w:pPr>
    </w:p>
    <w:p w:rsidRDefault="00F546B4" w:rsidP="00F546B4" w:rsidR="00F546B4" w:rsidRPr="006572C0">
      <w:pPr>
        <w:jc w:val="both"/>
      </w:pPr>
    </w:p>
    <w:p w:rsidRDefault="00F546B4" w:rsidP="00F546B4" w:rsidR="00F546B4" w:rsidRPr="006572C0">
      <w:pPr>
        <w:jc w:val="both"/>
      </w:pPr>
    </w:p>
    <w:p w:rsidRDefault="00F546B4" w:rsidP="00F546B4" w:rsidR="00F546B4" w:rsidRPr="006572C0">
      <w:pPr>
        <w:jc w:val="both"/>
      </w:pPr>
      <w:r w:rsidRPr="006572C0">
        <w:t>UPUTA O PRAVNOM LIJEKU:</w:t>
      </w:r>
    </w:p>
    <w:p w:rsidRDefault="00F546B4" w:rsidP="00F546B4" w:rsidR="00F546B4" w:rsidRPr="006572C0">
      <w:pPr>
        <w:ind w:firstLine="708"/>
        <w:jc w:val="both"/>
      </w:pPr>
      <w:r w:rsidRPr="006572C0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6572C0">
      <w:pPr>
        <w:ind w:left="7080"/>
        <w:jc w:val="both"/>
      </w:pPr>
    </w:p>
    <w:p w:rsidRDefault="00F546B4" w:rsidP="00F546B4" w:rsidR="00F546B4" w:rsidRPr="006572C0">
      <w:r w:rsidRPr="006572C0">
        <w:t xml:space="preserve">DNA:  </w:t>
      </w:r>
    </w:p>
    <w:p w:rsidRDefault="00F546B4" w:rsidP="00A05DB7" w:rsidR="00A05DB7">
      <w:pPr>
        <w:jc w:val="both"/>
      </w:pPr>
      <w:r w:rsidRPr="006572C0">
        <w:t>- e-oglasna ploča suda 8 dana (čl. 265. st. 2. SZ-a)</w:t>
      </w:r>
    </w:p>
    <w:p w:rsidRDefault="00A05DB7" w:rsidP="00A05DB7" w:rsidR="00A05DB7">
      <w:pPr>
        <w:jc w:val="both"/>
      </w:pPr>
      <w:r>
        <w:t>- Milorad C</w:t>
      </w:r>
      <w:r w:rsidRPr="00FA54D4">
        <w:t xml:space="preserve">vitko, </w:t>
      </w:r>
      <w:r>
        <w:t>K</w:t>
      </w:r>
      <w:r w:rsidRPr="00FA54D4">
        <w:t>arojba</w:t>
      </w:r>
      <w:r>
        <w:t xml:space="preserve"> Škropeti 25a</w:t>
      </w:r>
    </w:p>
    <w:p w:rsidRDefault="00A05DB7" w:rsidP="00A05DB7" w:rsidR="00A05DB7">
      <w:pPr>
        <w:jc w:val="both"/>
      </w:pPr>
      <w:r>
        <w:t xml:space="preserve">- </w:t>
      </w:r>
      <w:r w:rsidRPr="003F16D8">
        <w:t xml:space="preserve">Dušan Hrelja, </w:t>
      </w:r>
      <w:r>
        <w:t>Ž</w:t>
      </w:r>
      <w:r w:rsidRPr="003F16D8">
        <w:t>minj</w:t>
      </w:r>
      <w:r>
        <w:t>, Hrelji 42</w:t>
      </w:r>
    </w:p>
    <w:p w:rsidRDefault="00A05DB7" w:rsidP="00A05DB7" w:rsidR="00A05DB7">
      <w:pPr>
        <w:jc w:val="both"/>
      </w:pPr>
      <w:r>
        <w:t xml:space="preserve">- </w:t>
      </w:r>
      <w:r w:rsidRPr="001565E8">
        <w:t xml:space="preserve">Vinko Pucić, </w:t>
      </w:r>
      <w:r>
        <w:t>Ž</w:t>
      </w:r>
      <w:r w:rsidRPr="001565E8">
        <w:t>minj</w:t>
      </w:r>
      <w:r>
        <w:t>, Domijanići 18</w:t>
      </w:r>
    </w:p>
    <w:p w:rsidRDefault="00A05DB7" w:rsidP="00A05DB7" w:rsidR="00A05DB7">
      <w:pPr>
        <w:jc w:val="both"/>
      </w:pPr>
      <w:r>
        <w:t>- Ivan F</w:t>
      </w:r>
      <w:r w:rsidRPr="00B64A52">
        <w:t xml:space="preserve">ilić, </w:t>
      </w:r>
      <w:r>
        <w:t>R</w:t>
      </w:r>
      <w:r w:rsidRPr="00B64A52">
        <w:t>ovinj</w:t>
      </w:r>
      <w:r>
        <w:t>, A</w:t>
      </w:r>
      <w:r w:rsidRPr="00B64A52">
        <w:t xml:space="preserve">. </w:t>
      </w:r>
      <w:r>
        <w:t>Ferri 40</w:t>
      </w:r>
    </w:p>
    <w:p w:rsidRDefault="00A05DB7" w:rsidP="00A05DB7" w:rsidR="00A05DB7">
      <w:pPr>
        <w:jc w:val="both"/>
      </w:pPr>
      <w:r>
        <w:t xml:space="preserve">- Josip Salopek, </w:t>
      </w:r>
      <w:r w:rsidRPr="0040168B">
        <w:t>Žminj</w:t>
      </w:r>
      <w:r>
        <w:t>, Debeljuhi</w:t>
      </w:r>
    </w:p>
    <w:p w:rsidRDefault="00A05DB7" w:rsidP="00A05DB7" w:rsidR="00A05DB7">
      <w:pPr>
        <w:jc w:val="both"/>
      </w:pPr>
      <w:r>
        <w:t xml:space="preserve">- Dejan Pamić, </w:t>
      </w:r>
      <w:r w:rsidRPr="00404F76">
        <w:t>Žminj</w:t>
      </w:r>
      <w:r>
        <w:t>, Pamići 25a</w:t>
      </w:r>
    </w:p>
    <w:p w:rsidRDefault="00A05DB7" w:rsidP="00A05DB7" w:rsidR="00A05DB7">
      <w:pPr>
        <w:jc w:val="both"/>
      </w:pPr>
      <w:r>
        <w:t>- Josip S</w:t>
      </w:r>
      <w:r w:rsidRPr="003776E8">
        <w:t>rdoč, Pazin</w:t>
      </w:r>
      <w:r>
        <w:t>, J. Voltića 2</w:t>
      </w:r>
    </w:p>
    <w:p w:rsidRDefault="00A05DB7" w:rsidP="00A05DB7" w:rsidR="00A05DB7" w:rsidRPr="00DB0766">
      <w:pPr>
        <w:jc w:val="both"/>
        <w:rPr>
          <w:color w:val="FF0000"/>
        </w:rPr>
      </w:pPr>
      <w:r>
        <w:t>- Anamarija Pucić, P</w:t>
      </w:r>
      <w:r w:rsidRPr="00121C4C">
        <w:t>oreč,</w:t>
      </w:r>
      <w:r>
        <w:t>Vrsarska 9</w:t>
      </w:r>
    </w:p>
    <w:p w:rsidRDefault="00F546B4" w:rsidP="00F546B4" w:rsidR="00F546B4" w:rsidRPr="006572C0"/>
    <w:p w:rsidRDefault="00F546B4" w:rsidP="00F546B4" w:rsidR="00F546B4" w:rsidRPr="006572C0"/>
    <w:p w:rsidRDefault="00B52BCD" w:rsidR="00500701"/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6B4" w:rsidP="00F546B4" w:rsidR="00F546B4">
      <w:r>
        <w:separator/>
      </w:r>
    </w:p>
  </w:endnote>
  <w:endnote w:id="0" w:type="continuationSeparator">
    <w:p w:rsidRDefault="00F546B4" w:rsidP="00F546B4" w:rsidR="00F54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6B4" w:rsidP="00F546B4" w:rsidR="00F546B4">
      <w:r>
        <w:separator/>
      </w:r>
    </w:p>
  </w:footnote>
  <w:footnote w:id="0" w:type="continuationSeparator">
    <w:p w:rsidRDefault="00F546B4" w:rsidP="00F546B4" w:rsidR="00F546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2BC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2BCD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r w:rsidR="00F546B4">
      <w:t>Posl.br.: 2 St-345</w:t>
    </w:r>
    <w:r w:rsidR="00F546B4" w:rsidRPr="006572C0">
      <w:t>/</w:t>
    </w:r>
    <w:r w:rsidR="00F546B4">
      <w:t>16</w:t>
    </w:r>
    <w:r w:rsidR="00F546B4" w:rsidRPr="000C4F40">
      <w:t>-</w:t>
    </w:r>
    <w:r w:rsidR="0094722D">
      <w:t>45</w:t>
    </w:r>
  </w:p>
  <w:p w:rsidRDefault="00B52BCD" w:rsidP="00E84C66" w:rsidR="00E84C66">
    <w:pPr>
      <w:pStyle w:val="Zaglavlje"/>
    </w:pPr>
  </w:p>
  <w:p w:rsidRDefault="00B52BCD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3D419E"/>
    <w:rsid w:val="00554328"/>
    <w:rsid w:val="0066742A"/>
    <w:rsid w:val="006F3547"/>
    <w:rsid w:val="0078523D"/>
    <w:rsid w:val="00810499"/>
    <w:rsid w:val="008E4512"/>
    <w:rsid w:val="0091282E"/>
    <w:rsid w:val="0094722D"/>
    <w:rsid w:val="00985388"/>
    <w:rsid w:val="00A05DB7"/>
    <w:rsid w:val="00B52BCD"/>
    <w:rsid w:val="00DB7F37"/>
    <w:rsid w:val="00EB409B"/>
    <w:rsid w:val="00F546B4"/>
    <w:rsid w:val="00FE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2B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B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B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B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B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2B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B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B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B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B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St-345/2016</izvorni_sadrzaj>
    <derivirana_varijabla naziv="DomainObject.Predmet.OznakaBroj_1">St-345/2016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DEKORATIV d.o.o. PAZIN</izvorni_sadrzaj>
    <derivirana_varijabla naziv="DomainObject.Predmet.ProtustrankaFormated_1">  DEKORATIV d.o.o. PAZIN</derivirana_varijabla>
  </DomainObject.Predmet.ProtustrankaFormated>
  <DomainObject.Predmet.ProtustrankaFormatedOIB>
    <izvorni_sadrzaj>  DEKORATIV d.o.o. PAZIN, OIB 93143637085</izvorni_sadrzaj>
    <derivirana_varijabla naziv="DomainObject.Predmet.ProtustrankaFormatedOIB_1">  DEKORATIV d.o.o. PAZIN, OIB 93143637085</derivirana_varijabla>
  </DomainObject.Predmet.ProtustrankaFormatedOIB>
  <DomainObject.Predmet.ProtustrankaFormatedWithAdress>
    <izvorni_sadrzaj> DEKORATIV d.o.o. PAZIN, Štranjga 6, 52000 Pazin</izvorni_sadrzaj>
    <derivirana_varijabla naziv="DomainObject.Predmet.ProtustrankaFormatedWithAdress_1"> DEKORATIV d.o.o. PAZIN, Štranjga 6, 52000 Pazin</derivirana_varijabla>
  </DomainObject.Predmet.ProtustrankaFormatedWithAdress>
  <DomainObject.Predmet.ProtustrankaFormatedWithAdressOIB>
    <izvorni_sadrzaj> DEKORATIV d.o.o. PAZIN, OIB 93143637085, Štranjga 6, 52000 Pazin</izvorni_sadrzaj>
    <derivirana_varijabla naziv="DomainObject.Predmet.ProtustrankaFormatedWithAdressOIB_1"> DEKORATIV d.o.o. PAZIN, OIB 93143637085, Štranjga 6, 52000 Pazin</derivirana_varijabla>
  </DomainObject.Predmet.ProtustrankaFormatedWithAdressOIB>
  <DomainObject.Predmet.ProtustrankaWithAdress>
    <izvorni_sadrzaj>DEKORATIV d.o.o. PAZIN Štranjga 6, 52000 Pazin</izvorni_sadrzaj>
    <derivirana_varijabla naziv="DomainObject.Predmet.ProtustrankaWithAdress_1">DEKORATIV d.o.o. PAZIN Štranjga 6, 52000 Pazin</derivirana_varijabla>
  </DomainObject.Predmet.ProtustrankaWithAdress>
  <DomainObject.Predmet.ProtustrankaWithAdressOIB>
    <izvorni_sadrzaj>DEKORATIV d.o.o. PAZIN, OIB 93143637085, Štranjga 6, 52000 Pazin</izvorni_sadrzaj>
    <derivirana_varijabla naziv="DomainObject.Predmet.ProtustrankaWithAdressOIB_1">DEKORATIV d.o.o. PAZIN, OIB 93143637085, Štranjga 6, 52000 Pazin</derivirana_varijabla>
  </DomainObject.Predmet.ProtustrankaWithAdressOIB>
  <DomainObject.Predmet.ProtustrankaNazivFormated>
    <izvorni_sadrzaj>DEKORATIV d.o.o. PAZIN</izvorni_sadrzaj>
    <derivirana_varijabla naziv="DomainObject.Predmet.ProtustrankaNazivFormated_1">DEKORATIV d.o.o. PAZIN</derivirana_varijabla>
  </DomainObject.Predmet.ProtustrankaNazivFormated>
  <DomainObject.Predmet.ProtustrankaNazivFormatedOIB>
    <izvorni_sadrzaj>DEKORATIV d.o.o. PAZIN, OIB 93143637085</izvorni_sadrzaj>
    <derivirana_varijabla naziv="DomainObject.Predmet.ProtustrankaNazivFormatedOIB_1">DEKORATIV d.o.o. PAZIN, OIB 93143637085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H-ABDUCO d.o.o. ZAGREB; ERSTE&amp;STEIERMÄRKISCHE BANKA d.d. RIJEKA zastupanog po punomoćniku ZOU Mirko Juričić, Kristijan Lanča i Vlatka Juričić Pizzul</izvorni_sadrzaj>
    <derivirana_varijabla naziv="DomainObject.Predmet.StrankaFormated_1">  REPUBLIKA HRVATSKA, Ministarstvo financija, Porezna uprava, Područni ured Istra, Primorje, Gorski Kotar  i Lika zastupanog po punomoćniku ŽDO PULA; H-ABDUCO d.o.o. ZAGREB; ERSTE&amp;STEIERMÄRKISCHE BANKA d.d. RIJEKA zastupanog po punomoćniku ZOU Mirko Juričić, Kristijan Lanča i Vlatka Juričić Pizzul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H-ABDUCO d.o.o. ZAGREB, OIB 13667298928; ERSTE&amp;STEIERMÄRKISCHE BANKA d.d. RIJEKA, OIB 23057039320 zastupanog po punomoćniku ZOU Mirko Juričić, Kristijan Lanča i Vlatka Juričić Pizzul</izvorni_sadrzaj>
    <derivirana_varijabla naziv="DomainObject.Predmet.StrankaFormatedOIB_1">  REPUBLIKA HRVATSKA, Ministarstvo financija, Porezna uprava, Područni ured Istra, Primorje, Gorski Kotar  i Lika, OIB 52634238587 zastupanog po punomoćniku ŽDO PULA; H-ABDUCO d.o.o. ZAGREB, OIB 13667298928; ERSTE&amp;STEIERMÄRKISCHE BANKA d.d. RIJEKA, OIB 23057039320 zastupanog po punomoćniku ZOU Mirko Juričić, Kristijan Lanča i Vlatka Juričić Pizzul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H-ABDUCO d.o.o. ZAGREB, Slavonska avenija 6A, 10000 Zagreb; ERSTE&amp;STEIERMÄRKISCHE BANKA d.d. RIJEKA, Jadranski Trg 3/a, 51000 Rijeka zastupanog po punomoćniku ZOU Mirko Juričić, Kristijan Lanča i Vlatka Juričić Pizzul</izvorni_sadrzaj>
    <derivirana_varijabla naziv="DomainObject.Predmet.StrankaFormatedWithAdress_1"> REPUBLIKA HRVATSKA, Ministarstvo financija, Porezna uprava, Područni ured Istra, Primorje, Gorski Kotar  i Lika zastupanog po punomoćniku ŽDO PULA; H-ABDUCO d.o.o. ZAGREB, Slavonska avenija 6A, 10000 Zagreb; ERSTE&amp;STEIERMÄRKISCHE BANKA d.d. RIJEKA, Jadranski Trg 3/a, 51000 Rijeka zastupanog po punomoćniku ZOU Mirko Juričić, Kristijan Lanča i Vlatka Juričić Pizzul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H-ABDUCO d.o.o. ZAGREB, OIB 13667298928, Slavonska avenija 6A, 10000 Zagreb; ERSTE&amp;STEIERMÄRKISCHE BANKA d.d. RIJEKA, OIB 23057039320, Jadranski Trg 3/a, 51000 Rijeka zastupanog po punomoćniku ZOU Mirko Juričić, Kristijan Lanča i Vlatka Juričić Pizzul</izvorni_sadrzaj>
    <derivirana_varijabla naziv="DomainObject.Predmet.StrankaFormatedWithAdressOIB_1"> REPUBLIKA HRVATSKA, Ministarstvo financija, Porezna uprava, Područni ured Istra, Primorje, Gorski Kotar  i Lika, OIB 52634238587 zastupanog po punomoćniku ŽDO PULA; H-ABDUCO d.o.o. ZAGREB, OIB 13667298928, Slavonska avenija 6A, 10000 Zagreb; ERSTE&amp;STEIERMÄRKISCHE BANKA d.d. RIJEKA, OIB 23057039320, Jadranski Trg 3/a, 51000 Rijeka zastupanog po punomoćniku ZOU Mirko Juričić, Kristijan Lanča i Vlatka Juričić Pizzul</derivirana_varijabla>
  </DomainObject.Predmet.StrankaFormatedWithAdressOIB>
  <DomainObject.Predmet.StrankaWithAdress>
    <izvorni_sadrzaj>REPUBLIKA HRVATSKA, Ministarstvo financija, Porezna uprava, Područni ured Istra, Primorje, Gorski Kotar  i Lika ,H-ABDUCO d.o.o. ZAGREB Slavonska avenija 6A,10000 Zagreb,ERSTE&amp;STEIERMÄRKISCHE BANKA d.d. RIJEKA Jadranski Trg 3/a,51000 Rijeka</izvorni_sadrzaj>
    <derivirana_varijabla naziv="DomainObject.Predmet.StrankaWithAdress_1">REPUBLIKA HRVATSKA, Ministarstvo financija, Porezna uprava, Područni ured Istra, Primorje, Gorski Kotar  i Lika ,H-ABDUCO d.o.o. ZAGREB Slavonska avenija 6A,10000 Zagreb,ERSTE&amp;STEIERMÄRKISCHE BANKA d.d. RIJEKA Jadranski Trg 3/a,51000 Rijeka</derivirana_varijabla>
  </DomainObject.Predmet.StrankaWithAdress>
  <DomainObject.Predmet.StrankaWithAdressOIB>
    <izvorni_sadrzaj>REPUBLIKA HRVATSKA, Ministarstvo financija, Porezna uprava, Područni ured Istra, Primorje, Gorski Kotar  i Lika, OIB 52634238587,H-ABDUCO d.o.o. ZAGREB, OIB 13667298928, Slavonska avenija 6A,10000 Zagreb,ERSTE&amp;STEIERMÄRKISCHE BANKA d.d. RIJEKA, OIB 23057039320, Jadranski Trg 3/a,51000 Rijeka</izvorni_sadrzaj>
    <derivirana_varijabla naziv="DomainObject.Predmet.StrankaWithAdressOIB_1">REPUBLIKA HRVATSKA, Ministarstvo financija, Porezna uprava, Područni ured Istra, Primorje, Gorski Kotar  i Lika, OIB 52634238587,H-ABDUCO d.o.o. ZAGREB, OIB 13667298928, Slavonska avenija 6A,10000 Zagreb,ERSTE&amp;STEIERMÄRKISCHE BANKA d.d. RIJEKA, OIB 23057039320, Jadranski Trg 3/a,51000 Rijeka</derivirana_varijabla>
  </DomainObject.Predmet.StrankaWithAdressOIB>
  <DomainObject.Predmet.StrankaNazivFormated>
    <izvorni_sadrzaj>REPUBLIKA HRVATSKA, Ministarstvo financija, Porezna uprava, Područni ured Istra, Primorje, Gorski Kotar  i Lika,H-ABDUCO d.o.o. ZAGREB,ERSTE&amp;STEIERMÄRKISCHE BANKA d.d. RIJEKA</izvorni_sadrzaj>
    <derivirana_varijabla naziv="DomainObject.Predmet.StrankaNazivFormated_1">REPUBLIKA HRVATSKA, Ministarstvo financija, Porezna uprava, Područni ured Istra, Primorje, Gorski Kotar  i Lika,H-ABDUCO d.o.o. ZAGREB,ERSTE&amp;STEIERMÄRKISCHE BANKA d.d. RIJEKA</derivirana_varijabla>
  </DomainObject.Predmet.StrankaNazivFormated>
  <DomainObject.Predmet.StrankaNazivFormatedOIB>
    <izvorni_sadrzaj>REPUBLIKA HRVATSKA, Ministarstvo financija, Porezna uprava, Područni ured Istra, Primorje, Gorski Kotar  i Lika, OIB 52634238587,H-ABDUCO d.o.o. ZAGREB, OIB 13667298928,ERSTE&amp;STEIERMÄRKISCHE BANKA d.d. RIJEKA, OIB 23057039320</izvorni_sadrzaj>
    <derivirana_varijabla naziv="DomainObject.Predmet.StrankaNazivFormatedOIB_1">REPUBLIKA HRVATSKA, Ministarstvo financija, Porezna uprava, Područni ured Istra, Primorje, Gorski Kotar  i Lika, OIB 52634238587,H-ABDUCO d.o.o. ZAGREB, OIB 13667298928,ERSTE&amp;STEIERMÄRKISCHE BANKA d.d.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11993892.97</izvorni_sadrzaj>
    <derivirana_varijabla naziv="DomainObject.Predmet.TrenutnaVrijednost_1">11993892.97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H-ABDUCO d.o.o. ZAGREB</item>
      <item>ERSTE&amp;STEIERMÄRKISCHE BANKA d.d. RIJEKA zastupanog po punomoćniku ZOU Mirko Juričić, Kristijan Lanča i Vlatka Juričić Pizzul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H-ABDUCO d.o.o. ZAGREB</item>
      <item>ERSTE&amp;STEIERMÄRKISCHE BANKA d.d. RIJEKA zastupanog po punomoćniku ZOU Mirko Juričić, Kristijan Lanča i Vlatka Juričić Pizzul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H-ABDUCO d.o.o. ZAGREB, OIB 13667298928</item>
      <item>ERSTE&amp;STEIERMÄRKISCHE BANKA d.d. RIJEKA, OIB 23057039320 zastupanog po punomoćniku ZOU Mirko Juričić, Kristijan Lanča i Vlatka Juričić Pizzul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H-ABDUCO d.o.o. ZAGREB, OIB 13667298928</item>
      <item>ERSTE&amp;STEIERMÄRKISCHE BANKA d.d. RIJEKA, OIB 23057039320 zastupanog po punomoćniku ZOU Mirko Juričić, Kristijan Lanča i Vlatka Juričić Pizzul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H-ABDUCO d.o.o. ZAGREB, Slavonska avenija 6A, 10000 Zagreb</item>
      <item>ERSTE&amp;STEIERMÄRKISCHE BANKA d.d. RIJEKA, Jadranski Trg 3/a, 51000 Rijeka zastupanog po punomoćniku ZOU Mirko Juričić, Kristijan Lanča i Vlatka Juričić Pizzul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H-ABDUCO d.o.o. ZAGREB, Slavonska avenija 6A, 10000 Zagreb</item>
      <item>ERSTE&amp;STEIERMÄRKISCHE BANKA d.d. RIJEKA, Jadranski Trg 3/a, 51000 Rijeka zastupanog po punomoćniku ZOU Mirko Juričić, Kristijan Lanča i Vlatka Juričić Pizzul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H-ABDUCO d.o.o. ZAGREB, OIB 13667298928, Slavonska avenija 6A, 10000 Zagreb</item>
      <item>ERSTE&amp;STEIERMÄRKISCHE BANKA d.d. RIJEKA, OIB 23057039320, Jadranski Trg 3/a, 51000 Rijeka zastupanog po punomoćniku ZOU Mirko Juričić, Kristijan Lanča i Vlatka Juričić Pizzul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H-ABDUCO d.o.o. ZAGREB, OIB 13667298928, Slavonska avenija 6A, 10000 Zagreb</item>
      <item>ERSTE&amp;STEIERMÄRKISCHE BANKA d.d. RIJEKA, OIB 23057039320, Jadranski Trg 3/a, 51000 Rijeka zastupanog po punomoćniku ZOU Mirko Juričić, Kristijan Lanča i Vlatka Juričić Pizzul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H-ABDUCO d.o.o. ZAGREB</item>
      <item>ERSTE&amp;STEIERMÄRKISCHE BANKA d.d. RIJEKA</item>
    </izvorni_sadrzaj>
    <derivirana_varijabla naziv="DomainObject.Predmet.StrankaListNazivFormated_1">
      <item>REPUBLIKA HRVATSKA, Ministarstvo financija, Porezna uprava, Područni ured Istra, Primorje, Gorski Kotar  i Lika</item>
      <item>H-ABDUCO d.o.o. ZAGREB</item>
      <item>ERSTE&amp;STEIERMÄRKISCHE BANKA d.d. RIJEKA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H-ABDUCO d.o.o. ZAGREB, OIB 13667298928</item>
      <item>ERSTE&amp;STEIERMÄRKISCHE BANKA d.d. RIJEKA, OIB 23057039320</item>
    </izvorni_sadrzaj>
    <derivirana_varijabla naziv="DomainObject.Predmet.StrankaListNazivFormatedOIB_1">
      <item>REPUBLIKA HRVATSKA, Ministarstvo financija, Porezna uprava, Područni ured Istra, Primorje, Gorski Kotar  i Lika, OIB 52634238587</item>
      <item>H-ABDUCO d.o.o. ZAGREB, OIB 13667298928</item>
      <item>ERSTE&amp;STEIERMÄRKISCHE BANKA d.d. RIJEKA, OIB 23057039320</item>
    </derivirana_varijabla>
  </DomainObject.Predmet.StrankaListNazivFormatedOIB>
  <DomainObject.Predmet.ProtuStrankaListFormated>
    <izvorni_sadrzaj>
      <item>DEKORATIV d.o.o. PAZIN</item>
    </izvorni_sadrzaj>
    <derivirana_varijabla naziv="DomainObject.Predmet.ProtuStrankaListFormated_1">
      <item>DEKORATIV d.o.o. PAZIN</item>
    </derivirana_varijabla>
  </DomainObject.Predmet.ProtuStrankaListFormated>
  <DomainObject.Predmet.ProtuStrankaListFormatedOIB>
    <izvorni_sadrzaj>
      <item>DEKORATIV d.o.o. PAZIN, OIB 93143637085</item>
    </izvorni_sadrzaj>
    <derivirana_varijabla naziv="DomainObject.Predmet.ProtuStrankaListFormatedOIB_1">
      <item>DEKORATIV d.o.o. PAZIN, OIB 93143637085</item>
    </derivirana_varijabla>
  </DomainObject.Predmet.ProtuStrankaListFormatedOIB>
  <DomainObject.Predmet.ProtuStrankaListFormatedWithAdress>
    <izvorni_sadrzaj>
      <item>DEKORATIV d.o.o. PAZIN, Štranjga 6, 52000 Pazin</item>
    </izvorni_sadrzaj>
    <derivirana_varijabla naziv="DomainObject.Predmet.ProtuStrankaListFormatedWithAdress_1">
      <item>DEKORATIV d.o.o. PAZIN, Štranjga 6, 52000 Pazin</item>
    </derivirana_varijabla>
  </DomainObject.Predmet.ProtuStrankaListFormatedWithAdress>
  <DomainObject.Predmet.ProtuStrankaListFormatedWithAdressOIB>
    <izvorni_sadrzaj>
      <item>DEKORATIV d.o.o. PAZIN, OIB 93143637085, Štranjga 6, 52000 Pazin</item>
    </izvorni_sadrzaj>
    <derivirana_varijabla naziv="DomainObject.Predmet.ProtuStrankaListFormatedWithAdressOIB_1">
      <item>DEKORATIV d.o.o. PAZIN, OIB 93143637085, Štranjga 6, 52000 Pazin</item>
    </derivirana_varijabla>
  </DomainObject.Predmet.ProtuStrankaListFormatedWithAdressOIB>
  <DomainObject.Predmet.ProtuStrankaListNazivFormated>
    <izvorni_sadrzaj>
      <item>DEKORATIV d.o.o. PAZIN</item>
    </izvorni_sadrzaj>
    <derivirana_varijabla naziv="DomainObject.Predmet.ProtuStrankaListNazivFormated_1">
      <item>DEKORATIV d.o.o. PAZIN</item>
    </derivirana_varijabla>
  </DomainObject.Predmet.ProtuStrankaListNazivFormated>
  <DomainObject.Predmet.ProtuStrankaListNazivFormatedOIB>
    <izvorni_sadrzaj>
      <item>DEKORATIV d.o.o. PAZIN, OIB 93143637085</item>
    </izvorni_sadrzaj>
    <derivirana_varijabla naziv="DomainObject.Predmet.ProtuStrankaListNazivFormatedOIB_1">
      <item>DEKORATIV d.o.o. PAZIN, OIB 93143637085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ZOU Mirko Juričić, Kristijan Lanča i Vlatka Juričić Pizzul punomoćnik sudionika u postupku ERSTE&amp;STEIERMÄRKISCHE BANKA d.d. RIJEKA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ZOU Mirko Juričić, Kristijan Lanča i Vlatka Juričić Pizzul, M. Tita 28, 51410 Opatija punomoćnik sudionika u postupku ERSTE&amp;STEIERMÄRKISCHE BANKA d.d. RIJEKA</item>
    </derivirana_varijabla>
  </DomainObject.Predmet.OstaliListFormatedWithAdressOIB>
  <DomainObject.Predmet.OstaliListNazivFormated>
    <izvorni_sadrzaj>
      <item>ŽDO PULA</item>
      <item>ZOU Mirko Juričić, Kristijan Lanča i Vlatka Juričić Pizzul</item>
    </izvorni_sadrzaj>
    <derivirana_varijabla naziv="DomainObject.Predmet.OstaliListNazivFormated_1">
      <item>ŽDO PULA</item>
      <item>ZOU Mirko Juričić, Kristijan Lanča i Vlatka Juričić Pizzul</item>
    </derivirana_varijabla>
  </DomainObject.Predmet.OstaliListNazivFormated>
  <DomainObject.Predmet.OstaliListNazivFormatedOIB>
    <izvorni_sadrzaj>
      <item>ŽDO PULA</item>
      <item>ZOU Mirko Juričić, Kristijan Lanča i Vlatka Juričić Pizzul</item>
    </izvorni_sadrzaj>
    <derivirana_varijabla naziv="DomainObject.Predmet.OstaliListNazivFormatedOIB_1">
      <item>ŽDO PULA</item>
      <item>ZOU Mirko Juričić, Kristijan Lanča i Vlatka Juričić Pizzul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DEKORATIV d.o.o. PAZIN</izvorni_sadrzaj>
    <derivirana_varijabla naziv="DomainObject.Predmet.ProtustrankaIDrugi_1">DEKORATIV d.o.o. PAZIN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DEKORATIV d.o.o. PAZIN, OIB 93143637085, Štranjga 6, 52000 Pazin</izvorni_sadrzaj>
    <derivirana_varijabla naziv="DomainObject.Predmet.ProtustrankaIDrugiAdressOIB_1">DEKORATIV d.o.o. PAZIN, OIB 93143637085, Štranjga 6,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DEKORATIV d.o.o. PAZIN</item>
      <item>ŽDO PULA</item>
      <item>ZOU Mirko Juričić, Kristijan Lanča i Vlatka Juričić Pizzul</item>
      <item>REPUBLIKA HRVATSKA, Ministarstvo financija, Porezna uprava, Područni ured Istra, Primorje, Gorski Kotar  i Lika</item>
      <item>H-ABDUCO d.o.o. ZAGREB</item>
      <item>ERSTE&amp;STEIERMÄRKISCHE BANKA d.d. RIJEKA</item>
    </izvorni_sadrzaj>
    <derivirana_varijabla naziv="DomainObject.Predmet.SudioniciListNaziv_1">
      <item>DEKORATIV d.o.o. PAZIN</item>
      <item>ŽDO PULA</item>
      <item>ZOU Mirko Juričić, Kristijan Lanča i Vlatka Juričić Pizzul</item>
      <item>REPUBLIKA HRVATSKA, Ministarstvo financija, Porezna uprava, Područni ured Istra, Primorje, Gorski Kotar  i Lika</item>
      <item>H-ABDUCO d.o.o. ZAGREB</item>
      <item>ERSTE&amp;STEIERMÄRKISCHE BANKA d.d. RIJEKA</item>
    </derivirana_varijabla>
  </DomainObject.Predmet.SudioniciListNaziv>
  <DomainObject.Predmet.SudioniciListAdressOIB>
    <izvorni_sadrzaj>
      <item>DEKORATIV d.o.o. PAZIN, OIB 93143637085, Štranjga 6,52000 Pazin</item>
      <item>ŽDO PULA</item>
      <item>ZOU Mirko Juričić, Kristijan Lanča i Vlatka Juričić Pizzul, M. Tita 28,51410 Opatija</item>
      <item>REPUBLIKA HRVATSKA, Ministarstvo financija, Porezna uprava, Područni ured Istra, Primorje, Gorski Kotar  i Lika, OIB 52634238587</item>
      <item>H-ABDUCO d.o.o. ZAGREB, OIB 13667298928, Slavonska avenija 6A,10000 Zagreb</item>
      <item>ERSTE&amp;STEIERMÄRKISCHE BANKA d.d. RIJEKA, OIB 23057039320, Jadranski Trg 3/a,51000 Rijeka</item>
    </izvorni_sadrzaj>
    <derivirana_varijabla naziv="DomainObject.Predmet.SudioniciListAdressOIB_1">
      <item>DEKORATIV d.o.o. PAZIN, OIB 93143637085, Štranjga 6,52000 Pazin</item>
      <item>ŽDO PULA</item>
      <item>ZOU Mirko Juričić, Kristijan Lanča i Vlatka Juričić Pizzul, M. Tita 28,51410 Opatija</item>
      <item>REPUBLIKA HRVATSKA, Ministarstvo financija, Porezna uprava, Područni ured Istra, Primorje, Gorski Kotar  i Lika, OIB 52634238587</item>
      <item>H-ABDUCO d.o.o. ZAGREB, OIB 13667298928, Slavonska avenija 6A,10000 Zagreb</item>
      <item>ERSTE&amp;STEIERMÄRKISCHE BANKA d.d. RIJEKA,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93143637085</item>
      <item>, OIB null</item>
      <item>, OIB null</item>
      <item>, OIB 52634238587</item>
      <item>, OIB 13667298928</item>
      <item>, OIB 23057039320</item>
    </izvorni_sadrzaj>
    <derivirana_varijabla naziv="DomainObject.Predmet.SudioniciListNazivOIB_1">
      <item>, OIB 93143637085</item>
      <item>, OIB null</item>
      <item>, OIB null</item>
      <item>, OIB 52634238587</item>
      <item>, OIB 13667298928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1901</properties:Words>
  <properties:Characters>9940</properties:Characters>
  <properties:Lines>241</properties:Lines>
  <properties:Paragraphs>91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2016-11-09T07:02:00Z</dcterms:created>
  <dc:creator>Jasmina Matika</dc:creator>
  <cp:lastModifiedBy>Jasmina Matika</cp:lastModifiedBy>
  <cp:lastPrinted>2016-11-09T12:35:00Z</cp:lastPrinted>
  <dcterms:modified xmlns:xsi="http://www.w3.org/2001/XMLSchema-instance" xsi:type="dcterms:W3CDTF">2016-11-09T13:04:00Z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