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b0c8" w14:paraId="119b0c8" w:rsidRDefault="00EB1621" w:rsidP="001801EE" w:rsidR="001801EE">
      <w:pPr>
        <w:jc w:val="right"/>
        <w15:collapsed w:val="false"/>
      </w:pPr>
      <w:r>
        <w:tab/>
      </w:r>
      <w:r w:rsidR="001801EE">
        <w:t>Broj: 6 St-</w:t>
      </w:r>
      <w:r w:rsidR="00D154F2">
        <w:t>1786</w:t>
      </w:r>
      <w:r w:rsidR="002B55BB">
        <w:t>/16-</w:t>
      </w:r>
      <w:r w:rsidR="00D154F2">
        <w:t>13</w:t>
      </w:r>
    </w:p>
    <w:p w:rsidRDefault="001801EE" w:rsidP="00CB179B" w:rsidR="001801EE">
      <w:pPr>
        <w:pStyle w:val="Zaglavlje"/>
        <w:jc w:val="right"/>
      </w:pPr>
    </w:p>
    <w:p w:rsidRDefault="00836454" w:rsidP="00836454" w:rsidR="00836454">
      <w:r>
        <w:rPr>
          <w:rStyle w:val="Naglaeno"/>
        </w:rPr>
        <w:t xml:space="preserve">             </w:t>
      </w:r>
      <w:r w:rsidR="008E15D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9E133A" w:rsidP="009E133A" w:rsidR="009E133A" w:rsidRPr="00965664">
      <w:pPr>
        <w:ind w:firstLine="708"/>
        <w:jc w:val="both"/>
        <w:rPr>
          <w:b/>
        </w:rPr>
      </w:pPr>
      <w:r>
        <w:t xml:space="preserve">Trgovački sud u Osijeku, po </w:t>
      </w:r>
      <w:r w:rsidR="00690DF9">
        <w:t>stečajnoj sutkinji</w:t>
      </w:r>
      <w:r>
        <w:t xml:space="preserve"> </w:t>
      </w:r>
      <w:r w:rsidR="00EB1621">
        <w:t>Nadi Roso</w:t>
      </w:r>
      <w:r>
        <w:t xml:space="preserve">, kao stečajnom sucu, povodom prijedloga </w:t>
      </w:r>
      <w:r w:rsidR="0044695C">
        <w:t>predlagatelja</w:t>
      </w:r>
      <w:r w:rsidR="00690DF9">
        <w:t xml:space="preserve"> </w:t>
      </w:r>
      <w:r w:rsidR="00D154F2">
        <w:t xml:space="preserve">FINA RC Osijek Podružnica Osijek za otvaranje stečajnog postupka nad dužnikom </w:t>
      </w:r>
      <w:r w:rsidR="00D154F2">
        <w:rPr>
          <w:b/>
        </w:rPr>
        <w:t xml:space="preserve">JELEN d.d., Županja, </w:t>
      </w:r>
      <w:proofErr w:type="spellStart"/>
      <w:r w:rsidR="00D154F2">
        <w:rPr>
          <w:b/>
        </w:rPr>
        <w:t>J.J</w:t>
      </w:r>
      <w:proofErr w:type="spellEnd"/>
      <w:r w:rsidR="00D154F2">
        <w:rPr>
          <w:b/>
        </w:rPr>
        <w:t>. Strossmayera 2, OIB: 62809225042, MBS: 030017432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D154F2">
        <w:t>18</w:t>
      </w:r>
      <w:r w:rsidR="002B55BB">
        <w:t>. studenog</w:t>
      </w:r>
      <w:r w:rsidR="001801EE">
        <w:t xml:space="preserve"> 2016. g.,</w:t>
      </w:r>
    </w:p>
    <w:p w:rsidRDefault="002F1ADD" w:rsidP="00C57798" w:rsidR="002F1ADD">
      <w:pPr>
        <w:jc w:val="both"/>
      </w:pP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E50651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Otvara se stečajni postupak nad dužnikom </w:t>
      </w:r>
      <w:r w:rsidR="00D154F2">
        <w:rPr>
          <w:b/>
        </w:rPr>
        <w:t xml:space="preserve">JELEN d.d., Županja, </w:t>
      </w:r>
      <w:proofErr w:type="spellStart"/>
      <w:r w:rsidR="00D154F2">
        <w:rPr>
          <w:b/>
        </w:rPr>
        <w:t>J.J</w:t>
      </w:r>
      <w:proofErr w:type="spellEnd"/>
      <w:r w:rsidR="00D154F2">
        <w:rPr>
          <w:b/>
        </w:rPr>
        <w:t>. Strossmayera 2, OIB: 62809225042, MBS: 030017432</w:t>
      </w:r>
      <w:r w:rsidRPr="00B80907">
        <w:t>.</w:t>
      </w:r>
    </w:p>
    <w:p w:rsidRDefault="00B80907" w:rsidP="008E15D2" w:rsidR="00693929" w:rsidRPr="008E15D2">
      <w:pPr>
        <w:numPr>
          <w:ilvl w:val="0"/>
          <w:numId w:val="11"/>
        </w:numPr>
        <w:ind w:firstLine="708" w:left="0"/>
        <w:jc w:val="both"/>
        <w:rPr>
          <w:b/>
        </w:rPr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</w:t>
      </w:r>
      <w:r w:rsidR="002B55BB">
        <w:t xml:space="preserve"> </w:t>
      </w:r>
      <w:r w:rsidR="002B55BB">
        <w:rPr>
          <w:b/>
        </w:rPr>
        <w:t>Kata Rašić dipl. iur. iz Vinkovaca, S. S. Kranjčevića 3</w:t>
      </w:r>
      <w:r w:rsidR="002B55BB">
        <w:rPr>
          <w:b/>
          <w:bCs/>
        </w:rPr>
        <w:t>1, OIB 84450283675.</w:t>
      </w:r>
      <w:r w:rsidR="008E15D2" w:rsidRPr="008E15D2">
        <w:rPr>
          <w:b/>
        </w:rPr>
        <w:t xml:space="preserve">         </w:t>
      </w:r>
    </w:p>
    <w:p w:rsidRDefault="007C65F4" w:rsidP="00B80907" w:rsidR="00B80907">
      <w:pPr>
        <w:ind w:firstLine="708"/>
        <w:jc w:val="both"/>
      </w:pPr>
      <w:r>
        <w:t>3</w:t>
      </w:r>
      <w:r w:rsidR="00B80907" w:rsidRPr="00B80907">
        <w:t>.</w:t>
      </w:r>
      <w:r w:rsidR="00B80907">
        <w:tab/>
      </w:r>
      <w:r w:rsidR="00B80907" w:rsidRPr="00B80907">
        <w:t xml:space="preserve">Pozivaju se vjerovnici da u roku od </w:t>
      </w:r>
      <w:r w:rsidR="00CF1653">
        <w:t>6</w:t>
      </w:r>
      <w:r w:rsidR="00B80907" w:rsidRPr="00B80907">
        <w:t xml:space="preserve">0 dana, od dana objave </w:t>
      </w:r>
      <w:r w:rsidR="00CF1653">
        <w:t>ovog rješenja na e-oglasnoj ploči suda prijave svoje tražbine stečajnom upravitelju</w:t>
      </w:r>
      <w:r w:rsidR="00B80907" w:rsidRPr="00B80907">
        <w:t xml:space="preserve">, u skladu s pravilima Stečajnog zakona o prijavi tražbina (čl. </w:t>
      </w:r>
      <w:r w:rsidR="00CF1653">
        <w:t>257. SZ – NN br. 71/15</w:t>
      </w:r>
      <w:r w:rsidR="00B80907" w:rsidRPr="00B80907">
        <w:t xml:space="preserve">) </w:t>
      </w:r>
      <w:r w:rsidR="00CF1653">
        <w:t xml:space="preserve">na propisanom obrascu </w:t>
      </w:r>
      <w:r w:rsidR="00B80907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D154F2">
        <w:t>1786</w:t>
      </w:r>
      <w:r w:rsidR="002B55BB">
        <w:t>-16.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D154F2">
        <w:rPr>
          <w:b/>
        </w:rPr>
        <w:t>18</w:t>
      </w:r>
      <w:r w:rsidR="002B55BB">
        <w:rPr>
          <w:b/>
        </w:rPr>
        <w:t>. studenog</w:t>
      </w:r>
      <w:r w:rsidR="001801EE">
        <w:rPr>
          <w:b/>
        </w:rPr>
        <w:t xml:space="preserve"> 2016. g.</w:t>
      </w:r>
      <w:r w:rsidR="00836454">
        <w:rPr>
          <w:b/>
        </w:rPr>
        <w:t xml:space="preserve"> u </w:t>
      </w:r>
      <w:r w:rsidR="00D154F2">
        <w:rPr>
          <w:b/>
        </w:rPr>
        <w:t>10</w:t>
      </w:r>
      <w:r w:rsidR="00690DF9">
        <w:rPr>
          <w:b/>
        </w:rPr>
        <w:t>,</w:t>
      </w:r>
      <w:r w:rsidR="002B55BB">
        <w:rPr>
          <w:b/>
        </w:rPr>
        <w:t>0</w:t>
      </w:r>
      <w:r w:rsidR="0044695C">
        <w:rPr>
          <w:b/>
        </w:rPr>
        <w:t>0</w:t>
      </w:r>
      <w:r w:rsidR="00836454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D154F2">
        <w:rPr>
          <w:b/>
        </w:rPr>
        <w:t>2. veljače</w:t>
      </w:r>
      <w:r w:rsidR="00693929" w:rsidRPr="00693929">
        <w:rPr>
          <w:b/>
        </w:rPr>
        <w:t xml:space="preserve"> 201</w:t>
      </w:r>
      <w:r w:rsidR="002B55BB">
        <w:rPr>
          <w:b/>
        </w:rPr>
        <w:t>7</w:t>
      </w:r>
      <w:r w:rsidR="00693929" w:rsidRPr="00693929">
        <w:rPr>
          <w:b/>
        </w:rPr>
        <w:t>. g. u 1</w:t>
      </w:r>
      <w:r w:rsidR="00D154F2">
        <w:rPr>
          <w:b/>
        </w:rPr>
        <w:t>1</w:t>
      </w:r>
      <w:r w:rsidR="00693929" w:rsidRPr="00693929">
        <w:rPr>
          <w:b/>
        </w:rPr>
        <w:t>,00</w:t>
      </w:r>
      <w:r w:rsidR="00693929">
        <w:t xml:space="preserve"> </w:t>
      </w:r>
      <w:r w:rsidR="00693929">
        <w:rPr>
          <w:b/>
        </w:rPr>
        <w:t>sati</w:t>
      </w:r>
      <w:r w:rsidR="00693929">
        <w:t xml:space="preserve"> </w:t>
      </w:r>
      <w:r w:rsidR="00B80907" w:rsidRPr="00B80907">
        <w:t xml:space="preserve">a izvještajno ročište isti dan s početkom u </w:t>
      </w:r>
      <w:r w:rsidR="00836454" w:rsidRPr="003370DD">
        <w:rPr>
          <w:b/>
        </w:rPr>
        <w:t>1</w:t>
      </w:r>
      <w:r w:rsidR="00D154F2">
        <w:rPr>
          <w:b/>
        </w:rPr>
        <w:t>1</w:t>
      </w:r>
      <w:r w:rsidR="00836454" w:rsidRPr="003370DD">
        <w:rPr>
          <w:b/>
        </w:rPr>
        <w:t>,</w:t>
      </w:r>
      <w:r w:rsidR="00936437">
        <w:rPr>
          <w:b/>
        </w:rPr>
        <w:t>15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2B55BB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405348" w:rsidP="002B55BB" w:rsidR="003C1B30" w:rsidRPr="003C1B30">
      <w:pPr>
        <w:numPr>
          <w:ilvl w:val="0"/>
          <w:numId w:val="24"/>
        </w:numPr>
        <w:ind w:firstLine="709" w:left="0"/>
        <w:jc w:val="both"/>
      </w:pPr>
      <w:r w:rsidRPr="00B1313B">
        <w:t xml:space="preserve">Nalaže se </w:t>
      </w:r>
      <w:r w:rsidR="00563367">
        <w:t xml:space="preserve">zemljišnoknjižnom </w:t>
      </w:r>
      <w:r w:rsidRPr="00B1313B">
        <w:t xml:space="preserve">odjelu </w:t>
      </w:r>
      <w:r w:rsidR="00563367">
        <w:t xml:space="preserve">Županja </w:t>
      </w:r>
      <w:r w:rsidRPr="00B1313B">
        <w:t xml:space="preserve">Općinskog suda </w:t>
      </w:r>
      <w:r w:rsidR="002B55BB">
        <w:t xml:space="preserve">u </w:t>
      </w:r>
      <w:r w:rsidR="00563367">
        <w:t xml:space="preserve">Vukovaru </w:t>
      </w:r>
      <w:r w:rsidR="003C1B30">
        <w:rPr>
          <w:b/>
          <w:color w:val="000000"/>
        </w:rPr>
        <w:t>upis ovoga rješenja u zemljišne knjige na nekretninama i to:</w:t>
      </w:r>
    </w:p>
    <w:p w:rsidRDefault="00563367" w:rsidP="00563367" w:rsidR="00563367">
      <w:pPr>
        <w:pStyle w:val="Odlomakpopisa"/>
        <w:ind w:left="928"/>
        <w:jc w:val="both"/>
      </w:pPr>
    </w:p>
    <w:p w:rsidRDefault="00563367" w:rsidP="00563367" w:rsidR="00563367">
      <w:pPr>
        <w:ind w:left="568"/>
        <w:jc w:val="both"/>
      </w:pPr>
      <w:r>
        <w:t xml:space="preserve">1. upisane u </w:t>
      </w:r>
      <w:proofErr w:type="spellStart"/>
      <w:r>
        <w:t>zk</w:t>
      </w:r>
      <w:proofErr w:type="spellEnd"/>
      <w:r>
        <w:t>. ul. 2236 k.o. 336238 Bošnjaci</w:t>
      </w:r>
    </w:p>
    <w:p w:rsidRDefault="00563367" w:rsidP="00563367" w:rsidR="00563367">
      <w:pPr>
        <w:ind w:left="568"/>
        <w:jc w:val="both"/>
      </w:pPr>
      <w:r>
        <w:t xml:space="preserve">    k.č.br. 677/3 poslovni prostor površine   92 m² </w:t>
      </w:r>
    </w:p>
    <w:p w:rsidRDefault="00563367" w:rsidP="00563367" w:rsidR="00563367">
      <w:pPr>
        <w:ind w:left="568"/>
        <w:jc w:val="both"/>
      </w:pPr>
      <w:r>
        <w:t xml:space="preserve">    k.č.br. 677/4 poslovni prostor površine 110 m² </w:t>
      </w:r>
    </w:p>
    <w:p w:rsidRDefault="00563367" w:rsidP="00563367" w:rsidR="00563367">
      <w:pPr>
        <w:ind w:left="568"/>
        <w:jc w:val="both"/>
      </w:pPr>
      <w:r>
        <w:t xml:space="preserve">    k.č.br. 677/5 poslovni prostor površine 333 m² </w:t>
      </w:r>
    </w:p>
    <w:p w:rsidRDefault="00563367" w:rsidP="00563367" w:rsidR="00563367">
      <w:pPr>
        <w:ind w:left="568"/>
        <w:jc w:val="both"/>
      </w:pPr>
      <w:r>
        <w:t xml:space="preserve">    (</w:t>
      </w:r>
      <w:proofErr w:type="spellStart"/>
      <w:r>
        <w:t>z.k</w:t>
      </w:r>
      <w:proofErr w:type="spellEnd"/>
      <w:r>
        <w:t>. izvadak br. 16692/2016)</w:t>
      </w:r>
    </w:p>
    <w:p w:rsidRDefault="00563367" w:rsidP="00563367" w:rsidR="00563367">
      <w:pPr>
        <w:ind w:left="568"/>
        <w:jc w:val="both"/>
      </w:pPr>
    </w:p>
    <w:p w:rsidRDefault="00563367" w:rsidP="00563367" w:rsidR="00563367">
      <w:pPr>
        <w:ind w:left="568"/>
        <w:jc w:val="both"/>
      </w:pPr>
      <w:r>
        <w:t>2. upisane u z.k.ul. 1710 k.o. 336394 Županja</w:t>
      </w:r>
    </w:p>
    <w:p w:rsidRDefault="00563367" w:rsidP="00563367" w:rsidR="00563367">
      <w:pPr>
        <w:ind w:left="568"/>
        <w:jc w:val="both"/>
      </w:pPr>
      <w:r>
        <w:t xml:space="preserve">    k.č.br. 2041/1  neplodno i oranica Dubovo površine 15722 m² </w:t>
      </w:r>
    </w:p>
    <w:p w:rsidRDefault="00563367" w:rsidP="00563367" w:rsidR="00563367">
      <w:pPr>
        <w:ind w:left="568"/>
        <w:jc w:val="both"/>
      </w:pPr>
      <w:r>
        <w:t xml:space="preserve">    k.č.br. 2041/2  neplodno i oranica Dubovo površine 22857 m² </w:t>
      </w:r>
    </w:p>
    <w:p w:rsidRDefault="00563367" w:rsidP="00563367" w:rsidR="00563367">
      <w:pPr>
        <w:ind w:left="568"/>
        <w:jc w:val="both"/>
      </w:pPr>
      <w:r>
        <w:t xml:space="preserve">    (</w:t>
      </w:r>
      <w:proofErr w:type="spellStart"/>
      <w:r>
        <w:t>z.k</w:t>
      </w:r>
      <w:proofErr w:type="spellEnd"/>
      <w:r>
        <w:t>. izvadak br. 16693/2016)</w:t>
      </w:r>
    </w:p>
    <w:p w:rsidRDefault="00563367" w:rsidP="00563367" w:rsidR="00563367">
      <w:pPr>
        <w:ind w:left="568"/>
        <w:jc w:val="both"/>
      </w:pPr>
    </w:p>
    <w:p w:rsidRDefault="00563367" w:rsidP="00563367" w:rsidR="00563367">
      <w:pPr>
        <w:ind w:left="568"/>
        <w:jc w:val="both"/>
      </w:pPr>
    </w:p>
    <w:p w:rsidRDefault="00563367" w:rsidP="00563367" w:rsidR="00563367">
      <w:pPr>
        <w:ind w:left="568"/>
        <w:jc w:val="both"/>
      </w:pPr>
      <w:r>
        <w:t xml:space="preserve"> 3. upisane u z.k.ul. 4480 k.o. 336394 Županja</w:t>
      </w:r>
    </w:p>
    <w:p w:rsidRDefault="00563367" w:rsidP="00563367" w:rsidR="00563367">
      <w:pPr>
        <w:ind w:left="568"/>
        <w:jc w:val="both"/>
      </w:pPr>
      <w:r>
        <w:t xml:space="preserve">     k.č.br. 2017/2 restoran, kotlovnica, plinska stanica i neplodno površine 12774 m² </w:t>
      </w:r>
    </w:p>
    <w:p w:rsidRDefault="00563367" w:rsidP="00563367" w:rsidR="00563367">
      <w:pPr>
        <w:ind w:left="568"/>
        <w:jc w:val="both"/>
      </w:pPr>
      <w:r>
        <w:t xml:space="preserve">     (</w:t>
      </w:r>
      <w:proofErr w:type="spellStart"/>
      <w:r>
        <w:t>z.k</w:t>
      </w:r>
      <w:proofErr w:type="spellEnd"/>
      <w:r>
        <w:t>. izvadak br. 16694/2016)</w:t>
      </w:r>
    </w:p>
    <w:p w:rsidRDefault="00563367" w:rsidP="00563367" w:rsidR="00563367">
      <w:pPr>
        <w:ind w:left="568"/>
        <w:jc w:val="both"/>
      </w:pPr>
    </w:p>
    <w:p w:rsidRDefault="00563367" w:rsidP="00563367" w:rsidR="00563367">
      <w:pPr>
        <w:ind w:left="568"/>
        <w:jc w:val="both"/>
      </w:pPr>
      <w:r>
        <w:t xml:space="preserve"> 4. upisane u z.k.ul. 4841 k.o. 336394 Županja</w:t>
      </w:r>
    </w:p>
    <w:p w:rsidRDefault="00563367" w:rsidP="00563367" w:rsidR="00563367">
      <w:pPr>
        <w:ind w:left="568"/>
        <w:jc w:val="both"/>
      </w:pPr>
      <w:r>
        <w:t xml:space="preserve">     k.č.br. 1862/6 šuma zapadne </w:t>
      </w:r>
      <w:proofErr w:type="spellStart"/>
      <w:r>
        <w:t>Kusare</w:t>
      </w:r>
      <w:proofErr w:type="spellEnd"/>
      <w:r>
        <w:t xml:space="preserve"> površine 12352 m² </w:t>
      </w:r>
    </w:p>
    <w:p w:rsidRDefault="00563367" w:rsidP="00563367" w:rsidR="00563367">
      <w:pPr>
        <w:ind w:left="568"/>
        <w:jc w:val="both"/>
      </w:pPr>
      <w:r>
        <w:t xml:space="preserve">     k.č.br. 1862/8 šuma zapadne </w:t>
      </w:r>
      <w:proofErr w:type="spellStart"/>
      <w:r>
        <w:t>Kusare</w:t>
      </w:r>
      <w:proofErr w:type="spellEnd"/>
      <w:r>
        <w:t xml:space="preserve"> površine 1304 m² </w:t>
      </w:r>
    </w:p>
    <w:p w:rsidRDefault="00563367" w:rsidP="00563367" w:rsidR="00563367">
      <w:pPr>
        <w:ind w:left="568"/>
        <w:jc w:val="both"/>
      </w:pPr>
      <w:r>
        <w:t xml:space="preserve">     (</w:t>
      </w:r>
      <w:proofErr w:type="spellStart"/>
      <w:r>
        <w:t>z.k</w:t>
      </w:r>
      <w:proofErr w:type="spellEnd"/>
      <w:r>
        <w:t>. izvadak br. 16695/2016)</w:t>
      </w:r>
    </w:p>
    <w:p w:rsidRDefault="00563367" w:rsidP="00563367" w:rsidR="00563367">
      <w:pPr>
        <w:ind w:left="568"/>
        <w:jc w:val="both"/>
      </w:pPr>
    </w:p>
    <w:p w:rsidRDefault="00563367" w:rsidP="00563367" w:rsidR="00563367">
      <w:pPr>
        <w:ind w:left="568"/>
        <w:jc w:val="both"/>
      </w:pPr>
      <w:r>
        <w:t xml:space="preserve"> 5. upisane u z.k.ul. 4881 k.o. 336394 Županja</w:t>
      </w:r>
    </w:p>
    <w:p w:rsidRDefault="00563367" w:rsidP="00563367" w:rsidR="00563367">
      <w:pPr>
        <w:ind w:left="568"/>
        <w:jc w:val="both"/>
      </w:pPr>
      <w:r>
        <w:t xml:space="preserve">     k.č.br. 2017/6 trafostanica površine 9 m² </w:t>
      </w:r>
    </w:p>
    <w:p w:rsidRDefault="00563367" w:rsidP="00563367" w:rsidR="00563367">
      <w:pPr>
        <w:ind w:left="568"/>
        <w:jc w:val="both"/>
      </w:pPr>
      <w:r>
        <w:t xml:space="preserve">     k.č.br. 3868  željeznička stanica Županja-Sava 97 m² </w:t>
      </w:r>
    </w:p>
    <w:p w:rsidRDefault="00563367" w:rsidP="00563367" w:rsidR="00563367">
      <w:pPr>
        <w:ind w:left="568"/>
        <w:jc w:val="both"/>
      </w:pPr>
      <w:r>
        <w:t xml:space="preserve">     k.č.br. 3869 dvorište površine 191 m² </w:t>
      </w:r>
    </w:p>
    <w:p w:rsidRDefault="00563367" w:rsidP="00563367" w:rsidR="00563367">
      <w:pPr>
        <w:ind w:left="568"/>
        <w:jc w:val="both"/>
      </w:pPr>
      <w:r>
        <w:lastRenderedPageBreak/>
        <w:t xml:space="preserve">         k.č.br. 3872 zgrada </w:t>
      </w:r>
      <w:proofErr w:type="spellStart"/>
      <w:r>
        <w:t>wc</w:t>
      </w:r>
      <w:proofErr w:type="spellEnd"/>
      <w:r>
        <w:t xml:space="preserve"> površine 13 m²</w:t>
      </w:r>
    </w:p>
    <w:p w:rsidRDefault="00563367" w:rsidP="00563367" w:rsidR="00563367">
      <w:pPr>
        <w:pStyle w:val="Odlomakpopisa"/>
        <w:ind w:left="928"/>
        <w:jc w:val="both"/>
      </w:pPr>
      <w:r>
        <w:t xml:space="preserve">    k.č.br. 3873 dvorište Selo površine 326 m²</w:t>
      </w:r>
    </w:p>
    <w:p w:rsidRDefault="00563367" w:rsidP="00563367" w:rsidR="00563367">
      <w:pPr>
        <w:ind w:left="568"/>
        <w:jc w:val="both"/>
      </w:pPr>
      <w:r>
        <w:t xml:space="preserve">          k.č.br. 3874 oranica Selo površine 31 m²</w:t>
      </w:r>
    </w:p>
    <w:p w:rsidRDefault="00563367" w:rsidP="00563367" w:rsidR="00563367">
      <w:pPr>
        <w:pStyle w:val="Odlomakpopisa"/>
        <w:ind w:left="928"/>
        <w:jc w:val="both"/>
      </w:pPr>
      <w:r>
        <w:t xml:space="preserve">    (</w:t>
      </w:r>
      <w:proofErr w:type="spellStart"/>
      <w:r>
        <w:t>z.k</w:t>
      </w:r>
      <w:proofErr w:type="spellEnd"/>
      <w:r>
        <w:t>. izvadak br. 16696/2016)</w:t>
      </w:r>
    </w:p>
    <w:p w:rsidRDefault="00563367" w:rsidP="00563367" w:rsidR="00563367">
      <w:pPr>
        <w:ind w:left="568"/>
        <w:jc w:val="both"/>
      </w:pPr>
    </w:p>
    <w:p w:rsidRDefault="00563367" w:rsidP="00563367" w:rsidR="00563367">
      <w:pPr>
        <w:ind w:left="568"/>
        <w:jc w:val="both"/>
      </w:pPr>
      <w:r>
        <w:t>6.  upisane u z.k.ul. 5004 k.o. 336394 Županja</w:t>
      </w:r>
    </w:p>
    <w:p w:rsidRDefault="00563367" w:rsidP="00563367" w:rsidR="00563367">
      <w:pPr>
        <w:ind w:left="568"/>
        <w:jc w:val="both"/>
      </w:pPr>
      <w:r>
        <w:t xml:space="preserve">     k.č.br. 1862/7 šuma zapadne </w:t>
      </w:r>
      <w:proofErr w:type="spellStart"/>
      <w:r>
        <w:t>Kusare</w:t>
      </w:r>
      <w:proofErr w:type="spellEnd"/>
      <w:r>
        <w:t xml:space="preserve"> površine 299 m² </w:t>
      </w:r>
    </w:p>
    <w:p w:rsidRDefault="00563367" w:rsidP="00563367" w:rsidR="00563367">
      <w:pPr>
        <w:ind w:left="568"/>
        <w:jc w:val="both"/>
      </w:pPr>
      <w:r>
        <w:t xml:space="preserve">     (</w:t>
      </w:r>
      <w:proofErr w:type="spellStart"/>
      <w:r>
        <w:t>z.k</w:t>
      </w:r>
      <w:proofErr w:type="spellEnd"/>
      <w:r>
        <w:t>. izvadak br. 16697/2016)</w:t>
      </w:r>
    </w:p>
    <w:p w:rsidRDefault="00563367" w:rsidP="00563367" w:rsidR="00563367">
      <w:pPr>
        <w:ind w:left="568"/>
        <w:jc w:val="both"/>
      </w:pPr>
    </w:p>
    <w:p w:rsidRDefault="00563367" w:rsidP="00563367" w:rsidR="00563367">
      <w:pPr>
        <w:ind w:left="568"/>
        <w:jc w:val="both"/>
      </w:pPr>
      <w:r>
        <w:t>7.  upisane u z.k.ul. 5403 k.o. 336394 Županja</w:t>
      </w:r>
    </w:p>
    <w:p w:rsidRDefault="00563367" w:rsidP="00563367" w:rsidR="00563367">
      <w:pPr>
        <w:ind w:left="568"/>
        <w:jc w:val="both"/>
      </w:pPr>
      <w:r>
        <w:t xml:space="preserve">     k.č.br. 3867/4 dvorište površine 1925 m² </w:t>
      </w:r>
    </w:p>
    <w:p w:rsidRDefault="00563367" w:rsidP="00563367" w:rsidR="00563367">
      <w:pPr>
        <w:ind w:left="568"/>
        <w:jc w:val="both"/>
      </w:pPr>
      <w:r>
        <w:t xml:space="preserve">     (</w:t>
      </w:r>
      <w:proofErr w:type="spellStart"/>
      <w:r>
        <w:t>z.k</w:t>
      </w:r>
      <w:proofErr w:type="spellEnd"/>
      <w:r>
        <w:t>. izvadak br. 16698/2016)</w:t>
      </w:r>
    </w:p>
    <w:p w:rsidRDefault="00690DF9" w:rsidP="003C1B30" w:rsidR="00690DF9">
      <w:pPr>
        <w:ind w:left="709"/>
        <w:jc w:val="both"/>
      </w:pPr>
    </w:p>
    <w:p w:rsidRDefault="00B80907" w:rsidP="00690DF9" w:rsidR="00B80907" w:rsidRPr="00B80907">
      <w:pPr>
        <w:ind w:left="1500"/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B80907" w:rsidR="00B80907">
      <w:pPr>
        <w:ind w:firstLine="708"/>
        <w:jc w:val="both"/>
      </w:pPr>
      <w:r>
        <w:t xml:space="preserve">Predlagatelj </w:t>
      </w:r>
      <w:r w:rsidR="008E15D2">
        <w:t>FINA RC Osijek</w:t>
      </w:r>
      <w:r w:rsidR="007C65F4">
        <w:t xml:space="preserve"> je dana </w:t>
      </w:r>
      <w:r w:rsidR="00D154F2">
        <w:t>2. lipnja</w:t>
      </w:r>
      <w:r w:rsidR="002B55BB">
        <w:t xml:space="preserve"> 2016. g</w:t>
      </w:r>
      <w:r w:rsidR="00690DF9">
        <w:t xml:space="preserve">. </w:t>
      </w:r>
      <w:r>
        <w:t xml:space="preserve"> podnio</w:t>
      </w:r>
      <w:r w:rsidR="007C65F4">
        <w:t xml:space="preserve"> prijedlog za pokretanje stečajnog postupka nad dužnikom </w:t>
      </w:r>
      <w:r w:rsidR="00D154F2">
        <w:rPr>
          <w:b/>
        </w:rPr>
        <w:t xml:space="preserve">JELEN d.d., Županja, </w:t>
      </w:r>
      <w:proofErr w:type="spellStart"/>
      <w:r w:rsidR="00D154F2">
        <w:rPr>
          <w:b/>
        </w:rPr>
        <w:t>J.J</w:t>
      </w:r>
      <w:proofErr w:type="spellEnd"/>
      <w:r w:rsidR="00D154F2">
        <w:rPr>
          <w:b/>
        </w:rPr>
        <w:t xml:space="preserve">. Strossmayera 2, OIB: 62809225042, MBS: 030017432 </w:t>
      </w:r>
      <w:r w:rsidR="00D773DD">
        <w:t xml:space="preserve">budući da </w:t>
      </w:r>
      <w:r w:rsidR="00B1313B">
        <w:t xml:space="preserve">je dužnik nesposoban za plaćanje </w:t>
      </w:r>
      <w:r w:rsidR="00690DF9">
        <w:t xml:space="preserve">jer na dan </w:t>
      </w:r>
      <w:r w:rsidR="003C1B30">
        <w:t>1. rujna</w:t>
      </w:r>
      <w:r w:rsidR="00690DF9">
        <w:t xml:space="preserve"> 2015. g. utvrđena neprekidna blokada u trajanju od </w:t>
      </w:r>
      <w:r w:rsidR="00D154F2">
        <w:t>3604</w:t>
      </w:r>
      <w:r w:rsidR="00690DF9">
        <w:t xml:space="preserve"> dana a u</w:t>
      </w:r>
      <w:r w:rsidR="008E15D2">
        <w:t xml:space="preserve"> ukupnom</w:t>
      </w:r>
      <w:r w:rsidR="00690DF9">
        <w:t xml:space="preserve"> iznosu od </w:t>
      </w:r>
      <w:r w:rsidR="00D154F2">
        <w:t>5.309.724,22</w:t>
      </w:r>
      <w:r w:rsidR="008E15D2">
        <w:t xml:space="preserve"> kn u koji iznos je uračunata kamata i naknada FINE za provedbu ovrhe na novčanim sredstvima</w:t>
      </w:r>
      <w:r w:rsidR="003C1B30">
        <w:t xml:space="preserve"> te da dužnik ima </w:t>
      </w:r>
      <w:r w:rsidR="00D154F2">
        <w:t>3</w:t>
      </w:r>
      <w:r w:rsidR="003C1B30">
        <w:t xml:space="preserve"> zaposlenika</w:t>
      </w:r>
      <w:r w:rsidR="008E15D2">
        <w:t>.</w:t>
      </w:r>
    </w:p>
    <w:p w:rsidRDefault="00B80907" w:rsidP="00B80907" w:rsidR="00B80907" w:rsidRPr="00B80907">
      <w:pPr>
        <w:jc w:val="both"/>
      </w:pPr>
    </w:p>
    <w:p w:rsidRDefault="00B80907" w:rsidP="00B80907" w:rsidR="00B80907" w:rsidRPr="00B80907">
      <w:pPr>
        <w:ind w:firstLine="708"/>
        <w:jc w:val="both"/>
      </w:pPr>
      <w:r w:rsidRPr="00B80907">
        <w:t xml:space="preserve">Radi utvrđivanja uvjeta za otvaranje stečajnog postupka temeljem čl. </w:t>
      </w:r>
      <w:r w:rsidR="00767BB3">
        <w:t xml:space="preserve">115 Stečajnog zakona (NN 71/15) </w:t>
      </w:r>
      <w:r w:rsidRPr="00B80907">
        <w:t xml:space="preserve">pokrenut je </w:t>
      </w:r>
      <w:r w:rsidR="00FF2A1E">
        <w:t>prethodni postupak rješenjem St-</w:t>
      </w:r>
      <w:r w:rsidR="00D154F2">
        <w:t>1786</w:t>
      </w:r>
      <w:r w:rsidR="002B55BB">
        <w:t>/16</w:t>
      </w:r>
      <w:r w:rsidR="008E15D2">
        <w:t xml:space="preserve"> od </w:t>
      </w:r>
      <w:r w:rsidR="00D154F2">
        <w:t>20</w:t>
      </w:r>
      <w:r w:rsidR="002B55BB">
        <w:t>. rujna</w:t>
      </w:r>
      <w:r w:rsidR="008E15D2">
        <w:t xml:space="preserve"> 2016. g.</w:t>
      </w:r>
      <w:r w:rsidRPr="00B80907">
        <w:t xml:space="preserve">, te je </w:t>
      </w:r>
      <w:r w:rsidR="00767BB3">
        <w:t xml:space="preserve">automatskim odabirom </w:t>
      </w:r>
      <w:r w:rsidRPr="00B80907">
        <w:t>imenovan</w:t>
      </w:r>
      <w:r w:rsidR="008E15D2">
        <w:t>a</w:t>
      </w:r>
      <w:r w:rsidRPr="00B80907">
        <w:t xml:space="preserve"> privremen</w:t>
      </w:r>
      <w:r w:rsidR="008E15D2">
        <w:t>a</w:t>
      </w:r>
      <w:r w:rsidRPr="00B80907">
        <w:t xml:space="preserve"> stečajn</w:t>
      </w:r>
      <w:r w:rsidR="008E15D2">
        <w:t>a</w:t>
      </w:r>
      <w:r w:rsidRPr="00B80907">
        <w:t xml:space="preserve"> upravitelj</w:t>
      </w:r>
      <w:r w:rsidR="008E15D2">
        <w:t>ica</w:t>
      </w:r>
      <w:r w:rsidR="00767BB3">
        <w:t xml:space="preserve"> u osobi</w:t>
      </w:r>
      <w:r w:rsidR="00FF2A1E">
        <w:t xml:space="preserve"> </w:t>
      </w:r>
      <w:r w:rsidR="003C1B30">
        <w:t>K</w:t>
      </w:r>
      <w:r w:rsidR="002B55BB">
        <w:t>ata Rašić iz Vinkovaca</w:t>
      </w:r>
      <w:r w:rsidR="00E50651">
        <w:t xml:space="preserve"> koj</w:t>
      </w:r>
      <w:r w:rsidR="008E15D2">
        <w:t>oj</w:t>
      </w:r>
      <w:r w:rsidR="00E50651">
        <w:t xml:space="preserve"> j</w:t>
      </w:r>
      <w:r w:rsidRPr="00B80907">
        <w:t>e naloženo ispitati uvjete za otvaranje i provođenje stečajnog postupka nad dužnikom.</w:t>
      </w:r>
    </w:p>
    <w:p w:rsidRDefault="00B80907" w:rsidP="00B80907" w:rsidR="00B80907" w:rsidRPr="00B80907">
      <w:pPr>
        <w:jc w:val="both"/>
      </w:pPr>
    </w:p>
    <w:p w:rsidRDefault="00B1313B" w:rsidP="007C3243" w:rsidR="00836454">
      <w:pPr>
        <w:ind w:firstLine="708"/>
        <w:jc w:val="both"/>
      </w:pPr>
      <w:r>
        <w:t xml:space="preserve">Na održanom ročištu za ispitivanje uvjeta za otvaranje stečajnog postupka nad dužnikom dana </w:t>
      </w:r>
      <w:r w:rsidR="00D154F2">
        <w:t>16</w:t>
      </w:r>
      <w:r w:rsidR="002B55BB">
        <w:t>. studenog</w:t>
      </w:r>
      <w:r>
        <w:t xml:space="preserve"> </w:t>
      </w:r>
      <w:r w:rsidR="004216B4">
        <w:t>2016. g.</w:t>
      </w:r>
      <w:r w:rsidR="008E15D2">
        <w:t xml:space="preserve"> privremena</w:t>
      </w:r>
      <w:r>
        <w:t xml:space="preserve"> stečajn</w:t>
      </w:r>
      <w:r w:rsidR="008E15D2">
        <w:t>a</w:t>
      </w:r>
      <w:r>
        <w:t xml:space="preserve"> upravitelj</w:t>
      </w:r>
      <w:r w:rsidR="008E15D2">
        <w:t>ica</w:t>
      </w:r>
      <w:r>
        <w:t xml:space="preserve"> podni</w:t>
      </w:r>
      <w:r w:rsidR="008E15D2">
        <w:t>jela</w:t>
      </w:r>
      <w:r>
        <w:t xml:space="preserve"> je pisano</w:t>
      </w:r>
      <w:r w:rsidR="00B80907" w:rsidRPr="00B80907">
        <w:t xml:space="preserve"> izvješće  o financijsko gospodarskom položaju stečajnog dužnika</w:t>
      </w:r>
      <w:r>
        <w:t xml:space="preserve"> koje je i usmeno izloži</w:t>
      </w:r>
      <w:r w:rsidR="008E15D2">
        <w:t>la</w:t>
      </w:r>
      <w:r>
        <w:t xml:space="preserve"> te</w:t>
      </w:r>
      <w:r w:rsidR="00B80907" w:rsidRPr="00B80907">
        <w:t xml:space="preserve"> iz kojeg </w:t>
      </w:r>
      <w:r>
        <w:t>proizlazi</w:t>
      </w:r>
      <w:r w:rsidR="00FF2A1E">
        <w:t xml:space="preserve"> </w:t>
      </w:r>
      <w:r w:rsidR="007C3243">
        <w:t>slijedeće:</w:t>
      </w:r>
    </w:p>
    <w:p w:rsidRDefault="003C1B30" w:rsidP="007C3243" w:rsidR="003C1B30">
      <w:pPr>
        <w:ind w:firstLine="708"/>
        <w:jc w:val="both"/>
      </w:pPr>
    </w:p>
    <w:p w:rsidRDefault="00563367" w:rsidP="00D154F2" w:rsidR="00D154F2">
      <w:pPr>
        <w:jc w:val="both"/>
      </w:pPr>
      <w:r>
        <w:t>Odgovorna osoba</w:t>
      </w:r>
      <w:r w:rsidR="00D154F2">
        <w:t xml:space="preserve"> dužnika dostavila je nepotpisanu i neovj</w:t>
      </w:r>
      <w:r>
        <w:t>erovljenu</w:t>
      </w:r>
      <w:r w:rsidR="00D154F2">
        <w:t xml:space="preserve"> dokumentaciju i to:</w:t>
      </w:r>
    </w:p>
    <w:p w:rsidRDefault="00D154F2" w:rsidP="00D154F2" w:rsidR="00D154F2">
      <w:pPr>
        <w:jc w:val="both"/>
      </w:pPr>
      <w:r>
        <w:t>- bruto bilancu na dan 30.09.2016.</w:t>
      </w:r>
    </w:p>
    <w:p w:rsidRDefault="00D154F2" w:rsidP="00D154F2" w:rsidR="00D154F2">
      <w:pPr>
        <w:jc w:val="both"/>
      </w:pPr>
      <w:r>
        <w:t>- bruto bilance na dan 31.12.2015., 31.12.2014. i 31.12.2013.</w:t>
      </w:r>
    </w:p>
    <w:p w:rsidRDefault="00D154F2" w:rsidP="00D154F2" w:rsidR="00D154F2">
      <w:pPr>
        <w:jc w:val="both"/>
      </w:pPr>
      <w:r>
        <w:t>- obračune amortizacije dugotrajne imovine u 2015., 2014. i 2012. godini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Uz navedenu dokumentaciju dostavljeni su i:</w:t>
      </w:r>
    </w:p>
    <w:p w:rsidRDefault="00D154F2" w:rsidP="00D154F2" w:rsidR="00D154F2">
      <w:pPr>
        <w:numPr>
          <w:ilvl w:val="0"/>
          <w:numId w:val="31"/>
        </w:numPr>
        <w:jc w:val="both"/>
      </w:pPr>
      <w:r>
        <w:t xml:space="preserve">Izvaci iz zemljišnih knjiga o nekretninama upisanim na ime dužnika </w:t>
      </w:r>
    </w:p>
    <w:p w:rsidRDefault="00D154F2" w:rsidP="00D154F2" w:rsidR="00D154F2">
      <w:pPr>
        <w:numPr>
          <w:ilvl w:val="0"/>
          <w:numId w:val="31"/>
        </w:numPr>
        <w:jc w:val="both"/>
      </w:pPr>
      <w:r>
        <w:t>Potvrda MUP-a o vozilima koja su u vlasništvu dužnika</w:t>
      </w:r>
    </w:p>
    <w:p w:rsidRDefault="00D154F2" w:rsidP="00D154F2" w:rsidR="00D154F2">
      <w:pPr>
        <w:jc w:val="both"/>
      </w:pPr>
      <w:r>
        <w:t xml:space="preserve"> 3.   Potvrda FINE o stanju žiro-računa dužnika sa očevidnikom o redoslijedu plaćanja </w:t>
      </w:r>
    </w:p>
    <w:p w:rsidRDefault="00D154F2" w:rsidP="00D154F2" w:rsidR="00D154F2">
      <w:pPr>
        <w:jc w:val="both"/>
      </w:pPr>
      <w:r>
        <w:t xml:space="preserve"> 4.   Potvrda Porezne uprave o stanju poreznog duga dužnika</w:t>
      </w:r>
    </w:p>
    <w:p w:rsidRDefault="00D154F2" w:rsidP="00D154F2" w:rsidR="00D154F2">
      <w:pPr>
        <w:jc w:val="both"/>
      </w:pPr>
      <w:r>
        <w:t xml:space="preserve"> </w:t>
      </w:r>
    </w:p>
    <w:p w:rsidRDefault="00D154F2" w:rsidP="00D154F2" w:rsidR="00D154F2">
      <w:pPr>
        <w:jc w:val="both"/>
      </w:pPr>
      <w:r>
        <w:t xml:space="preserve">Dužnik je registriran kao dioničko društvo u Trgovačkom sudu u Osijeku od 1995. godine. Direktor i zakonski zastupnik društva je Ivica </w:t>
      </w:r>
      <w:proofErr w:type="spellStart"/>
      <w:r>
        <w:t>Dugeč</w:t>
      </w:r>
      <w:proofErr w:type="spellEnd"/>
      <w:r>
        <w:t xml:space="preserve"> iz Županje. 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lastRenderedPageBreak/>
        <w:t>U prijedlogu FINA od 2. lipnja 2016. godine za otvaranje stečajnog postupka nad dužnikom Jelen d.d. Županja navedeno je da dužnik na dan 1.9.2015. godine u Očevidniku redoslijeda osnova za plaćanje ima evidentirane neizvršene osnove za plaćanje neprekinutom razdoblju od 3604 dana u ukupnom iznosu od 5.309.724,22 kuna te da dužnik ima 3 zaposlenika.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Prema podacima u bilanci na dan 30.09.2016. dužnik je iskazao dugotrajnu imovinu nakon ispravka vrijednosti u iznosu od 2.748.049,56 kuna.</w:t>
      </w:r>
    </w:p>
    <w:p w:rsidRDefault="00D154F2" w:rsidP="00D154F2" w:rsidR="00D154F2">
      <w:pPr>
        <w:jc w:val="both"/>
      </w:pPr>
      <w:r>
        <w:t xml:space="preserve">Dugotrajnu imovinu dužnika čine: </w:t>
      </w:r>
    </w:p>
    <w:p w:rsidRDefault="00D154F2" w:rsidP="00D154F2" w:rsidR="00D154F2">
      <w:pPr>
        <w:jc w:val="both"/>
      </w:pPr>
      <w:r>
        <w:t>- građevinski objekti  -  973.627,77 kuna</w:t>
      </w:r>
    </w:p>
    <w:p w:rsidRDefault="00D154F2" w:rsidP="00D154F2" w:rsidR="00D154F2">
      <w:pPr>
        <w:jc w:val="both"/>
      </w:pPr>
      <w:r>
        <w:t>- zemljište - 1.323.164,82 kuna</w:t>
      </w:r>
    </w:p>
    <w:p w:rsidRDefault="00D154F2" w:rsidP="00D154F2" w:rsidR="00D154F2">
      <w:pPr>
        <w:jc w:val="both"/>
      </w:pPr>
      <w:r>
        <w:t>- dionice - 451.256,97 kuna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PREGLED MATERIJALNE IMOVINE DUŽNIKA - bilanca na dan 30.09.2016.        u kunama</w:t>
      </w:r>
    </w:p>
    <w:p w:rsidRDefault="00D154F2" w:rsidP="00D154F2" w:rsidR="00D154F2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6"/>
        <w:gridCol w:w="3384"/>
        <w:gridCol w:w="1701"/>
        <w:gridCol w:w="1765"/>
        <w:gridCol w:w="1744"/>
      </w:tblGrid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R.br.</w:t>
            </w:r>
          </w:p>
        </w:tc>
        <w:tc>
          <w:tcPr>
            <w:tcW w:type="dxa" w:w="3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center"/>
            </w:pPr>
            <w:r>
              <w:t>Opis imovine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center"/>
            </w:pPr>
            <w:r>
              <w:t>Početno stanje</w:t>
            </w:r>
          </w:p>
          <w:p w:rsidRDefault="00D154F2" w:rsidP="00AC1055" w:rsidR="00D154F2">
            <w:pPr>
              <w:jc w:val="center"/>
            </w:pPr>
            <w:r>
              <w:t>(duguje)</w:t>
            </w:r>
          </w:p>
        </w:tc>
        <w:tc>
          <w:tcPr>
            <w:tcW w:type="dxa" w:w="17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center"/>
            </w:pPr>
            <w:r>
              <w:t>Ispravljena vrijednost</w:t>
            </w:r>
          </w:p>
          <w:p w:rsidRDefault="00D154F2" w:rsidP="00AC1055" w:rsidR="00D154F2">
            <w:pPr>
              <w:jc w:val="center"/>
            </w:pPr>
            <w:r>
              <w:t>(potražuje)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center"/>
            </w:pPr>
            <w:r>
              <w:t>Sadašnja vrijednost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center"/>
            </w:pPr>
            <w:r>
              <w:t>I</w:t>
            </w:r>
          </w:p>
        </w:tc>
        <w:tc>
          <w:tcPr>
            <w:tcW w:type="dxa" w:w="3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rPr>
                <w:lang w:val="en-US"/>
              </w:rPr>
            </w:pPr>
            <w:r>
              <w:t xml:space="preserve">Dugotrajna imovina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54F2" w:rsidP="00AC1055" w:rsidR="00D154F2">
            <w:pPr>
              <w:jc w:val="right"/>
              <w:rPr>
                <w:lang w:val="en-US"/>
              </w:rPr>
            </w:pPr>
          </w:p>
        </w:tc>
        <w:tc>
          <w:tcPr>
            <w:tcW w:type="dxa" w:w="17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54F2" w:rsidP="00AC1055" w:rsidR="00D154F2">
            <w:pPr>
              <w:jc w:val="right"/>
              <w:rPr>
                <w:lang w:val="en-US"/>
              </w:rPr>
            </w:pP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54F2" w:rsidP="00AC1055" w:rsidR="00D154F2">
            <w:pPr>
              <w:jc w:val="right"/>
              <w:rPr>
                <w:lang w:val="en-US"/>
              </w:rPr>
            </w:pP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     1</w:t>
            </w:r>
          </w:p>
        </w:tc>
        <w:tc>
          <w:tcPr>
            <w:tcW w:type="dxa" w:w="3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građevinski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objekti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13.105.402,14</w:t>
            </w:r>
          </w:p>
        </w:tc>
        <w:tc>
          <w:tcPr>
            <w:tcW w:type="dxa" w:w="17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0,00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</w:pPr>
            <w:r>
              <w:t>13.105.402,14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</w:pPr>
            <w:r>
              <w:t xml:space="preserve">     2</w:t>
            </w:r>
          </w:p>
        </w:tc>
        <w:tc>
          <w:tcPr>
            <w:tcW w:type="dxa" w:w="3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zemljište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1.323.164,82</w:t>
            </w:r>
          </w:p>
        </w:tc>
        <w:tc>
          <w:tcPr>
            <w:tcW w:type="dxa" w:w="17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0,00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1.323.164,82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</w:pPr>
            <w:r>
              <w:t xml:space="preserve">     3</w:t>
            </w:r>
          </w:p>
        </w:tc>
        <w:tc>
          <w:tcPr>
            <w:tcW w:type="dxa" w:w="3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ispravak vrijednosti opreme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0,00</w:t>
            </w:r>
          </w:p>
        </w:tc>
        <w:tc>
          <w:tcPr>
            <w:tcW w:type="dxa" w:w="17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12.131.774,37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-12.131.774,37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</w:pPr>
            <w:r>
              <w:t xml:space="preserve">     4</w:t>
            </w:r>
          </w:p>
        </w:tc>
        <w:tc>
          <w:tcPr>
            <w:tcW w:type="dxa" w:w="3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ulaganje u dionice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11.125.285,30</w:t>
            </w:r>
          </w:p>
        </w:tc>
        <w:tc>
          <w:tcPr>
            <w:tcW w:type="dxa" w:w="17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0,00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11.125.285,30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</w:pPr>
            <w:r>
              <w:t xml:space="preserve">     5</w:t>
            </w:r>
          </w:p>
        </w:tc>
        <w:tc>
          <w:tcPr>
            <w:tcW w:type="dxa" w:w="3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otkup vlastitih dionica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368.470,96</w:t>
            </w:r>
          </w:p>
        </w:tc>
        <w:tc>
          <w:tcPr>
            <w:tcW w:type="dxa" w:w="17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0,00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368.470,96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</w:pPr>
            <w:r>
              <w:t xml:space="preserve">     6</w:t>
            </w:r>
          </w:p>
        </w:tc>
        <w:tc>
          <w:tcPr>
            <w:tcW w:type="dxa" w:w="3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Ispravak vrijednosti dionica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0,00</w:t>
            </w:r>
          </w:p>
        </w:tc>
        <w:tc>
          <w:tcPr>
            <w:tcW w:type="dxa" w:w="17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11.042.499,29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-11.042.499,29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</w:pPr>
            <w:r>
              <w:t xml:space="preserve">     </w:t>
            </w:r>
          </w:p>
        </w:tc>
        <w:tc>
          <w:tcPr>
            <w:tcW w:type="dxa" w:w="3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UKUPNO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25.922.323,22</w:t>
            </w:r>
          </w:p>
        </w:tc>
        <w:tc>
          <w:tcPr>
            <w:tcW w:type="dxa" w:w="17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23.174.273,66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2.748.049,56</w:t>
            </w:r>
          </w:p>
        </w:tc>
      </w:tr>
    </w:tbl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Prema zemljišnoknjižnim izvacima Općinskog suda u Vukovaru Zemljišnoknjižni odjel Županja od 17.10.2016. godine dužnik je vlasnik nekretnina i to: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 xml:space="preserve">1. upisane u </w:t>
      </w:r>
      <w:proofErr w:type="spellStart"/>
      <w:r>
        <w:t>zk</w:t>
      </w:r>
      <w:proofErr w:type="spellEnd"/>
      <w:r>
        <w:t>. ul. 2236 k.o. 336238 Bošnjaci</w:t>
      </w:r>
    </w:p>
    <w:p w:rsidRDefault="00D154F2" w:rsidP="00D154F2" w:rsidR="00D154F2">
      <w:pPr>
        <w:jc w:val="both"/>
      </w:pPr>
      <w:r>
        <w:t xml:space="preserve">    k.č.br. 677/3 poslovni prostor površine   92 m² </w:t>
      </w:r>
    </w:p>
    <w:p w:rsidRDefault="00D154F2" w:rsidP="00D154F2" w:rsidR="00D154F2">
      <w:pPr>
        <w:jc w:val="both"/>
      </w:pPr>
      <w:r>
        <w:t xml:space="preserve">    k.č.br. 677/4 poslovni prostor površine 110 m² </w:t>
      </w:r>
    </w:p>
    <w:p w:rsidRDefault="00D154F2" w:rsidP="00D154F2" w:rsidR="00D154F2">
      <w:pPr>
        <w:jc w:val="both"/>
      </w:pPr>
      <w:r>
        <w:t xml:space="preserve">    k.č.br. 677/5 poslovni prostor površine 333 m² </w:t>
      </w:r>
    </w:p>
    <w:p w:rsidRDefault="00D154F2" w:rsidP="00D154F2" w:rsidR="00D154F2">
      <w:pPr>
        <w:jc w:val="both"/>
      </w:pPr>
      <w:r>
        <w:t xml:space="preserve">    (</w:t>
      </w:r>
      <w:proofErr w:type="spellStart"/>
      <w:r>
        <w:t>z.k</w:t>
      </w:r>
      <w:proofErr w:type="spellEnd"/>
      <w:r>
        <w:t>. izvadak br. 16692/2016)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2. upisane u z.k.ul. 1710 k.o. 336394 Županja</w:t>
      </w:r>
    </w:p>
    <w:p w:rsidRDefault="00D154F2" w:rsidP="00D154F2" w:rsidR="00D154F2">
      <w:pPr>
        <w:jc w:val="both"/>
      </w:pPr>
      <w:r>
        <w:t xml:space="preserve">    k.č.br. 2041/1  neplodno i oranica Dubovo površine 15722 m² </w:t>
      </w:r>
    </w:p>
    <w:p w:rsidRDefault="00D154F2" w:rsidP="00D154F2" w:rsidR="00D154F2">
      <w:pPr>
        <w:jc w:val="both"/>
      </w:pPr>
      <w:r>
        <w:t xml:space="preserve">    k.č.br. 2041/2  neplodno i oranica Dubovo površine 22857 m² </w:t>
      </w:r>
    </w:p>
    <w:p w:rsidRDefault="00D154F2" w:rsidP="00D154F2" w:rsidR="00D154F2">
      <w:pPr>
        <w:jc w:val="both"/>
      </w:pPr>
      <w:r>
        <w:t xml:space="preserve">    (</w:t>
      </w:r>
      <w:proofErr w:type="spellStart"/>
      <w:r>
        <w:t>z.k</w:t>
      </w:r>
      <w:proofErr w:type="spellEnd"/>
      <w:r>
        <w:t>. izvadak br. 16693/2016)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 xml:space="preserve"> 3. upisane u z.k.ul. 4480 k.o. 336394 Županja</w:t>
      </w:r>
    </w:p>
    <w:p w:rsidRDefault="00D154F2" w:rsidP="00D154F2" w:rsidR="00D154F2">
      <w:pPr>
        <w:jc w:val="both"/>
      </w:pPr>
      <w:r>
        <w:t xml:space="preserve">     k.č.br. 2017/2 restoran, kotlovnica, plinska stanica i neplodno površine 12774 m² </w:t>
      </w:r>
    </w:p>
    <w:p w:rsidRDefault="00D154F2" w:rsidP="00D154F2" w:rsidR="00D154F2">
      <w:pPr>
        <w:jc w:val="both"/>
      </w:pPr>
      <w:r>
        <w:t xml:space="preserve">     (</w:t>
      </w:r>
      <w:proofErr w:type="spellStart"/>
      <w:r>
        <w:t>z.k</w:t>
      </w:r>
      <w:proofErr w:type="spellEnd"/>
      <w:r>
        <w:t>. izvadak br. 16694/2016)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 xml:space="preserve"> 4. upisane u z.k.ul. 4841 k.o. 336394 Županja</w:t>
      </w:r>
    </w:p>
    <w:p w:rsidRDefault="00D154F2" w:rsidP="00D154F2" w:rsidR="00D154F2">
      <w:pPr>
        <w:jc w:val="both"/>
      </w:pPr>
      <w:r>
        <w:t xml:space="preserve">     k.č.br. 1862/6 šuma zapadne </w:t>
      </w:r>
      <w:proofErr w:type="spellStart"/>
      <w:r>
        <w:t>Kusare</w:t>
      </w:r>
      <w:proofErr w:type="spellEnd"/>
      <w:r>
        <w:t xml:space="preserve"> površine 12352 m² </w:t>
      </w:r>
    </w:p>
    <w:p w:rsidRDefault="00D154F2" w:rsidP="00D154F2" w:rsidR="00D154F2">
      <w:pPr>
        <w:jc w:val="both"/>
      </w:pPr>
      <w:r>
        <w:lastRenderedPageBreak/>
        <w:t xml:space="preserve">     k.č.br. 1862/8 šuma zapadne </w:t>
      </w:r>
      <w:proofErr w:type="spellStart"/>
      <w:r>
        <w:t>Kusare</w:t>
      </w:r>
      <w:proofErr w:type="spellEnd"/>
      <w:r>
        <w:t xml:space="preserve"> površine 1304 m² </w:t>
      </w:r>
    </w:p>
    <w:p w:rsidRDefault="00D154F2" w:rsidP="00D154F2" w:rsidR="00D154F2">
      <w:pPr>
        <w:jc w:val="both"/>
      </w:pPr>
      <w:r>
        <w:t xml:space="preserve">     (</w:t>
      </w:r>
      <w:proofErr w:type="spellStart"/>
      <w:r>
        <w:t>z.k</w:t>
      </w:r>
      <w:proofErr w:type="spellEnd"/>
      <w:r>
        <w:t>. izvadak br. 16695/2016)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 xml:space="preserve"> 5. upisane u z.k.ul. 4881 k.o. 336394 Županja</w:t>
      </w:r>
    </w:p>
    <w:p w:rsidRDefault="00D154F2" w:rsidP="00D154F2" w:rsidR="00D154F2">
      <w:pPr>
        <w:jc w:val="both"/>
      </w:pPr>
      <w:r>
        <w:t xml:space="preserve">     k.č.br. 2017/6 trafostanica površine 9 m² </w:t>
      </w:r>
    </w:p>
    <w:p w:rsidRDefault="00D154F2" w:rsidP="00D154F2" w:rsidR="00D154F2">
      <w:pPr>
        <w:jc w:val="both"/>
      </w:pPr>
      <w:r>
        <w:t xml:space="preserve">     k.č.br. 3868  željeznička stanica Županja-Sava 97 m² </w:t>
      </w:r>
    </w:p>
    <w:p w:rsidRDefault="00D154F2" w:rsidP="00D154F2" w:rsidR="00D154F2">
      <w:pPr>
        <w:jc w:val="both"/>
      </w:pPr>
      <w:r>
        <w:t xml:space="preserve">     k.č.br. 3869 dvorište površine 191 m² </w:t>
      </w:r>
    </w:p>
    <w:p w:rsidRDefault="00D154F2" w:rsidP="00D154F2" w:rsidR="00D154F2">
      <w:pPr>
        <w:jc w:val="both"/>
      </w:pPr>
      <w:r>
        <w:t xml:space="preserve">     k.č.br. 3872 zgrada </w:t>
      </w:r>
      <w:proofErr w:type="spellStart"/>
      <w:r>
        <w:t>wc</w:t>
      </w:r>
      <w:proofErr w:type="spellEnd"/>
      <w:r>
        <w:t xml:space="preserve"> površine 13 m²</w:t>
      </w:r>
    </w:p>
    <w:p w:rsidRDefault="00D154F2" w:rsidP="00D154F2" w:rsidR="00D154F2">
      <w:pPr>
        <w:jc w:val="both"/>
      </w:pPr>
      <w:r>
        <w:t xml:space="preserve">     k.č.br. 3873 dvorište Selo površine 326 m²</w:t>
      </w:r>
    </w:p>
    <w:p w:rsidRDefault="00D154F2" w:rsidP="00D154F2" w:rsidR="00D154F2">
      <w:pPr>
        <w:jc w:val="both"/>
      </w:pPr>
      <w:r>
        <w:t xml:space="preserve">     k.č.br. 3874 oranica Selo površine 31 m²</w:t>
      </w:r>
    </w:p>
    <w:p w:rsidRDefault="00D154F2" w:rsidP="00D154F2" w:rsidR="00D154F2">
      <w:pPr>
        <w:jc w:val="both"/>
      </w:pPr>
      <w:r>
        <w:t xml:space="preserve">     (</w:t>
      </w:r>
      <w:proofErr w:type="spellStart"/>
      <w:r>
        <w:t>z.k</w:t>
      </w:r>
      <w:proofErr w:type="spellEnd"/>
      <w:r>
        <w:t>. izvadak br. 16696/2016)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6.  upisane u z.k.ul. 5004 k.o. 336394 Županja</w:t>
      </w:r>
    </w:p>
    <w:p w:rsidRDefault="00D154F2" w:rsidP="00D154F2" w:rsidR="00D154F2">
      <w:pPr>
        <w:jc w:val="both"/>
      </w:pPr>
      <w:r>
        <w:t xml:space="preserve">     k.č.br. 1862/7 šuma zapadne </w:t>
      </w:r>
      <w:proofErr w:type="spellStart"/>
      <w:r>
        <w:t>Kusare</w:t>
      </w:r>
      <w:proofErr w:type="spellEnd"/>
      <w:r>
        <w:t xml:space="preserve"> površine 299 m² </w:t>
      </w:r>
    </w:p>
    <w:p w:rsidRDefault="00D154F2" w:rsidP="00D154F2" w:rsidR="00D154F2">
      <w:pPr>
        <w:jc w:val="both"/>
      </w:pPr>
      <w:r>
        <w:t xml:space="preserve">     (</w:t>
      </w:r>
      <w:proofErr w:type="spellStart"/>
      <w:r>
        <w:t>z.k</w:t>
      </w:r>
      <w:proofErr w:type="spellEnd"/>
      <w:r>
        <w:t>. izvadak br. 16697/2016)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7.  upisane u z.k.ul. 5403 k.o. 336394 Županja</w:t>
      </w:r>
    </w:p>
    <w:p w:rsidRDefault="00D154F2" w:rsidP="00D154F2" w:rsidR="00D154F2">
      <w:pPr>
        <w:jc w:val="both"/>
      </w:pPr>
      <w:r>
        <w:t xml:space="preserve">     k.č.br. 3867/4 dvorište površine 1925 m² </w:t>
      </w:r>
    </w:p>
    <w:p w:rsidRDefault="00D154F2" w:rsidP="00D154F2" w:rsidR="00D154F2">
      <w:pPr>
        <w:jc w:val="both"/>
      </w:pPr>
      <w:r>
        <w:t xml:space="preserve">     (</w:t>
      </w:r>
      <w:proofErr w:type="spellStart"/>
      <w:r>
        <w:t>z.k</w:t>
      </w:r>
      <w:proofErr w:type="spellEnd"/>
      <w:r>
        <w:t>. izvadak br. 16698/2016)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Na nekretninama su upisana založna prava.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MF Porezn</w:t>
      </w:r>
      <w:r w:rsidR="00563367">
        <w:t>a</w:t>
      </w:r>
      <w:r>
        <w:t xml:space="preserve"> uprav</w:t>
      </w:r>
      <w:r w:rsidR="00563367">
        <w:t>a</w:t>
      </w:r>
      <w:r>
        <w:t xml:space="preserve"> Područni ured Slavonije i Baranje Ispostava Županja dostavila je KLASA: 410-01/2016-01/78 UR:BROJ: 513-07-27-12/2016-02 od 13. listopada 2016. godine da su navedene podatke dostavili Županijskom državnom odvjetništvu u Vukovaru na njihovo traženje. 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Zamjenica ŽDO u spis te priv</w:t>
      </w:r>
      <w:r w:rsidR="00563367">
        <w:t>remenoj stečajnoj</w:t>
      </w:r>
      <w:r>
        <w:t xml:space="preserve"> upraviteljici preda</w:t>
      </w:r>
      <w:r w:rsidR="00563367">
        <w:t>la je</w:t>
      </w:r>
      <w:r>
        <w:t xml:space="preserve"> podatke Porezne uprave Županja od 6.10.2016. g. iz kojih proizlazi da porezni obveznik na dan 6.10.2016. g. ima dug u iznosu od 1.860.304,64 kn na ime poreza a prometovanje nekretninama dužnika je evidentirano 25.4.2012. g. – otuđenje nekretnine po cijeni od 4.974.000,00 kn.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Pun</w:t>
      </w:r>
      <w:r w:rsidR="00563367">
        <w:t>omoćnik</w:t>
      </w:r>
      <w:r>
        <w:t xml:space="preserve"> dužnika nav</w:t>
      </w:r>
      <w:r w:rsidR="00563367">
        <w:t>eo</w:t>
      </w:r>
      <w:r>
        <w:t xml:space="preserve"> da je gore navedeno otuđenje nekretnine dužnika predstavljala prisilna ovrha na predmetnoj nekretnini temeljem Rješenja o ovrsi – sudske odluke </w:t>
      </w:r>
      <w:r w:rsidR="00563367">
        <w:t xml:space="preserve">te je nekretnina prodana </w:t>
      </w:r>
      <w:r>
        <w:t xml:space="preserve"> u ovršnom postupku.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Prema potvrdi MUP-a Policijske postaje Županja broj: 511-07-12/7-15-349/2016 od 18.10.2016. godine dužnik je evidentiran kao vlasnik osam vozila od čega pet teretnih vozila, jedan osobni automobil, jedan traktor i jedno priključno vozilo.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Za sva vozila evidentirana je zabrana otuđenja.</w:t>
      </w:r>
    </w:p>
    <w:p w:rsidRDefault="00D154F2" w:rsidP="00D154F2" w:rsidR="00D154F2">
      <w:pPr>
        <w:jc w:val="both"/>
      </w:pPr>
    </w:p>
    <w:p w:rsidRDefault="00563367" w:rsidP="00D154F2" w:rsidR="00D154F2">
      <w:pPr>
        <w:jc w:val="both"/>
      </w:pPr>
      <w:r>
        <w:t>Podaci</w:t>
      </w:r>
      <w:r w:rsidR="00D154F2">
        <w:t xml:space="preserve"> o imovini dužnika  ukazuju na netočnost, budući da podaci nisu usklađeni pa tako:</w:t>
      </w:r>
    </w:p>
    <w:p w:rsidRDefault="00D154F2" w:rsidP="00D154F2" w:rsidR="00D154F2">
      <w:pPr>
        <w:jc w:val="both"/>
      </w:pPr>
      <w:r>
        <w:t xml:space="preserve">- u bilanci na dan 30.09.2016. (klasa 0) je evidentiran ispravak vrijednosti opreme, a opreme </w:t>
      </w:r>
    </w:p>
    <w:p w:rsidRDefault="00D154F2" w:rsidP="00D154F2" w:rsidR="00D154F2">
      <w:pPr>
        <w:jc w:val="both"/>
      </w:pPr>
      <w:r>
        <w:t xml:space="preserve">  kao imovine nema na istoj klasi</w:t>
      </w:r>
    </w:p>
    <w:p w:rsidRDefault="00D154F2" w:rsidP="00D154F2" w:rsidR="00D154F2">
      <w:pPr>
        <w:jc w:val="both"/>
      </w:pPr>
      <w:r>
        <w:t xml:space="preserve">- prema obračunu amortizacije dugotrajne imovine u 2015. dugotrajnu imovinu uz zemljišta i </w:t>
      </w:r>
    </w:p>
    <w:p w:rsidRDefault="00D154F2" w:rsidP="00D154F2" w:rsidR="00D154F2">
      <w:pPr>
        <w:jc w:val="both"/>
      </w:pPr>
      <w:r>
        <w:t xml:space="preserve">  zgrade čine ugostiteljska i hotelska oprema i vozilo (ukupno 124 stavki)</w:t>
      </w:r>
    </w:p>
    <w:p w:rsidRDefault="00D154F2" w:rsidP="00D154F2" w:rsidR="00D154F2">
      <w:pPr>
        <w:jc w:val="both"/>
      </w:pPr>
      <w:r>
        <w:t>- početna stanja u bilancama nisu jednaka stanju na kraju prethodne godine.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lastRenderedPageBreak/>
        <w:t xml:space="preserve">Prema izjavi gospodina Dinka </w:t>
      </w:r>
      <w:proofErr w:type="spellStart"/>
      <w:r>
        <w:t>Dugeč</w:t>
      </w:r>
      <w:proofErr w:type="spellEnd"/>
      <w:r>
        <w:t xml:space="preserve"> </w:t>
      </w:r>
      <w:r w:rsidR="00563367">
        <w:t xml:space="preserve">– zakonskog zastupnika dužnika, </w:t>
      </w:r>
      <w:r>
        <w:t>stanje imovine dužnika u stvarnosti je:</w:t>
      </w:r>
    </w:p>
    <w:p w:rsidRDefault="00D154F2" w:rsidP="00D154F2" w:rsidR="00D154F2">
      <w:pPr>
        <w:jc w:val="both"/>
      </w:pPr>
      <w:r>
        <w:t xml:space="preserve">- opreme kao dugotrajne imovine navedene na obračunu amortizacije dugotrajne imovine u </w:t>
      </w:r>
    </w:p>
    <w:p w:rsidRDefault="00D154F2" w:rsidP="00D154F2" w:rsidR="00D154F2">
      <w:pPr>
        <w:jc w:val="both"/>
      </w:pPr>
      <w:r>
        <w:t xml:space="preserve">  2015 nema, jer se ista odnosila na opremu u hotelu u centu Grada Županje koji više nije u </w:t>
      </w:r>
    </w:p>
    <w:p w:rsidRDefault="00D154F2" w:rsidP="00D154F2" w:rsidR="00D154F2">
      <w:pPr>
        <w:jc w:val="both"/>
      </w:pPr>
      <w:r>
        <w:t xml:space="preserve">  vlasništvu dužnika</w:t>
      </w:r>
    </w:p>
    <w:p w:rsidRDefault="00D154F2" w:rsidP="00D154F2" w:rsidR="00D154F2">
      <w:pPr>
        <w:jc w:val="both"/>
      </w:pPr>
      <w:r>
        <w:t xml:space="preserve">- </w:t>
      </w:r>
      <w:proofErr w:type="spellStart"/>
      <w:r>
        <w:t>objekat</w:t>
      </w:r>
      <w:proofErr w:type="spellEnd"/>
      <w:r>
        <w:t xml:space="preserve"> u Županji - Motel </w:t>
      </w:r>
      <w:proofErr w:type="spellStart"/>
      <w:r>
        <w:t>Rastovica</w:t>
      </w:r>
      <w:proofErr w:type="spellEnd"/>
      <w:r>
        <w:t xml:space="preserve"> je prazan i zapušten</w:t>
      </w:r>
    </w:p>
    <w:p w:rsidRDefault="00D154F2" w:rsidP="00D154F2" w:rsidR="00D154F2">
      <w:pPr>
        <w:jc w:val="both"/>
      </w:pPr>
      <w:r>
        <w:t xml:space="preserve">- </w:t>
      </w:r>
      <w:proofErr w:type="spellStart"/>
      <w:r>
        <w:t>objekat</w:t>
      </w:r>
      <w:proofErr w:type="spellEnd"/>
      <w:r>
        <w:t xml:space="preserve"> u Županji Motel Desetka je u najmu trgovačkog društva </w:t>
      </w:r>
      <w:proofErr w:type="spellStart"/>
      <w:r>
        <w:t>Herkules</w:t>
      </w:r>
      <w:proofErr w:type="spellEnd"/>
      <w:r>
        <w:t xml:space="preserve"> </w:t>
      </w:r>
    </w:p>
    <w:p w:rsidRDefault="00D154F2" w:rsidP="00D154F2" w:rsidR="00D154F2">
      <w:pPr>
        <w:jc w:val="both"/>
      </w:pPr>
      <w:r>
        <w:t>- u starijoj kući u Županji je bespravno je useljen stanar</w:t>
      </w:r>
    </w:p>
    <w:p w:rsidRDefault="00D154F2" w:rsidP="00D154F2" w:rsidR="00D154F2">
      <w:pPr>
        <w:jc w:val="both"/>
      </w:pPr>
      <w:r>
        <w:t xml:space="preserve">- u objektu u Bošnjacima (kavana, kuglana) posluje treća osoba koja vodi i spor za  </w:t>
      </w:r>
    </w:p>
    <w:p w:rsidRDefault="00D154F2" w:rsidP="00D154F2" w:rsidR="00D154F2">
      <w:pPr>
        <w:jc w:val="both"/>
      </w:pPr>
      <w:r>
        <w:t xml:space="preserve">  utvrđivanje vlasništva na toj nekretnini</w:t>
      </w:r>
    </w:p>
    <w:p w:rsidRDefault="00D154F2" w:rsidP="00D154F2" w:rsidR="00D154F2">
      <w:pPr>
        <w:jc w:val="both"/>
      </w:pPr>
      <w:r>
        <w:t>- oranica je neplodno tlo uz Motel Desetka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U bruto bilanci na dan 30.09.2016. godine  dužnik je iskazao financijsku imovinu u iznosu od 11.111.814,23 kuna a ista se sastoji od potraživanja od kupaca, ostalih potraživanja te kredita dani u zemlji.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PREGLED FINANCIJSKE IMOVINE DUŽNIKA u kunama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6"/>
        <w:gridCol w:w="5794"/>
        <w:gridCol w:w="2800"/>
      </w:tblGrid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R.br.</w:t>
            </w:r>
          </w:p>
        </w:tc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center"/>
            </w:pPr>
            <w:r>
              <w:t>Opis imovine</w:t>
            </w:r>
          </w:p>
        </w:tc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center"/>
            </w:pPr>
            <w:r>
              <w:t>Knjigovodstvena vrijednost - bilanca</w:t>
            </w:r>
          </w:p>
          <w:p w:rsidRDefault="00D154F2" w:rsidP="00AC1055" w:rsidR="00D154F2">
            <w:pPr>
              <w:jc w:val="center"/>
            </w:pPr>
            <w:r>
              <w:t>na dan 30.09.2016.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1</w:t>
            </w:r>
          </w:p>
        </w:tc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žiro-račun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C.banka</w:t>
            </w:r>
            <w:proofErr w:type="spellEnd"/>
          </w:p>
        </w:tc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0,04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rPr>
                <w:lang w:val="en-US"/>
              </w:rPr>
            </w:pPr>
            <w:r>
              <w:t>2</w:t>
            </w:r>
          </w:p>
        </w:tc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kupci</w:t>
            </w:r>
            <w:proofErr w:type="spellEnd"/>
          </w:p>
        </w:tc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7.109.979,95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3</w:t>
            </w:r>
          </w:p>
        </w:tc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rPr>
                <w:lang w:val="en-US"/>
              </w:rPr>
            </w:pPr>
            <w:r>
              <w:t>ukupno pretporez-R-1</w:t>
            </w:r>
          </w:p>
        </w:tc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7,50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4</w:t>
            </w:r>
          </w:p>
        </w:tc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r>
              <w:t>ostala potraživanja</w:t>
            </w:r>
          </w:p>
        </w:tc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3.750.101,12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5</w:t>
            </w:r>
          </w:p>
        </w:tc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r>
              <w:t>krediti dani u zemlji</w:t>
            </w:r>
          </w:p>
        </w:tc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196.729,21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both"/>
            </w:pPr>
            <w:r>
              <w:t>6</w:t>
            </w:r>
          </w:p>
        </w:tc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r>
              <w:t>potraživanje od radnika</w:t>
            </w:r>
          </w:p>
        </w:tc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54.996,41</w:t>
            </w:r>
          </w:p>
        </w:tc>
      </w:tr>
      <w:tr w:rsidTr="00AC1055" w:rsidR="00D154F2">
        <w:tc>
          <w:tcPr>
            <w:tcW w:type="dxa" w:w="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154F2" w:rsidP="00AC1055" w:rsidR="00D154F2">
            <w:pPr>
              <w:jc w:val="both"/>
            </w:pPr>
          </w:p>
        </w:tc>
        <w:tc>
          <w:tcPr>
            <w:tcW w:type="dxa" w:w="57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r>
              <w:t>UKUPNO</w:t>
            </w:r>
          </w:p>
        </w:tc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154F2" w:rsidP="00AC1055" w:rsidR="00D154F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11.111.814,23</w:t>
            </w:r>
          </w:p>
        </w:tc>
      </w:tr>
    </w:tbl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 xml:space="preserve">Odgovorna osoba nije </w:t>
      </w:r>
      <w:r w:rsidR="00563367">
        <w:t>predočila</w:t>
      </w:r>
      <w:r>
        <w:t xml:space="preserve"> na uvid analitičke podatke za financijsku imovinu te se </w:t>
      </w:r>
      <w:r w:rsidR="00563367">
        <w:t>nije moglo utvrditi</w:t>
      </w:r>
      <w:r>
        <w:t xml:space="preserve"> da li su potraživanja u zastari niti od kojih pravnih odnosno fizičkih osoba su potraživanja.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U bruto bilanci na dan 30.09.2016. godine dužnik je na klasi 2 iskazao obveze u iznosu od 3.043.689,21 kuna.</w:t>
      </w:r>
    </w:p>
    <w:p w:rsidRDefault="00D154F2" w:rsidP="00D154F2" w:rsidR="00D154F2">
      <w:pPr>
        <w:jc w:val="both"/>
      </w:pPr>
      <w:r>
        <w:t>Obveze prema dobavljačima iznose 732.080,62 kuna, obveze za plaće 688.724,55 kuna, ostalo su obveze za doprinose, poreze, članarine i ostale obveze.</w:t>
      </w:r>
    </w:p>
    <w:p w:rsidRDefault="00D154F2" w:rsidP="00D154F2" w:rsidR="00D154F2">
      <w:pPr>
        <w:jc w:val="both"/>
      </w:pPr>
      <w:r>
        <w:t>Dugoročni kredit u iznosu od 2.173.858,90 kuna evidentiran je na klasa 9.</w:t>
      </w:r>
    </w:p>
    <w:p w:rsidRDefault="00D154F2" w:rsidP="00D154F2" w:rsidR="00D154F2">
      <w:pPr>
        <w:jc w:val="both"/>
      </w:pPr>
    </w:p>
    <w:p w:rsidRDefault="00D154F2" w:rsidP="00D154F2" w:rsidR="00D154F2">
      <w:pPr>
        <w:jc w:val="both"/>
      </w:pPr>
      <w:r>
        <w:t>Prema  Očevidniku FINE Poslovnica Županja o redoslijedu plaćanja sa obračunatom kamatom od 18.10.2016. dužnik je u blokadi od 17.10.2005. a ukupne obveze iznose  6.687.482,25 kuna.</w:t>
      </w:r>
    </w:p>
    <w:p w:rsidRDefault="00D154F2" w:rsidP="00D154F2" w:rsidR="00D154F2"/>
    <w:p w:rsidRDefault="00D154F2" w:rsidP="00D154F2" w:rsidR="00D154F2">
      <w:pPr>
        <w:jc w:val="both"/>
      </w:pPr>
      <w:r>
        <w:t xml:space="preserve">Prema potvrdi Porezne uprave Ispostava Županja KLASA:034-04/2016-001/00926 </w:t>
      </w:r>
      <w:proofErr w:type="spellStart"/>
      <w:r>
        <w:t>UR.BROJ</w:t>
      </w:r>
      <w:proofErr w:type="spellEnd"/>
      <w:r>
        <w:t>: 513-007-27-12-2016-01 od 17. listopada 2016. godine dužnik kao porezni obveznik na dan 17.10.2016. duguje 1.863.385,41 kuna javnih davanja o kojim službenu evidenciju vodi Porezna uprava</w:t>
      </w:r>
    </w:p>
    <w:p w:rsidRDefault="00D154F2" w:rsidP="00D154F2" w:rsidR="00D154F2"/>
    <w:p w:rsidRDefault="00D154F2" w:rsidP="00D154F2" w:rsidR="00D154F2">
      <w:r>
        <w:t xml:space="preserve">U </w:t>
      </w:r>
      <w:r w:rsidR="00563367">
        <w:t>odnosu na podatke</w:t>
      </w:r>
      <w:r>
        <w:t xml:space="preserve"> o imovini dužnika postoji sumnja u njihovu točnost, budući da podaci nisu usklađeni:</w:t>
      </w:r>
    </w:p>
    <w:p w:rsidRDefault="00D154F2" w:rsidP="00D154F2" w:rsidR="00D154F2">
      <w:pPr>
        <w:jc w:val="both"/>
      </w:pPr>
      <w:r>
        <w:lastRenderedPageBreak/>
        <w:t xml:space="preserve">- u bilanci na dan 30.09.2016. (klasa 0) je evidentiran ispravak vrijednosti opreme, a opreme </w:t>
      </w:r>
    </w:p>
    <w:p w:rsidRDefault="00D154F2" w:rsidP="00D154F2" w:rsidR="00D154F2">
      <w:pPr>
        <w:jc w:val="both"/>
      </w:pPr>
      <w:r>
        <w:t xml:space="preserve">  kao imovine nema na istoj klasi, niti je ima u stvarnosti prema gore opisanoj informaciji o </w:t>
      </w:r>
    </w:p>
    <w:p w:rsidRDefault="00D154F2" w:rsidP="00D154F2" w:rsidR="00D154F2">
      <w:pPr>
        <w:jc w:val="both"/>
      </w:pPr>
      <w:r>
        <w:t xml:space="preserve">  stanju imovine dužnika</w:t>
      </w:r>
    </w:p>
    <w:p w:rsidRDefault="00D154F2" w:rsidP="00D154F2" w:rsidR="00D154F2">
      <w:pPr>
        <w:jc w:val="both"/>
      </w:pPr>
      <w:r>
        <w:t>- početna stanja u bilancama nisu jednaka stanju na kraju prethodne godine.</w:t>
      </w:r>
    </w:p>
    <w:p w:rsidRDefault="00D154F2" w:rsidP="00D154F2" w:rsidR="00D154F2">
      <w:pPr>
        <w:jc w:val="both"/>
      </w:pPr>
    </w:p>
    <w:p w:rsidRDefault="00563367" w:rsidP="00D154F2" w:rsidR="00D154F2">
      <w:pPr>
        <w:jc w:val="both"/>
      </w:pPr>
      <w:r>
        <w:t xml:space="preserve">Privremena stečajna upraviteljica navela je da su </w:t>
      </w:r>
      <w:r w:rsidR="00D154F2">
        <w:t>kod dužnika ostvareni uvjeti za otvaranje stečajnog postupka, jer je nesposoban za plaćanje, prezadužen i nelikvidan, nije u mogućnosti dalje obavljati svoju djelatnos</w:t>
      </w:r>
      <w:r>
        <w:t>t i ispunjavati dospjele obveze te da s</w:t>
      </w:r>
      <w:r w:rsidR="00D154F2">
        <w:t xml:space="preserve"> obzirom na opseg i vrijednost imovine dužnika postoji mogućnost provođenja stečajnog postupka nad njegovom imovinom, jer se mogu pokriti troškovi stečajnog postupka, te vjerojatno i djelomično  namiriti vjerovnici.</w:t>
      </w:r>
      <w:r>
        <w:t xml:space="preserve"> Predložila je da se</w:t>
      </w:r>
      <w:r w:rsidR="00D154F2">
        <w:t xml:space="preserve"> nad dužnikom otvori stečajni postupak.</w:t>
      </w:r>
    </w:p>
    <w:p w:rsidRDefault="00D154F2" w:rsidP="00D154F2" w:rsidR="00D154F2">
      <w:pPr>
        <w:jc w:val="both"/>
        <w:rPr>
          <w:bCs/>
        </w:rPr>
      </w:pPr>
    </w:p>
    <w:p w:rsidRDefault="00D154F2" w:rsidP="00D154F2" w:rsidR="00D154F2">
      <w:pPr>
        <w:jc w:val="both"/>
        <w:rPr>
          <w:bCs/>
        </w:rPr>
      </w:pPr>
      <w:r>
        <w:rPr>
          <w:bCs/>
        </w:rPr>
        <w:tab/>
        <w:t xml:space="preserve">Zamjenica ŽDO i </w:t>
      </w:r>
      <w:r w:rsidR="00563367">
        <w:rPr>
          <w:bCs/>
        </w:rPr>
        <w:t>punomoćnik</w:t>
      </w:r>
      <w:r>
        <w:rPr>
          <w:bCs/>
        </w:rPr>
        <w:t xml:space="preserve"> dužnika su </w:t>
      </w:r>
      <w:r w:rsidR="00563367">
        <w:rPr>
          <w:bCs/>
        </w:rPr>
        <w:t xml:space="preserve">se </w:t>
      </w:r>
      <w:r>
        <w:rPr>
          <w:bCs/>
        </w:rPr>
        <w:t>suglas</w:t>
      </w:r>
      <w:r w:rsidR="00563367">
        <w:rPr>
          <w:bCs/>
        </w:rPr>
        <w:t>ili</w:t>
      </w:r>
      <w:r>
        <w:rPr>
          <w:bCs/>
        </w:rPr>
        <w:t xml:space="preserve"> s izvješćem privremene st. upraviteljice i s njenim prijedlogom.</w:t>
      </w:r>
    </w:p>
    <w:p w:rsidRDefault="007C3243" w:rsidP="007C3243" w:rsidR="007C3243" w:rsidRPr="007C3243">
      <w:pPr>
        <w:jc w:val="both"/>
      </w:pPr>
    </w:p>
    <w:p w:rsidRDefault="00B80907" w:rsidP="00563367" w:rsidR="00D154F2" w:rsidRPr="00B63D1D">
      <w:pPr>
        <w:ind w:firstLine="708"/>
        <w:jc w:val="both"/>
        <w:rPr>
          <w:bCs/>
        </w:rPr>
      </w:pPr>
      <w:r w:rsidRPr="00B80907">
        <w:t xml:space="preserve">Na istom ročištu </w:t>
      </w:r>
      <w:r w:rsidR="00BE379D">
        <w:t>pročitana je priložena dokumentacija u spisu</w:t>
      </w:r>
      <w:r w:rsidR="003C1B30">
        <w:t xml:space="preserve"> i to</w:t>
      </w:r>
      <w:r w:rsidRPr="00B80907">
        <w:t>:</w:t>
      </w:r>
      <w:r w:rsidR="008E15D2">
        <w:t xml:space="preserve"> </w:t>
      </w:r>
      <w:r w:rsidR="00D154F2">
        <w:rPr>
          <w:bCs/>
        </w:rPr>
        <w:t xml:space="preserve">Prijedlog FINE za otvaranje st. postupka od 2.6.2016. g., povijesni izvadak iz sudskog registra za dužnika, bruto bilanca na dan 30.9.2016. g., 31.12.2015. g., 31.12.2014. g., obračun amortizacije dugotrajne imovine u 2015. g., </w:t>
      </w:r>
      <w:proofErr w:type="spellStart"/>
      <w:r w:rsidR="00D154F2">
        <w:rPr>
          <w:bCs/>
        </w:rPr>
        <w:t>zk</w:t>
      </w:r>
      <w:proofErr w:type="spellEnd"/>
      <w:r w:rsidR="00D154F2">
        <w:rPr>
          <w:bCs/>
        </w:rPr>
        <w:t xml:space="preserve">. izvaci od OS Vukovar </w:t>
      </w:r>
      <w:proofErr w:type="spellStart"/>
      <w:r w:rsidR="00D154F2">
        <w:rPr>
          <w:bCs/>
        </w:rPr>
        <w:t>zk</w:t>
      </w:r>
      <w:proofErr w:type="spellEnd"/>
      <w:r w:rsidR="00D154F2">
        <w:rPr>
          <w:bCs/>
        </w:rPr>
        <w:t xml:space="preserve">. odjel Županja od 17.10.2016. g. k.o. Bošnjaci </w:t>
      </w:r>
      <w:proofErr w:type="spellStart"/>
      <w:r w:rsidR="00D154F2">
        <w:rPr>
          <w:bCs/>
        </w:rPr>
        <w:t>zk</w:t>
      </w:r>
      <w:proofErr w:type="spellEnd"/>
      <w:r w:rsidR="00D154F2">
        <w:rPr>
          <w:bCs/>
        </w:rPr>
        <w:t xml:space="preserve">. ul. 2236, k.o. Županja </w:t>
      </w:r>
      <w:proofErr w:type="spellStart"/>
      <w:r w:rsidR="00D154F2">
        <w:rPr>
          <w:bCs/>
        </w:rPr>
        <w:t>zk</w:t>
      </w:r>
      <w:proofErr w:type="spellEnd"/>
      <w:r w:rsidR="00D154F2">
        <w:rPr>
          <w:bCs/>
        </w:rPr>
        <w:t>. ul. 1710, 4480, 4841, 4881, 5004, 5403, Uvjerenje MUP PU PP Županja od 18.10.2016. g., Očevidnik o redoslijedu plaćanja FINE sa obračunatom kamatom od 18.10.2016. g., Potvrda RH MF Porezne uprave Županja od 17.10.2016. g., dopis i potvrda RH MF Porezne uprave Županja od 6.10.2016. g.</w:t>
      </w:r>
    </w:p>
    <w:p w:rsidRDefault="00690DF9" w:rsidP="00690DF9" w:rsidR="00B80907" w:rsidRPr="00B80907">
      <w:pPr>
        <w:pStyle w:val="Odlomakpopisa"/>
        <w:ind w:firstLine="708" w:left="0"/>
        <w:jc w:val="both"/>
      </w:pPr>
      <w:r>
        <w:tab/>
      </w:r>
    </w:p>
    <w:p w:rsidRDefault="00B80907" w:rsidP="00A15781" w:rsidR="00B80907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 w:rsidR="00324D5C">
        <w:t>5</w:t>
      </w:r>
      <w:r w:rsidRPr="00B80907">
        <w:t>. Stečajnog zakona, jer je dužnik nesposoban za plaćanje</w:t>
      </w:r>
      <w:r w:rsidR="00750C27">
        <w:t>, prezadužen i nelikvidan</w:t>
      </w:r>
      <w:r w:rsidRPr="00B80907">
        <w:t xml:space="preserve"> i </w:t>
      </w:r>
      <w:r w:rsidR="00BE379D">
        <w:t>nije</w:t>
      </w:r>
      <w:r w:rsidRPr="00B80907">
        <w:t xml:space="preserve"> u mogućnosti nadalje obavljati svoju djelatnost. Stoga je riješeno kao u izreci temeljem odredbi čl. </w:t>
      </w:r>
      <w:r w:rsidR="00324D5C">
        <w:t>129, 130, 131, 257 i 258</w:t>
      </w:r>
      <w:r w:rsidRPr="00B80907">
        <w:t xml:space="preserve"> Stečajnog zakona.</w:t>
      </w:r>
    </w:p>
    <w:p w:rsidRDefault="00EE2B3A" w:rsidP="00374699" w:rsidR="00EE2B3A">
      <w:pPr>
        <w:jc w:val="both"/>
      </w:pPr>
    </w:p>
    <w:p w:rsidRDefault="00B1313B" w:rsidP="00B1313B" w:rsidR="00B1313B">
      <w:pPr>
        <w:ind w:firstLine="708"/>
        <w:jc w:val="both"/>
        <w:rPr>
          <w:b/>
        </w:rPr>
      </w:pPr>
      <w:r>
        <w:t xml:space="preserve">Također, temeljem čl. 85 st. 2 SZ u vezi s čl. 84 st. 1 SZ /NN 71/15) imenovan je stečajni upravitelj koji je uvršten u listu A stečajnih upravitelja za područje ovoga suda u osobi </w:t>
      </w:r>
      <w:r w:rsidR="002B55BB">
        <w:rPr>
          <w:b/>
        </w:rPr>
        <w:t>Kata Rašić iz Vinkovaca</w:t>
      </w:r>
      <w:r w:rsidR="00374699">
        <w:rPr>
          <w:b/>
        </w:rPr>
        <w:t>.</w:t>
      </w:r>
    </w:p>
    <w:p w:rsidRDefault="003C1B30" w:rsidP="00B1313B" w:rsidR="003C1B30">
      <w:pPr>
        <w:ind w:firstLine="708"/>
        <w:jc w:val="both"/>
        <w:rPr>
          <w:b/>
        </w:rPr>
      </w:pPr>
    </w:p>
    <w:p w:rsidRDefault="00A15781" w:rsidP="00BE379D" w:rsidR="00A15781" w:rsidRPr="00B80907">
      <w:pPr>
        <w:jc w:val="both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D154F2">
        <w:t>18</w:t>
      </w:r>
      <w:r w:rsidR="002B55BB">
        <w:t>. studenog</w:t>
      </w:r>
      <w:r w:rsidR="004216B4">
        <w:t xml:space="preserve"> 2016. g.</w:t>
      </w:r>
    </w:p>
    <w:p w:rsidRDefault="00003D92" w:rsidP="00836454" w:rsidR="00003D92">
      <w:pPr>
        <w:jc w:val="center"/>
      </w:pPr>
    </w:p>
    <w:p w:rsidRDefault="00D154F2" w:rsidP="00D154F2" w:rsidR="00003D92">
      <w:pPr>
        <w:tabs>
          <w:tab w:pos="7305" w:val="left"/>
        </w:tabs>
      </w:pPr>
      <w:r>
        <w:tab/>
      </w:r>
    </w:p>
    <w:p w:rsidRDefault="00563367" w:rsidP="00D154F2" w:rsidR="00563367">
      <w:pPr>
        <w:tabs>
          <w:tab w:pos="7305" w:val="left"/>
        </w:tabs>
      </w:pPr>
    </w:p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3D92" w:rsidP="00CB179B" w:rsidR="00003D92">
      <w:pPr>
        <w:jc w:val="both"/>
      </w:pPr>
    </w:p>
    <w:p w:rsidRDefault="00004F3E" w:rsidP="00CB179B" w:rsidR="00004F3E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CB179B" w:rsidR="00CB179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405348" w:rsidP="00CB179B" w:rsidR="00405348">
      <w:pPr>
        <w:pStyle w:val="Tijeloteksta"/>
      </w:pPr>
    </w:p>
    <w:p w:rsidRDefault="00EE2B3A" w:rsidP="00CB179B" w:rsidR="00EE2B3A">
      <w:pPr>
        <w:pStyle w:val="Tijeloteksta"/>
      </w:pPr>
    </w:p>
    <w:p w:rsidRDefault="00CB179B" w:rsidP="00CB179B" w:rsidR="00CB179B">
      <w:pPr>
        <w:pStyle w:val="Tijeloteksta"/>
      </w:pPr>
      <w:r>
        <w:lastRenderedPageBreak/>
        <w:t>DNA</w:t>
      </w:r>
    </w:p>
    <w:p w:rsidRDefault="00CB179B" w:rsidP="00CB179B" w:rsidR="0005137F" w:rsidRPr="002B55BB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r w:rsidR="002B55BB">
        <w:t xml:space="preserve">Kata Rašić, Vinkovci, </w:t>
      </w:r>
      <w:r w:rsidR="002B55BB" w:rsidRPr="002B55BB">
        <w:t>S. S. Kranjčevića 3</w:t>
      </w:r>
      <w:r w:rsidR="002B55BB" w:rsidRPr="002B55BB">
        <w:rPr>
          <w:bCs/>
        </w:rPr>
        <w:t>1</w:t>
      </w:r>
    </w:p>
    <w:p w:rsidRDefault="00A06FDB" w:rsidP="00CB179B" w:rsidR="000D6F64">
      <w:pPr>
        <w:pStyle w:val="Tijeloteksta"/>
        <w:numPr>
          <w:ilvl w:val="0"/>
          <w:numId w:val="9"/>
        </w:numPr>
        <w:spacing w:after="0"/>
      </w:pPr>
      <w:r>
        <w:t>FINA Osijek</w:t>
      </w:r>
    </w:p>
    <w:p w:rsidRDefault="007C3243" w:rsidP="00CB179B" w:rsidR="00A06FDB">
      <w:pPr>
        <w:pStyle w:val="Tijeloteksta"/>
        <w:numPr>
          <w:ilvl w:val="0"/>
          <w:numId w:val="9"/>
        </w:numPr>
        <w:spacing w:after="0"/>
      </w:pPr>
      <w:r>
        <w:t>dužnik</w:t>
      </w:r>
      <w:r w:rsidR="00EE2B3A">
        <w:t xml:space="preserve">a </w:t>
      </w:r>
      <w:r w:rsidR="00BE379D">
        <w:t xml:space="preserve"> 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>ŽDO</w:t>
      </w:r>
      <w:r w:rsidR="00EE2B3A">
        <w:t xml:space="preserve"> </w:t>
      </w:r>
      <w:r w:rsidR="003C1B30">
        <w:t>Osijek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proofErr w:type="spellStart"/>
      <w:r>
        <w:t>zk</w:t>
      </w:r>
      <w:proofErr w:type="spellEnd"/>
      <w:r>
        <w:t>. od</w:t>
      </w:r>
      <w:r w:rsidR="00BE379D">
        <w:t xml:space="preserve">jelu </w:t>
      </w:r>
      <w:r w:rsidR="00563367">
        <w:t>Županja</w:t>
      </w:r>
      <w:r w:rsidR="00750C27">
        <w:t xml:space="preserve"> 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D154F2">
        <w:t>2.2</w:t>
      </w:r>
      <w:r w:rsidR="003C1B30">
        <w:t>.2017. g.</w:t>
      </w: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0D6F64" w:rsidP="00CB179B" w:rsidR="000D6F64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CB179B" w:rsidP="00CB179B" w:rsidR="00CB179B"/>
    <w:p w:rsidRDefault="00750C27" w:rsidP="00C01242" w:rsidR="00CB179B">
      <w:pPr>
        <w:jc w:val="both"/>
      </w:pPr>
      <w:r>
        <w:t xml:space="preserve">                                                                                                  </w:t>
      </w:r>
      <w:r w:rsidR="00CB179B">
        <w:t xml:space="preserve">  </w:t>
      </w:r>
      <w:bookmarkStart w:name="_GoBack" w:id="0"/>
      <w:bookmarkEnd w:id="0"/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A00" w:rsidR="00BB0A00">
      <w:r>
        <w:separator/>
      </w:r>
    </w:p>
  </w:endnote>
  <w:endnote w:id="0" w:type="continuationSeparator">
    <w:p w:rsidRDefault="00BB0A00" w:rsidR="00BB0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A00" w:rsidR="00BB0A00">
      <w:r>
        <w:separator/>
      </w:r>
    </w:p>
  </w:footnote>
  <w:footnote w:id="0" w:type="continuationSeparator">
    <w:p w:rsidRDefault="00BB0A00" w:rsidR="00BB0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242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D154F2" w:rsidR="00D154F2">
    <w:pPr>
      <w:jc w:val="right"/>
    </w:pPr>
    <w:r>
      <w:tab/>
    </w:r>
    <w:r>
      <w:tab/>
    </w:r>
    <w:r w:rsidR="00D154F2">
      <w:t>Broj: 6 St-1786/16-13</w:t>
    </w:r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8FE5623"/>
    <w:multiLevelType w:val="hybridMultilevel"/>
    <w:tmpl w:val="1B3AF690"/>
    <w:lvl w:tplc="3B3CB9A8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6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8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9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D8D2584"/>
    <w:multiLevelType w:val="hybridMultilevel"/>
    <w:tmpl w:val="1452DE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9"/>
  </w:num>
  <w:num w:numId="5">
    <w:abstractNumId w:val="26"/>
  </w:num>
  <w:num w:numId="6">
    <w:abstractNumId w:val="10"/>
  </w:num>
  <w:num w:numId="7">
    <w:abstractNumId w:val="2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9"/>
  </w:num>
  <w:num w:numId="12">
    <w:abstractNumId w:val="25"/>
  </w:num>
  <w:num w:numId="13">
    <w:abstractNumId w:val="1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0"/>
  </w:num>
  <w:num w:numId="23">
    <w:abstractNumId w:val="31"/>
  </w:num>
  <w:num w:numId="24">
    <w:abstractNumId w:val="9"/>
  </w:num>
  <w:num w:numId="25">
    <w:abstractNumId w:val="28"/>
  </w:num>
  <w:num w:numId="26">
    <w:abstractNumId w:val="7"/>
  </w:num>
  <w:num w:numId="27">
    <w:abstractNumId w:val="16"/>
  </w:num>
  <w:num w:numId="28">
    <w:abstractNumId w:val="30"/>
  </w:num>
  <w:num w:numId="29">
    <w:abstractNumId w:val="4"/>
  </w:num>
  <w:num w:numId="30">
    <w:abstractNumId w:val="3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5333"/>
    <w:rsid w:val="000C16FC"/>
    <w:rsid w:val="000C260B"/>
    <w:rsid w:val="000C280D"/>
    <w:rsid w:val="000D23DC"/>
    <w:rsid w:val="000D55D2"/>
    <w:rsid w:val="000D6F64"/>
    <w:rsid w:val="000E7C5E"/>
    <w:rsid w:val="000F0E95"/>
    <w:rsid w:val="000F3AB2"/>
    <w:rsid w:val="00113AA4"/>
    <w:rsid w:val="00117421"/>
    <w:rsid w:val="00121017"/>
    <w:rsid w:val="00147D42"/>
    <w:rsid w:val="00151F6C"/>
    <w:rsid w:val="001603D9"/>
    <w:rsid w:val="001659B0"/>
    <w:rsid w:val="001719C8"/>
    <w:rsid w:val="0017246C"/>
    <w:rsid w:val="001801EE"/>
    <w:rsid w:val="001845C7"/>
    <w:rsid w:val="00184838"/>
    <w:rsid w:val="0019353B"/>
    <w:rsid w:val="001935F7"/>
    <w:rsid w:val="00196682"/>
    <w:rsid w:val="001A10FC"/>
    <w:rsid w:val="001A602B"/>
    <w:rsid w:val="001C3935"/>
    <w:rsid w:val="001C603E"/>
    <w:rsid w:val="001D03A6"/>
    <w:rsid w:val="001D0719"/>
    <w:rsid w:val="001E706D"/>
    <w:rsid w:val="001F2334"/>
    <w:rsid w:val="00204DEF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B55BB"/>
    <w:rsid w:val="002C131D"/>
    <w:rsid w:val="002C5B74"/>
    <w:rsid w:val="002C7DA4"/>
    <w:rsid w:val="002D6D01"/>
    <w:rsid w:val="002E4753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442"/>
    <w:rsid w:val="003657CF"/>
    <w:rsid w:val="00373A40"/>
    <w:rsid w:val="00374699"/>
    <w:rsid w:val="0038001E"/>
    <w:rsid w:val="003A3555"/>
    <w:rsid w:val="003A457C"/>
    <w:rsid w:val="003B2A9F"/>
    <w:rsid w:val="003B41CA"/>
    <w:rsid w:val="003C1B30"/>
    <w:rsid w:val="003D2A22"/>
    <w:rsid w:val="003D5D45"/>
    <w:rsid w:val="003D7408"/>
    <w:rsid w:val="003E0ABD"/>
    <w:rsid w:val="003E35F6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7652"/>
    <w:rsid w:val="00473E9F"/>
    <w:rsid w:val="004749A2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63367"/>
    <w:rsid w:val="00575B36"/>
    <w:rsid w:val="00583E46"/>
    <w:rsid w:val="005910F5"/>
    <w:rsid w:val="00593E22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6D98"/>
    <w:rsid w:val="00647401"/>
    <w:rsid w:val="0065135F"/>
    <w:rsid w:val="00651F1E"/>
    <w:rsid w:val="00657116"/>
    <w:rsid w:val="006702BD"/>
    <w:rsid w:val="006817A9"/>
    <w:rsid w:val="006905BE"/>
    <w:rsid w:val="00690DF9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77FF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7F1203"/>
    <w:rsid w:val="008006AE"/>
    <w:rsid w:val="008058AB"/>
    <w:rsid w:val="00806FE2"/>
    <w:rsid w:val="00825E4D"/>
    <w:rsid w:val="00836454"/>
    <w:rsid w:val="00844F0B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15D2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60B8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536"/>
    <w:rsid w:val="00AF45CB"/>
    <w:rsid w:val="00AF5B3D"/>
    <w:rsid w:val="00B041D4"/>
    <w:rsid w:val="00B051F9"/>
    <w:rsid w:val="00B1069B"/>
    <w:rsid w:val="00B1313B"/>
    <w:rsid w:val="00B13BA6"/>
    <w:rsid w:val="00B20DEF"/>
    <w:rsid w:val="00B25AE6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B0A00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01242"/>
    <w:rsid w:val="00C16D77"/>
    <w:rsid w:val="00C17DEA"/>
    <w:rsid w:val="00C17E51"/>
    <w:rsid w:val="00C4633D"/>
    <w:rsid w:val="00C57798"/>
    <w:rsid w:val="00C62B6E"/>
    <w:rsid w:val="00C663BD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E01"/>
    <w:rsid w:val="00CD45DD"/>
    <w:rsid w:val="00CE13DF"/>
    <w:rsid w:val="00CF1653"/>
    <w:rsid w:val="00CF7A39"/>
    <w:rsid w:val="00D05799"/>
    <w:rsid w:val="00D154F2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A2B32"/>
    <w:rsid w:val="00EA36A1"/>
    <w:rsid w:val="00EB0737"/>
    <w:rsid w:val="00EB1621"/>
    <w:rsid w:val="00ED24E1"/>
    <w:rsid w:val="00ED259B"/>
    <w:rsid w:val="00EE2B3A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75FFC"/>
    <w:rsid w:val="00F81300"/>
    <w:rsid w:val="00F82865"/>
    <w:rsid w:val="00F906CF"/>
    <w:rsid w:val="00FA11B1"/>
    <w:rsid w:val="00FA237D"/>
    <w:rsid w:val="00FA2578"/>
    <w:rsid w:val="00FA3D7B"/>
    <w:rsid w:val="00FB3196"/>
    <w:rsid w:val="00FB38C7"/>
    <w:rsid w:val="00FC0174"/>
    <w:rsid w:val="00FE4EA3"/>
    <w:rsid w:val="00FE707F"/>
    <w:rsid w:val="00FF1192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customStyle="true" w:styleId="BezproredaChar" w:type="character">
    <w:name w:val="Bez proreda Char"/>
    <w:link w:val="Bezproreda"/>
    <w:uiPriority w:val="1"/>
    <w:locked/>
    <w:rsid w:val="002B55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2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1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customStyle="1" w:styleId="BezproredaChar" w:type="character">
    <w:name w:val="Bez proreda Char"/>
    <w:link w:val="Bezproreda"/>
    <w:uiPriority w:val="1"/>
    <w:locked/>
    <w:rsid w:val="002B55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2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1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08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5C9F1-17F5-4A88-A9B0-2C30A6C9D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9</properties:Pages>
  <properties:Words>2506</properties:Words>
  <properties:Characters>13783</properties:Characters>
  <properties:Lines>435</properties:Lines>
  <properties:Paragraphs>226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2016-11-18T07:54:00Z</dcterms:created>
  <dc:creator>banka</dc:creator>
  <cp:lastModifiedBy>Danijela Sekulić</cp:lastModifiedBy>
  <cp:lastPrinted>2016-11-18T08:11:00Z</cp:lastPrinted>
  <dcterms:modified xmlns:xsi="http://www.w3.org/2001/XMLSchema-instance" xsi:type="dcterms:W3CDTF">2016-11-18T08:15:00Z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