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5e4f" w14:paraId="f655e4f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1E2378" w:rsidR="00F35310" w:rsidRPr="00E95649">
      <w:pPr>
        <w:pStyle w:val="Naslov1"/>
        <w:spacing w:before="16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1E2378" w:rsidR="00D4027A" w:rsidRPr="00E95649">
      <w:pPr>
        <w:pStyle w:val="Naslov2"/>
        <w:spacing w:before="16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1E2378" w:rsidR="00403F01" w:rsidRPr="00E95649">
      <w:pPr>
        <w:pStyle w:val="Tijeloteksta"/>
        <w:spacing w:before="200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1E2378">
        <w:rPr>
          <w:lang w:val="hr-HR"/>
        </w:rPr>
        <w:t xml:space="preserve">BRANITELJSKA ZADRUGA EKO-UNIVERZUM DUGOPOLJE, OIB: 13390826769, </w:t>
      </w:r>
      <w:proofErr w:type="spellStart"/>
      <w:r w:rsidR="001E2378">
        <w:rPr>
          <w:lang w:val="hr-HR"/>
        </w:rPr>
        <w:t>Dugopolje</w:t>
      </w:r>
      <w:proofErr w:type="spellEnd"/>
      <w:r w:rsidR="001E2378">
        <w:rPr>
          <w:lang w:val="hr-HR"/>
        </w:rPr>
        <w:t>, Sv. Mihovila 55</w:t>
      </w:r>
      <w:r w:rsidR="005A4641" w:rsidRPr="00E95649">
        <w:rPr>
          <w:lang w:val="hr-HR"/>
        </w:rPr>
        <w:t xml:space="preserve">, dana </w:t>
      </w:r>
      <w:r w:rsidR="00C57A62">
        <w:rPr>
          <w:lang w:val="hr-HR"/>
        </w:rPr>
        <w:t>18. siječnja</w:t>
      </w:r>
      <w:r w:rsidR="00362A1D">
        <w:rPr>
          <w:lang w:val="hr-HR"/>
        </w:rPr>
        <w:t xml:space="preserve"> 2017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1E2378" w:rsidR="00D4027A" w:rsidRPr="00E95649">
      <w:pPr>
        <w:spacing w:after="140" w:before="8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1E2378" w:rsidRPr="001E2378">
        <w:rPr>
          <w:lang w:val="hr-HR"/>
        </w:rPr>
        <w:t xml:space="preserve">BRANITELJSKA ZADRUGA EKO-UNIVERZUM DUGOPOLJE, OIB: 13390826769, </w:t>
      </w:r>
      <w:proofErr w:type="spellStart"/>
      <w:r w:rsidR="001E2378" w:rsidRPr="001E2378">
        <w:rPr>
          <w:lang w:val="hr-HR"/>
        </w:rPr>
        <w:t>Dugopolje</w:t>
      </w:r>
      <w:proofErr w:type="spellEnd"/>
      <w:r w:rsidR="001E2378" w:rsidRPr="001E2378">
        <w:rPr>
          <w:lang w:val="hr-HR"/>
        </w:rPr>
        <w:t>, Sv. Mihovila 55</w:t>
      </w:r>
      <w:r w:rsidR="002102BE" w:rsidRPr="00E95649">
        <w:rPr>
          <w:lang w:val="hr-HR"/>
        </w:rPr>
        <w:t>.</w:t>
      </w:r>
    </w:p>
    <w:p w:rsidRDefault="00BF3F52" w:rsidP="001E2378" w:rsidR="00E14AE2" w:rsidRPr="00E95649">
      <w:pPr>
        <w:spacing w:after="100" w:before="1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F811B8" w:rsidR="00F811B8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1E2378">
        <w:rPr>
          <w:lang w:val="hr-HR"/>
        </w:rPr>
        <w:t>13. siječnja 2016</w:t>
      </w:r>
      <w:r w:rsidRPr="00E95649">
        <w:rPr>
          <w:lang w:val="hr-HR"/>
        </w:rPr>
        <w:t>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1E2378" w:rsidRPr="001E2378">
        <w:rPr>
          <w:lang w:val="hr-HR"/>
        </w:rPr>
        <w:t xml:space="preserve">BRANITELJSKA ZADRUGA EKO-UNIVERZUM DUGOPOLJE, OIB: 13390826769, </w:t>
      </w:r>
      <w:proofErr w:type="spellStart"/>
      <w:r w:rsidR="001E2378" w:rsidRPr="001E2378">
        <w:rPr>
          <w:lang w:val="hr-HR"/>
        </w:rPr>
        <w:t>Dugopolje</w:t>
      </w:r>
      <w:proofErr w:type="spellEnd"/>
      <w:r w:rsidR="001E2378" w:rsidRPr="001E2378">
        <w:rPr>
          <w:lang w:val="hr-HR"/>
        </w:rPr>
        <w:t>, Sv. Mihovila 55</w:t>
      </w:r>
      <w:r w:rsidR="001E2378">
        <w:rPr>
          <w:lang w:val="hr-HR"/>
        </w:rPr>
        <w:t>.</w:t>
      </w:r>
    </w:p>
    <w:p w:rsidRDefault="00C57A62" w:rsidP="001E2378" w:rsidR="00F811B8">
      <w:pPr>
        <w:spacing w:before="100"/>
        <w:ind w:firstLine="709"/>
        <w:jc w:val="both"/>
        <w:rPr>
          <w:lang w:val="hr-HR"/>
        </w:rPr>
      </w:pPr>
      <w:r w:rsidRPr="00C57A62">
        <w:rPr>
          <w:lang w:val="hr-HR"/>
        </w:rPr>
        <w:t xml:space="preserve">Kako iz izvatka iz sudskog registra proizlazi da je na temelju rješenja ovoga suda broj </w:t>
      </w:r>
      <w:proofErr w:type="spellStart"/>
      <w:r w:rsidRPr="00C57A62">
        <w:rPr>
          <w:lang w:val="hr-HR"/>
        </w:rPr>
        <w:t>Tt</w:t>
      </w:r>
      <w:proofErr w:type="spellEnd"/>
      <w:r w:rsidRPr="00C57A62">
        <w:rPr>
          <w:lang w:val="hr-HR"/>
        </w:rPr>
        <w:t>-16/</w:t>
      </w:r>
      <w:r w:rsidR="001E2378">
        <w:rPr>
          <w:lang w:val="hr-HR"/>
        </w:rPr>
        <w:t>609-50 od 1. prosinca</w:t>
      </w:r>
      <w:r w:rsidRPr="00C57A62">
        <w:rPr>
          <w:lang w:val="hr-HR"/>
        </w:rPr>
        <w:t xml:space="preserve"> 2016. godine dužnik brisan iz tog registra, prijedlog je temeljem odredbe čl. 333. Zakona o parničnom postupku („Narodne novine“ broj 53/91, 91/92, 112/99, 88/01, 117/03, 88/05, 2/07, 84/08, 96/08, 123/08, 57/11 i 25/13, dalje ZPP), u svezi sa čl. 10. Stečajnog zakona („Narodne novine“ broj 71/15; dalje SZ/15)  valjalo odbaciti</w:t>
      </w:r>
      <w:r>
        <w:rPr>
          <w:lang w:val="hr-HR"/>
        </w:rPr>
        <w:t>,</w:t>
      </w:r>
      <w:r w:rsidRPr="00C57A62">
        <w:rPr>
          <w:lang w:val="hr-HR"/>
        </w:rPr>
        <w:t xml:space="preserve"> radi čega je odlučeno kao u izreci ovog rješenja.</w:t>
      </w:r>
    </w:p>
    <w:p w:rsidRDefault="00D4027A" w:rsidP="001E2378" w:rsidR="00D4027A" w:rsidRPr="00E95649">
      <w:pPr>
        <w:spacing w:before="200"/>
        <w:jc w:val="center"/>
        <w:rPr>
          <w:sz w:val="16"/>
          <w:szCs w:val="16"/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C57A62">
        <w:rPr>
          <w:lang w:val="hr-HR"/>
        </w:rPr>
        <w:t>18. siječnja</w:t>
      </w:r>
      <w:r w:rsidR="00E95649">
        <w:rPr>
          <w:lang w:val="hr-HR"/>
        </w:rPr>
        <w:t xml:space="preserve"> 201</w:t>
      </w:r>
      <w:r w:rsidR="00362A1D">
        <w:rPr>
          <w:lang w:val="hr-HR"/>
        </w:rPr>
        <w:t>7</w:t>
      </w:r>
      <w:r w:rsidR="00FA2F1D" w:rsidRPr="00E95649">
        <w:rPr>
          <w:lang w:val="hr-HR"/>
        </w:rPr>
        <w:t>. godine</w:t>
      </w:r>
    </w:p>
    <w:p w:rsidRDefault="00F7047C" w:rsidP="001E2378" w:rsidR="00110325" w:rsidRPr="00E95649">
      <w:pPr>
        <w:spacing w:before="200"/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C57A62" w:rsidP="00C57A62" w:rsidR="00C57A62" w:rsidRPr="00C57A62">
      <w:pPr>
        <w:jc w:val="both"/>
        <w:rPr>
          <w:lang w:val="hr-HR"/>
        </w:rPr>
      </w:pPr>
      <w:r w:rsidRPr="00C57A62">
        <w:rPr>
          <w:lang w:val="hr-HR"/>
        </w:rPr>
        <w:t xml:space="preserve">POUKA O PRAVNOM LIJEKU: </w:t>
      </w:r>
    </w:p>
    <w:p w:rsidRDefault="00C57A62" w:rsidP="00C57A62" w:rsidR="00C57A62" w:rsidRPr="00E95649">
      <w:pPr>
        <w:jc w:val="both"/>
        <w:rPr>
          <w:lang w:val="hr-HR"/>
        </w:rPr>
      </w:pPr>
      <w:r w:rsidRPr="00C57A62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03F01" w:rsidP="006E205B" w:rsidR="00403F01" w:rsidRPr="00E95649">
      <w:pPr>
        <w:spacing w:before="120"/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E2378" w:rsidRPr="001E2378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0B76D0">
      <w:t>1378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="006E205B">
      <w:t>. St-</w:t>
    </w:r>
    <w:r w:rsidR="001E2378">
      <w:t>187/2016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76D0"/>
    <w:rsid w:val="00106A8C"/>
    <w:rsid w:val="00110325"/>
    <w:rsid w:val="00133015"/>
    <w:rsid w:val="00160774"/>
    <w:rsid w:val="001B15C8"/>
    <w:rsid w:val="001B2A84"/>
    <w:rsid w:val="001E2378"/>
    <w:rsid w:val="001E4E14"/>
    <w:rsid w:val="001F5654"/>
    <w:rsid w:val="00200E29"/>
    <w:rsid w:val="002102BE"/>
    <w:rsid w:val="00217DD3"/>
    <w:rsid w:val="002702A4"/>
    <w:rsid w:val="002D048F"/>
    <w:rsid w:val="00362A1D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205B"/>
    <w:rsid w:val="006E3551"/>
    <w:rsid w:val="00736EF6"/>
    <w:rsid w:val="00743750"/>
    <w:rsid w:val="00764538"/>
    <w:rsid w:val="007725FF"/>
    <w:rsid w:val="007A74B6"/>
    <w:rsid w:val="008005E3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57A62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2E49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11B8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7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EKO-UNIVERZUM DUGOPOLJE, za građenje, poljoprivredu i usluge</izvorni_sadrzaj>
    <derivirana_varijabla naziv="DomainObject.Predmet.ProtustrankaFormated_1">  BRANITELJSKA ZADRUGA EKO-UNIVERZUM DUGOPOLJE, za građenje, poljoprivredu i usluge</derivirana_varijabla>
  </DomainObject.Predmet.ProtustrankaFormated>
  <DomainObject.Predmet.ProtustrankaFormatedOIB>
    <izvorni_sadrzaj>  BRANITELJSKA ZADRUGA EKO-UNIVERZUM DUGOPOLJE, za građenje, poljoprivredu i usluge, OIB 13390826769</izvorni_sadrzaj>
    <derivirana_varijabla naziv="DomainObject.Predmet.ProtustrankaFormatedOIB_1">  BRANITELJSKA ZADRUGA EKO-UNIVERZUM DUGOPOLJE, za građenje, poljoprivredu i usluge, OIB 13390826769</derivirana_varijabla>
  </DomainObject.Predmet.ProtustrankaFormatedOIB>
  <DomainObject.Predmet.ProtustrankaFormatedWithAdress>
    <izvorni_sadrzaj> BRANITELJSKA ZADRUGA EKO-UNIVERZUM DUGOPOLJE, za građenje, poljoprivredu i usluge, Sv. Mihovila 55, 21204 Dugopolje</izvorni_sadrzaj>
    <derivirana_varijabla naziv="DomainObject.Predmet.ProtustrankaFormatedWithAdress_1"> BRANITELJSKA ZADRUGA EKO-UNIVERZUM DUGOPOLJE, za građenje, poljoprivredu i usluge, Sv. Mihovila 55, 21204 Dugopolje</derivirana_varijabla>
  </DomainObject.Predmet.ProtustrankaFormatedWithAdress>
  <DomainObject.Predmet.ProtustrankaFormatedWithAdressOIB>
    <izvorni_sadrzaj> BRANITELJSKA ZADRUGA EKO-UNIVERZUM DUGOPOLJE, za građenje, poljoprivredu i usluge, OIB 13390826769, Sv. Mihovila 55, 21204 Dugopolje</izvorni_sadrzaj>
    <derivirana_varijabla naziv="DomainObject.Predmet.ProtustrankaFormatedWithAdressOIB_1"> BRANITELJSKA ZADRUGA EKO-UNIVERZUM DUGOPOLJE, za građenje, poljoprivredu i usluge, OIB 13390826769, Sv. Mihovila 55, 21204 Dugopolje</derivirana_varijabla>
  </DomainObject.Predmet.ProtustrankaFormatedWithAdressOIB>
  <DomainObject.Predmet.ProtustrankaWithAdress>
    <izvorni_sadrzaj>BRANITELJSKA ZADRUGA EKO-UNIVERZUM DUGOPOLJE, za građenje, poljoprivredu i usluge Sv. Mihovila 55, 21204 Dugopolje</izvorni_sadrzaj>
    <derivirana_varijabla naziv="DomainObject.Predmet.ProtustrankaWithAdress_1">BRANITELJSKA ZADRUGA EKO-UNIVERZUM DUGOPOLJE, za građenje, poljoprivredu i usluge Sv. Mihovila 55, 21204 Dugopolje</derivirana_varijabla>
  </DomainObject.Predmet.ProtustrankaWithAdress>
  <DomainObject.Predmet.ProtustrankaWithAdressOIB>
    <izvorni_sadrzaj>BRANITELJSKA ZADRUGA EKO-UNIVERZUM DUGOPOLJE, za građenje, poljoprivredu i usluge, OIB 13390826769, Sv. Mihovila 55, 21204 Dugopolje</izvorni_sadrzaj>
    <derivirana_varijabla naziv="DomainObject.Predmet.ProtustrankaWithAdressOIB_1">BRANITELJSKA ZADRUGA EKO-UNIVERZUM DUGOPOLJE, za građenje, poljoprivredu i usluge, OIB 13390826769, Sv. Mihovila 55, 21204 Dugopolje</derivirana_varijabla>
  </DomainObject.Predmet.ProtustrankaWithAdressOIB>
  <DomainObject.Predmet.ProtustrankaNazivFormated>
    <izvorni_sadrzaj>BRANITELJSKA ZADRUGA EKO-UNIVERZUM DUGOPOLJE, za građenje, poljoprivredu i usluge</izvorni_sadrzaj>
    <derivirana_varijabla naziv="DomainObject.Predmet.ProtustrankaNazivFormated_1">BRANITELJSKA ZADRUGA EKO-UNIVERZUM DUGOPOLJE, za građenje, poljoprivredu i usluge</derivirana_varijabla>
  </DomainObject.Predmet.ProtustrankaNazivFormated>
  <DomainObject.Predmet.ProtustrankaNazivFormatedOIB>
    <izvorni_sadrzaj>BRANITELJSKA ZADRUGA EKO-UNIVERZUM DUGOPOLJE, za građenje, poljoprivredu i usluge, OIB 13390826769</izvorni_sadrzaj>
    <derivirana_varijabla naziv="DomainObject.Predmet.ProtustrankaNazivFormatedOIB_1">BRANITELJSKA ZADRUGA EKO-UNIVERZUM DUGOPOLJE, za građenje, poljoprivredu i usluge, OIB 13390826769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2275.00</izvorni_sadrzaj>
    <derivirana_varijabla naziv="DomainObject.Predmet.TrenutnaVrijednost_1">2275.00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EKO-UNIVERZUM DUGOPOLJE, za građenje, poljoprivredu i usluge</item>
    </izvorni_sadrzaj>
    <derivirana_varijabla naziv="DomainObject.Predmet.ProtuStrankaListFormated_1">
      <item>BRANITELJSKA ZADRUGA EKO-UNIVERZUM DUGOPOLJE, za građenje, poljoprivredu i usluge</item>
    </derivirana_varijabla>
  </DomainObject.Predmet.ProtuStrankaListFormated>
  <DomainObject.Predmet.ProtuStrankaListFormatedOIB>
    <izvorni_sadrzaj>
      <item>BRANITELJSKA ZADRUGA EKO-UNIVERZUM DUGOPOLJE, za građenje, poljoprivredu i usluge, OIB 13390826769</item>
    </izvorni_sadrzaj>
    <derivirana_varijabla naziv="DomainObject.Predmet.ProtuStrankaListFormatedOIB_1">
      <item>BRANITELJSKA ZADRUGA EKO-UNIVERZUM DUGOPOLJE, za građenje, poljoprivredu i usluge, OIB 13390826769</item>
    </derivirana_varijabla>
  </DomainObject.Predmet.ProtuStrankaListFormatedOIB>
  <DomainObject.Predmet.ProtuStrankaListFormatedWithAdress>
    <izvorni_sadrzaj>
      <item>BRANITELJSKA ZADRUGA EKO-UNIVERZUM DUGOPOLJE, za građenje, poljoprivredu i usluge, Sv. Mihovila 55, 21204 Dugopolje</item>
    </izvorni_sadrzaj>
    <derivirana_varijabla naziv="DomainObject.Predmet.ProtuStrankaListFormatedWithAdress_1">
      <item>BRANITELJSKA ZADRUGA EKO-UNIVERZUM DUGOPOLJE, za građenje, poljoprivredu i usluge, Sv. Mihovila 55, 21204 Dugopolje</item>
    </derivirana_varijabla>
  </DomainObject.Predmet.ProtuStrankaListFormatedWithAdress>
  <DomainObject.Predmet.ProtuStrankaListFormatedWithAdressOIB>
    <izvorni_sadrzaj>
      <item>BRANITELJSKA ZADRUGA EKO-UNIVERZUM DUGOPOLJE, za građenje, poljoprivredu i usluge, OIB 13390826769, Sv. Mihovila 55, 21204 Dugopolje</item>
    </izvorni_sadrzaj>
    <derivirana_varijabla naziv="DomainObject.Predmet.ProtuStrankaListFormatedWithAdressOIB_1">
      <item>BRANITELJSKA ZADRUGA EKO-UNIVERZUM DUGOPOLJE, za građenje, poljoprivredu i usluge, OIB 13390826769, Sv. Mihovila 55, 21204 Dugopolje</item>
    </derivirana_varijabla>
  </DomainObject.Predmet.ProtuStrankaListFormatedWithAdressOIB>
  <DomainObject.Predmet.ProtuStrankaListNazivFormated>
    <izvorni_sadrzaj>
      <item>BRANITELJSKA ZADRUGA EKO-UNIVERZUM DUGOPOLJE, za građenje, poljoprivredu i usluge</item>
    </izvorni_sadrzaj>
    <derivirana_varijabla naziv="DomainObject.Predmet.ProtuStrankaListNazivFormated_1">
      <item>BRANITELJSKA ZADRUGA EKO-UNIVERZUM DUGOPOLJE, za građenje, poljoprivredu i usluge</item>
    </derivirana_varijabla>
  </DomainObject.Predmet.ProtuStrankaListNazivFormated>
  <DomainObject.Predmet.ProtuStrankaListNazivFormatedOIB>
    <izvorni_sadrzaj>
      <item>BRANITELJSKA ZADRUGA EKO-UNIVERZUM DUGOPOLJE, za građenje, poljoprivredu i usluge, OIB 13390826769</item>
    </izvorni_sadrzaj>
    <derivirana_varijabla naziv="DomainObject.Predmet.ProtuStrankaListNazivFormatedOIB_1">
      <item>BRANITELJSKA ZADRUGA EKO-UNIVERZUM DUGOPOLJE, za građenje, poljoprivredu i usluge, OIB 13390826769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EKO-UNIVERZUM DUGOPOLJE, za građenje, poljoprivredu i usluge</izvorni_sadrzaj>
    <derivirana_varijabla naziv="DomainObject.Predmet.ProtustrankaIDrugi_1">BRANITELJSKA ZADRUGA EKO-UNIVERZUM DUGOPOLJE, za građenje, poljoprivredu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EKO-UNIVERZUM DUGOPOLJE, za građenje, poljoprivredu i usluge, OIB 13390826769, Sv. Mihovila 55, 21204 Dugopolje</izvorni_sadrzaj>
    <derivirana_varijabla naziv="DomainObject.Predmet.ProtustrankaIDrugiAdressOIB_1">BRANITELJSKA ZADRUGA EKO-UNIVERZUM DUGOPOLJE, za građenje, poljoprivredu i usluge, OIB 13390826769, Sv. Mihovila 55,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BRANITELJSKA ZADRUGA EKO-UNIVERZUM DUGOPOLJE, za građenje, poljoprivredu i usluge</item>
    </izvorni_sadrzaj>
    <derivirana_varijabla naziv="DomainObject.Predmet.SudioniciListNaziv_1">
      <item>FINANCIJSKA AGENCIJA, RC SPLIT</item>
      <item>BRANITELJSKA ZADRUGA EKO-UNIVERZUM DUGOPOLJE, za građenje, poljoprivredu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BRANITELJSKA ZADRUGA EKO-UNIVERZUM DUGOPOLJE, za građenje, poljoprivredu i usluge, OIB 13390826769, Sv. Mihovila 55,21204 Dugopolje</item>
    </izvorni_sadrzaj>
    <derivirana_varijabla naziv="DomainObject.Predmet.SudioniciListAdressOIB_1">
      <item>FINANCIJSKA AGENCIJA, RC SPLIT, OIB 85821130368, Mažuranićevo šetalište 24 b,21000 Split</item>
      <item>BRANITELJSKA ZADRUGA EKO-UNIVERZUM DUGOPOLJE, za građenje, poljoprivredu i usluge, OIB 13390826769, Sv. Mihovila 55,21204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13390826769</item>
    </izvorni_sadrzaj>
    <derivirana_varijabla naziv="DomainObject.Predmet.SudioniciListNazivOIB_1">
      <item>, OIB 85821130368</item>
      <item>, OIB 13390826769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948A0-483E-4A87-BCDD-489AFDE62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1656</properties:Characters>
  <properties:Lines>41</properties:Lines>
  <properties:Paragraphs>20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2017-01-18T09:15:00Z</cp:lastPrinted>
  <dcterms:modified xmlns:xsi="http://www.w3.org/2001/XMLSchema-instance" xsi:type="dcterms:W3CDTF">2017-01-18T09:43:00Z</dcterms:modified>
  <cp:revision>30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