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f74d" w14:paraId="f16f74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BC7C7C">
        <w:rPr>
          <w:b/>
          <w:sz w:val="22"/>
          <w:szCs w:val="22"/>
        </w:rPr>
        <w:t>2492</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BC7C7C">
        <w:rPr>
          <w:sz w:val="22"/>
          <w:szCs w:val="22"/>
        </w:rPr>
        <w:t xml:space="preserve">BALTIK d.o.o., </w:t>
      </w:r>
      <w:proofErr w:type="spellStart"/>
      <w:r w:rsidR="00BC7C7C">
        <w:rPr>
          <w:sz w:val="22"/>
          <w:szCs w:val="22"/>
        </w:rPr>
        <w:t>Prigradica</w:t>
      </w:r>
      <w:proofErr w:type="spellEnd"/>
      <w:r w:rsidR="00BC7C7C">
        <w:rPr>
          <w:sz w:val="22"/>
          <w:szCs w:val="22"/>
        </w:rPr>
        <w:t xml:space="preserve"> </w:t>
      </w:r>
      <w:proofErr w:type="spellStart"/>
      <w:r w:rsidR="00BC7C7C">
        <w:rPr>
          <w:sz w:val="22"/>
          <w:szCs w:val="22"/>
        </w:rPr>
        <w:t>bb</w:t>
      </w:r>
      <w:proofErr w:type="spellEnd"/>
      <w:r w:rsidR="00BC7C7C">
        <w:rPr>
          <w:sz w:val="22"/>
          <w:szCs w:val="22"/>
        </w:rPr>
        <w:t xml:space="preserve">, 20271 Blato, OIB: 54348640992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BC7C7C">
        <w:rPr>
          <w:sz w:val="22"/>
          <w:szCs w:val="22"/>
        </w:rPr>
        <w:t xml:space="preserve">BALTIK d.o.o., </w:t>
      </w:r>
      <w:proofErr w:type="spellStart"/>
      <w:r w:rsidR="00BC7C7C">
        <w:rPr>
          <w:sz w:val="22"/>
          <w:szCs w:val="22"/>
        </w:rPr>
        <w:t>Prigradica</w:t>
      </w:r>
      <w:proofErr w:type="spellEnd"/>
      <w:r w:rsidR="00BC7C7C">
        <w:rPr>
          <w:sz w:val="22"/>
          <w:szCs w:val="22"/>
        </w:rPr>
        <w:t xml:space="preserve"> </w:t>
      </w:r>
      <w:proofErr w:type="spellStart"/>
      <w:r w:rsidR="00BC7C7C">
        <w:rPr>
          <w:sz w:val="22"/>
          <w:szCs w:val="22"/>
        </w:rPr>
        <w:t>bb</w:t>
      </w:r>
      <w:proofErr w:type="spellEnd"/>
      <w:r w:rsidR="00BC7C7C">
        <w:rPr>
          <w:sz w:val="22"/>
          <w:szCs w:val="22"/>
        </w:rPr>
        <w:t>, 20271 Blato, OIB: 54348640992</w:t>
      </w:r>
      <w:r w:rsidR="00BB075E">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BB075E">
        <w:rPr>
          <w:sz w:val="22"/>
          <w:szCs w:val="22"/>
        </w:rPr>
        <w:t>4.259,71</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BB075E">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3623BB">
        <w:rPr>
          <w:b/>
          <w:sz w:val="22"/>
          <w:szCs w:val="22"/>
        </w:rPr>
        <w:t>,v.r.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23BB"/>
    <w:rsid w:val="0036528A"/>
    <w:rsid w:val="003763E7"/>
    <w:rsid w:val="00383BB1"/>
    <w:rsid w:val="00390DDB"/>
    <w:rsid w:val="00397D48"/>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86943"/>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6EE"/>
    <w:rsid w:val="00B82AED"/>
    <w:rsid w:val="00BA242D"/>
    <w:rsid w:val="00BA5BC7"/>
    <w:rsid w:val="00BB075E"/>
    <w:rsid w:val="00BC7C7C"/>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2F76"/>
    <w:rsid w:val="00DF6116"/>
    <w:rsid w:val="00E12513"/>
    <w:rsid w:val="00E15EC8"/>
    <w:rsid w:val="00E160B6"/>
    <w:rsid w:val="00E37FF4"/>
    <w:rsid w:val="00E478E5"/>
    <w:rsid w:val="00E51B50"/>
    <w:rsid w:val="00E6626A"/>
    <w:rsid w:val="00E74A24"/>
    <w:rsid w:val="00EA0E0E"/>
    <w:rsid w:val="00EA265B"/>
    <w:rsid w:val="00EC3216"/>
    <w:rsid w:val="00EC532C"/>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2492</izvorni_sadrzaj>
    <derivirana_varijabla naziv="DomainObject.Predmet.Broj_1">2492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St-2492/2015</izvorni_sadrzaj>
    <derivirana_varijabla naziv="DomainObject.Predmet.OznakaBroj_1">St-2492/2015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BALTIK d.o.o. za savjetovanje i zastupanje</izvorni_sadrzaj>
    <derivirana_varijabla naziv="DomainObject.Predmet.ProtustrankaFormated_1">  BALTIK d.o.o. za savjetovanje i zastupanje</derivirana_varijabla>
  </DomainObject.Predmet.ProtustrankaFormated>
  <DomainObject.Predmet.ProtustrankaFormatedOIB>
    <izvorni_sadrzaj>  BALTIK d.o.o. za savjetovanje i zastupanje, OIB 54348640992</izvorni_sadrzaj>
    <derivirana_varijabla naziv="DomainObject.Predmet.ProtustrankaFormatedOIB_1">  BALTIK d.o.o. za savjetovanje i zastupanje, OIB 54348640992</derivirana_varijabla>
  </DomainObject.Predmet.ProtustrankaFormatedOIB>
  <DomainObject.Predmet.ProtustrankaFormatedWithAdress>
    <izvorni_sadrzaj> BALTIK d.o.o. za savjetovanje i zastupanje, Blato - Prigradica/bb, 20271 Blato</izvorni_sadrzaj>
    <derivirana_varijabla naziv="DomainObject.Predmet.ProtustrankaFormatedWithAdress_1"> BALTIK d.o.o. za savjetovanje i zastupanje, Blato - Prigradica/bb, 20271 Blato</derivirana_varijabla>
  </DomainObject.Predmet.ProtustrankaFormatedWithAdress>
  <DomainObject.Predmet.ProtustrankaFormatedWithAdressOIB>
    <izvorni_sadrzaj> BALTIK d.o.o. za savjetovanje i zastupanje, OIB 54348640992, Blato - Prigradica/bb, 20271 Blato</izvorni_sadrzaj>
    <derivirana_varijabla naziv="DomainObject.Predmet.ProtustrankaFormatedWithAdressOIB_1"> BALTIK d.o.o. za savjetovanje i zastupanje, OIB 54348640992, Blato - Prigradica/bb, 20271 Blato</derivirana_varijabla>
  </DomainObject.Predmet.ProtustrankaFormatedWithAdressOIB>
  <DomainObject.Predmet.ProtustrankaWithAdress>
    <izvorni_sadrzaj>BALTIK d.o.o. za savjetovanje i zastupanje Blato - Prigradica/bb, 20271 Blato</izvorni_sadrzaj>
    <derivirana_varijabla naziv="DomainObject.Predmet.ProtustrankaWithAdress_1">BALTIK d.o.o. za savjetovanje i zastupanje Blato - Prigradica/bb, 20271 Blato</derivirana_varijabla>
  </DomainObject.Predmet.ProtustrankaWithAdress>
  <DomainObject.Predmet.ProtustrankaWithAdressOIB>
    <izvorni_sadrzaj>BALTIK d.o.o. za savjetovanje i zastupanje, OIB 54348640992, Blato - Prigradica/bb, 20271 Blato</izvorni_sadrzaj>
    <derivirana_varijabla naziv="DomainObject.Predmet.ProtustrankaWithAdressOIB_1">BALTIK d.o.o. za savjetovanje i zastupanje, OIB 54348640992, Blato - Prigradica/bb, 20271 Blato</derivirana_varijabla>
  </DomainObject.Predmet.ProtustrankaWithAdressOIB>
  <DomainObject.Predmet.ProtustrankaNazivFormated>
    <izvorni_sadrzaj>BALTIK d.o.o. za savjetovanje i zastupanje</izvorni_sadrzaj>
    <derivirana_varijabla naziv="DomainObject.Predmet.ProtustrankaNazivFormated_1">BALTIK d.o.o. za savjetovanje i zastupanje</derivirana_varijabla>
  </DomainObject.Predmet.ProtustrankaNazivFormated>
  <DomainObject.Predmet.ProtustrankaNazivFormatedOIB>
    <izvorni_sadrzaj>BALTIK d.o.o. za savjetovanje i zastupanje, OIB 54348640992</izvorni_sadrzaj>
    <derivirana_varijabla naziv="DomainObject.Predmet.ProtustrankaNazivFormatedOIB_1">BALTIK d.o.o. za savjetovanje i zastupanje, OIB 54348640992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BALTIK d.o.o. za savjetovanje i zastupanje</item>
    </izvorni_sadrzaj>
    <derivirana_varijabla naziv="DomainObject.Predmet.ProtuStrankaListFormated_1">
      <item>BALTIK d.o.o. za savjetovanje i zastupanje</item>
    </derivirana_varijabla>
  </DomainObject.Predmet.ProtuStrankaListFormated>
  <DomainObject.Predmet.ProtuStrankaListFormatedOIB>
    <izvorni_sadrzaj>
      <item>BALTIK d.o.o. za savjetovanje i zastupanje, OIB 54348640992</item>
    </izvorni_sadrzaj>
    <derivirana_varijabla naziv="DomainObject.Predmet.ProtuStrankaListFormatedOIB_1">
      <item>BALTIK d.o.o. za savjetovanje i zastupanje, OIB 54348640992</item>
    </derivirana_varijabla>
  </DomainObject.Predmet.ProtuStrankaListFormatedOIB>
  <DomainObject.Predmet.ProtuStrankaListFormatedWithAdress>
    <izvorni_sadrzaj>
      <item>BALTIK d.o.o. za savjetovanje i zastupanje, Blato - Prigradica/bb, 20271 Blato</item>
    </izvorni_sadrzaj>
    <derivirana_varijabla naziv="DomainObject.Predmet.ProtuStrankaListFormatedWithAdress_1">
      <item>BALTIK d.o.o. za savjetovanje i zastupanje, Blato - Prigradica/bb, 20271 Blato</item>
    </derivirana_varijabla>
  </DomainObject.Predmet.ProtuStrankaListFormatedWithAdress>
  <DomainObject.Predmet.ProtuStrankaListFormatedWithAdressOIB>
    <izvorni_sadrzaj>
      <item>BALTIK d.o.o. za savjetovanje i zastupanje, OIB 54348640992, Blato - Prigradica/bb, 20271 Blato</item>
    </izvorni_sadrzaj>
    <derivirana_varijabla naziv="DomainObject.Predmet.ProtuStrankaListFormatedWithAdressOIB_1">
      <item>BALTIK d.o.o. za savjetovanje i zastupanje, OIB 54348640992, Blato - Prigradica/bb, 20271 Blato</item>
    </derivirana_varijabla>
  </DomainObject.Predmet.ProtuStrankaListFormatedWithAdressOIB>
  <DomainObject.Predmet.ProtuStrankaListNazivFormated>
    <izvorni_sadrzaj>
      <item>BALTIK d.o.o. za savjetovanje i zastupanje</item>
    </izvorni_sadrzaj>
    <derivirana_varijabla naziv="DomainObject.Predmet.ProtuStrankaListNazivFormated_1">
      <item>BALTIK d.o.o. za savjetovanje i zastupanje</item>
    </derivirana_varijabla>
  </DomainObject.Predmet.ProtuStrankaListNazivFormated>
  <DomainObject.Predmet.ProtuStrankaListNazivFormatedOIB>
    <izvorni_sadrzaj>
      <item>BALTIK d.o.o. za savjetovanje i zastupanje, OIB 54348640992</item>
    </izvorni_sadrzaj>
    <derivirana_varijabla naziv="DomainObject.Predmet.ProtuStrankaListNazivFormatedOIB_1">
      <item>BALTIK d.o.o. za savjetovanje i zastupanje, OIB 54348640992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BALTIK d.o.o. za savjetovanje i zastupanje</izvorni_sadrzaj>
    <derivirana_varijabla naziv="DomainObject.Predmet.ProtustrankaIDrugi_1">BALTIK d.o.o. za savjetovanje i zastupanje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BALTIK d.o.o. za savjetovanje i zastupanje, OIB 54348640992, Blato - Prigradica/bb, 20271 Blato</izvorni_sadrzaj>
    <derivirana_varijabla naziv="DomainObject.Predmet.ProtustrankaIDrugiAdressOIB_1">BALTIK d.o.o. za savjetovanje i zastupanje, OIB 54348640992, Blato - Prigradica/bb,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BALTIK d.o.o. za savjetovanje i zastupanje</item>
    </izvorni_sadrzaj>
    <derivirana_varijabla naziv="DomainObject.Predmet.SudioniciListNaziv_1">
      <item>FINA,RC Split,Podružnica Dubrovnik</item>
      <item>BALTIK d.o.o. za savjetovanje i zastupanje</item>
    </derivirana_varijabla>
  </DomainObject.Predmet.SudioniciListNaziv>
  <DomainObject.Predmet.SudioniciListAdressOIB>
    <izvorni_sadrzaj>
      <item>FINA,RC Split,Podružnica Dubrovnik, OIB 85821130368, Vukovarska 2,20000 Dubrovnik</item>
      <item>BALTIK d.o.o. za savjetovanje i zastupanje, OIB 54348640992, Blato - Prigradica/bb,20271 Blato</item>
    </izvorni_sadrzaj>
    <derivirana_varijabla naziv="DomainObject.Predmet.SudioniciListAdressOIB_1">
      <item>FINA,RC Split,Podružnica Dubrovnik, OIB 85821130368, Vukovarska 2,20000 Dubrovnik</item>
      <item>BALTIK d.o.o. za savjetovanje i zastupanje, OIB 54348640992, Blato - Prigradica/bb,20271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54348640992</item>
    </izvorni_sadrzaj>
    <derivirana_varijabla naziv="DomainObject.Predmet.SudioniciListNazivOIB_1">
      <item>, OIB 85821130368</item>
      <item>, OIB 54348640992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1940</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2016-02-05T12:34:00Z</dcterms:created>
  <dc:creator>Joško Livaković</dc:creator>
  <cp:lastModifiedBy>Sandra Lazo Oblizalo</cp:lastModifiedBy>
  <cp:lastPrinted>2016-02-05T12:33:00Z</cp:lastPrinted>
  <dcterms:modified xmlns:xsi="http://www.w3.org/2001/XMLSchema-instance" xsi:type="dcterms:W3CDTF">2016-02-05T12:41:00Z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