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3a65" w14:paraId="5143a6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093A" w:rsidP="0045093A" w:rsidR="0045093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St-1390/2016-7.</w:t>
      </w:r>
    </w:p>
    <w:p w:rsidRDefault="0045093A" w:rsidP="0045093A" w:rsidR="0045093A">
      <w:pPr>
        <w:jc w:val="right"/>
        <w:rPr>
          <w:rFonts w:hAnsi="Arial" w:ascii="Arial"/>
        </w:rPr>
      </w:pPr>
    </w:p>
    <w:p w:rsidRDefault="0045093A" w:rsidP="0045093A" w:rsidR="0045093A">
      <w:pPr>
        <w:jc w:val="center"/>
        <w:rPr>
          <w:rFonts w:hAnsi="Arial" w:ascii="Arial"/>
          <w:b/>
        </w:rPr>
      </w:pPr>
    </w:p>
    <w:p w:rsidRDefault="0045093A" w:rsidP="0045093A" w:rsidR="0045093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45093A" w:rsidP="0045093A" w:rsidR="0045093A">
      <w:pPr>
        <w:jc w:val="center"/>
        <w:rPr>
          <w:rFonts w:hAnsi="Arial" w:ascii="Arial"/>
          <w:b/>
        </w:rPr>
      </w:pPr>
    </w:p>
    <w:p w:rsidRDefault="0045093A" w:rsidP="0045093A" w:rsidR="0045093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45093A" w:rsidP="0045093A" w:rsidR="0045093A">
      <w:pPr>
        <w:rPr>
          <w:rFonts w:hAnsi="Arial" w:ascii="Arial"/>
          <w:b/>
        </w:rPr>
      </w:pP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 STOLARIJA MALIJA j.d.o.o. za proizvodnju i usluge iz Velikog Trojstva, </w:t>
      </w:r>
      <w:proofErr w:type="spellStart"/>
      <w:r>
        <w:rPr>
          <w:rFonts w:hAnsi="Arial" w:ascii="Arial"/>
        </w:rPr>
        <w:t>Jovača</w:t>
      </w:r>
      <w:proofErr w:type="spellEnd"/>
      <w:r>
        <w:rPr>
          <w:rFonts w:hAnsi="Arial" w:ascii="Arial"/>
        </w:rPr>
        <w:t xml:space="preserve"> 3, MBS 010093202, OIB 06759696667, dana 01. ožujka 2017. godine</w:t>
      </w:r>
    </w:p>
    <w:p w:rsidRDefault="0045093A" w:rsidP="0045093A" w:rsidR="0045093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5093A" w:rsidP="0045093A" w:rsidR="0045093A">
      <w:pPr>
        <w:jc w:val="center"/>
        <w:rPr>
          <w:rFonts w:hAnsi="Arial" w:ascii="Arial"/>
          <w:b/>
        </w:rPr>
      </w:pPr>
    </w:p>
    <w:p w:rsidRDefault="0045093A" w:rsidP="0045093A" w:rsidR="0045093A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STOLARIJA MALIJA j.d.o.o. za proizvodnju i usluge iz Velikog Trojstva, </w:t>
      </w:r>
      <w:proofErr w:type="spellStart"/>
      <w:r>
        <w:rPr>
          <w:rFonts w:hAnsi="Arial" w:ascii="Arial"/>
        </w:rPr>
        <w:t>Jovača</w:t>
      </w:r>
      <w:proofErr w:type="spellEnd"/>
      <w:r>
        <w:rPr>
          <w:rFonts w:hAnsi="Arial" w:ascii="Arial"/>
        </w:rPr>
        <w:t xml:space="preserve"> 3, MBS 010093202, OIB 06759696667.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1/3, OIB 48951193011. 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STOLARIJA MALIJA j.d.o.o. za proizvodnju i usluge iz Velikog Trojstva, </w:t>
      </w:r>
      <w:proofErr w:type="spellStart"/>
      <w:r>
        <w:rPr>
          <w:rFonts w:hAnsi="Arial" w:ascii="Arial"/>
        </w:rPr>
        <w:t>Jovača</w:t>
      </w:r>
      <w:proofErr w:type="spellEnd"/>
      <w:r>
        <w:rPr>
          <w:rFonts w:hAnsi="Arial" w:ascii="Arial"/>
        </w:rPr>
        <w:t xml:space="preserve"> 3, MBS 010093202, OIB 06759696667.</w:t>
      </w:r>
    </w:p>
    <w:p w:rsidRDefault="0045093A" w:rsidP="0045093A" w:rsidR="0045093A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01. ožujka 2017. godine u 14,00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45093A" w:rsidP="0045093A" w:rsidR="0045093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STOLARIJA MALIJA j.d.o.o. </w:t>
      </w:r>
      <w:r>
        <w:rPr>
          <w:rFonts w:hAnsi="Arial" w:ascii="Arial"/>
        </w:rPr>
        <w:lastRenderedPageBreak/>
        <w:t xml:space="preserve">iz Velikog Trojstva sud je pokrenuo postupak radi utvrđivanja uvjeta za otvaranje stečajnog postupka nad dužnikom, te u tom postupku utvrdio da dužnik nema imovine kojom bi se mogli pokriti troškovi stečajnog postupka, slijedom čega je svojim rješenjem 7 St-1390/2016-5 od dana 01.02.2017.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01.02.12.2017.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</w:t>
      </w:r>
    </w:p>
    <w:p w:rsidRDefault="0045093A" w:rsidP="0045093A" w:rsidR="0045093A">
      <w:pPr>
        <w:jc w:val="both"/>
        <w:rPr>
          <w:rFonts w:hAnsi="Arial" w:ascii="Arial"/>
        </w:rPr>
      </w:pPr>
    </w:p>
    <w:p w:rsidRDefault="0045093A" w:rsidP="0045093A" w:rsidR="0045093A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01. ožujka 2017. godine</w:t>
      </w:r>
    </w:p>
    <w:p w:rsidRDefault="0045093A" w:rsidP="0045093A" w:rsidR="0045093A">
      <w:pPr>
        <w:ind w:firstLine="720"/>
        <w:jc w:val="center"/>
        <w:rPr>
          <w:rFonts w:hAnsi="Arial" w:ascii="Arial"/>
        </w:rPr>
      </w:pPr>
    </w:p>
    <w:p w:rsidRDefault="0045093A" w:rsidP="0045093A" w:rsidR="00450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45093A" w:rsidP="0045093A" w:rsidR="00450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  <w:bookmarkStart w:name="_GoBack" w:id="0"/>
      <w:bookmarkEnd w:id="0"/>
    </w:p>
    <w:p w:rsidRDefault="0045093A" w:rsidP="0045093A" w:rsidR="00450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5093A" w:rsidP="0045093A" w:rsidR="0045093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45093A" w:rsidP="0045093A" w:rsidR="0045093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45093A" w:rsidP="0045093A" w:rsidR="0045093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45093A" w:rsidP="0045093A" w:rsidR="0045093A">
      <w:pPr>
        <w:jc w:val="both"/>
        <w:rPr>
          <w:rFonts w:hAnsi="Arial" w:ascii="Arial"/>
        </w:rPr>
      </w:pPr>
      <w:r>
        <w:rPr>
          <w:rFonts w:hAnsi="Arial" w:ascii="Arial"/>
        </w:rPr>
        <w:t>Bj.01.03.2017.g.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93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3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St-1390/2016-7</izvorni_sadrzaj>
    <derivirana_varijabla naziv="DomainObject.Oznaka_1">St-1390/2016-7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MALIJA jednostavno društvo s ograničenom odgovornošću za proizvodnju i usluge zastupanog po punomoćniku Mario Malija</izvorni_sadrzaj>
    <derivirana_varijabla naziv="DomainObject.Predmet.ProtustrankaFormated_1">  STOLARIJA MALIJA jednostavno društvo s ograničenom odgovornošću za proizvodnju i usluge zastupanog po punomoćniku Mario Malija</derivirana_varijabla>
  </DomainObject.Predmet.ProtustrankaFormated>
  <DomainObject.Predmet.ProtustrankaFormatedOIB>
    <izvorni_sadrzaj>  STOLARIJA MALIJA jednostavno društvo s ograničenom odgovornošću za proizvodnju i usluge, OIB 06759696667 zastupanog po punomoćniku Mario Malija</izvorni_sadrzaj>
    <derivirana_varijabla naziv="DomainObject.Predmet.ProtustrankaFormatedOIB_1">  STOLARIJA MALIJA jednostavno društvo s ograničenom odgovornošću za proizvodnju i usluge, OIB 06759696667 zastupanog po punomoćniku Mario Malija</derivirana_varijabla>
  </DomainObject.Predmet.ProtustrankaFormatedOIB>
  <DomainObject.Predmet.ProtustrankaFormatedWithAdress>
    <izvorni_sadrzaj> STOLARIJA MALIJA jednostavno društvo s ograničenom odgovornošću za proizvodnju i usluge, Jovača 3, 43000 Veliko Trojstvo zastupanog po punomoćniku Mario Malija</izvorni_sadrzaj>
    <derivirana_varijabla naziv="DomainObject.Predmet.ProtustrankaFormatedWithAdress_1"> STOLARIJA MALIJA jednostavno društvo s ograničenom odgovornošću za proizvodnju i usluge, Jovača 3, 43000 Veliko Trojstvo zastupanog po punomoćniku Mario Malija</derivirana_varijabla>
  </DomainObject.Predmet.ProtustrankaFormatedWithAdress>
  <DomainObject.Predmet.ProtustrankaFormatedWithAdressOIB>
    <izvorni_sadrzaj> STOLARIJA MALIJA jednostavno društvo s ograničenom odgovornošću za proizvodnju i usluge, OIB 06759696667, Jovača 3, 43000 Veliko Trojstvo zastupanog po punomoćniku Mario Malija</izvorni_sadrzaj>
    <derivirana_varijabla naziv="DomainObject.Predmet.ProtustrankaFormatedWithAdressOIB_1"> STOLARIJA MALIJA jednostavno društvo s ograničenom odgovornošću za proizvodnju i usluge, OIB 06759696667, Jovača 3, 43000 Veliko Trojstvo zastupanog po punomoćniku Mario Malija</derivirana_varijabla>
  </DomainObject.Predmet.ProtustrankaFormatedWithAdressOIB>
  <DomainObject.Predmet.ProtustrankaWithAdress>
    <izvorni_sadrzaj>STOLARIJA MALIJA jednostavno društvo s ograničenom odgovornošću za proizvodnju i usluge Jovača 3, 43000 Veliko Trojstvo</izvorni_sadrzaj>
    <derivirana_varijabla naziv="DomainObject.Predmet.ProtustrankaWithAdress_1">STOLARIJA MALIJA jednostavno društvo s ograničenom odgovornošću za proizvodnju i usluge Jovača 3, 43000 Veliko Trojstvo</derivirana_varijabla>
  </DomainObject.Predmet.ProtustrankaWithAdress>
  <DomainObject.Predmet.ProtustrankaWithAdressOIB>
    <izvorni_sadrzaj>STOLARIJA MALIJA jednostavno društvo s ograničenom odgovornošću za proizvodnju i usluge, OIB 06759696667, Jovača 3, 43000 Veliko Trojstvo</izvorni_sadrzaj>
    <derivirana_varijabla naziv="DomainObject.Predmet.ProtustrankaWithAdressOIB_1">STOLARIJA MALIJA jednostavno društvo s ograničenom odgovornošću za proizvodnju i usluge, OIB 06759696667, Jovača 3, 43000 Veliko Trojstvo</derivirana_varijabla>
  </DomainObject.Predmet.ProtustrankaWithAdressOIB>
  <DomainObject.Predmet.ProtustrankaNazivFormated>
    <izvorni_sadrzaj>STOLARIJA MALIJA jednostavno društvo s ograničenom odgovornošću za proizvodnju i usluge</izvorni_sadrzaj>
    <derivirana_varijabla naziv="DomainObject.Predmet.ProtustrankaNazivFormated_1">STOLARIJA MALIJA jednostavno društvo s ograničenom odgovornošću za proizvodnju i usluge</derivirana_varijabla>
  </DomainObject.Predmet.ProtustrankaNazivFormated>
  <DomainObject.Predmet.ProtustrankaNazivFormatedOIB>
    <izvorni_sadrzaj>STOLARIJA MALIJA jednostavno društvo s ograničenom odgovornošću za proizvodnju i usluge, OIB 06759696667</izvorni_sadrzaj>
    <derivirana_varijabla naziv="DomainObject.Predmet.ProtustrankaNazivFormatedOIB_1">STOLARIJA MALIJA jednostavno društvo s ograničenom odgovornošću za proizvodnju i usluge, OIB 06759696667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STOLARIJA MALIJA jednostavno društvo s ograničenom odgovornošću za proizvodnju i usluge zastupanog po punomoćniku Mario Malija</item>
    </izvorni_sadrzaj>
    <derivirana_varijabla naziv="DomainObject.Predmet.ProtuStrankaListFormated_1">
      <item>STOLARIJA MALIJA jednostavno društvo s ograničenom odgovornošću za proizvodnju i usluge zastupanog po punomoćniku Mario Malija</item>
    </derivirana_varijabla>
  </DomainObject.Predmet.ProtuStrankaListFormated>
  <DomainObject.Predmet.ProtuStrankaListFormatedOIB>
    <izvorni_sadrzaj>
      <item>STOLARIJA MALIJA jednostavno društvo s ograničenom odgovornošću za proizvodnju i usluge, OIB 06759696667 zastupanog po punomoćniku Mario Malija</item>
    </izvorni_sadrzaj>
    <derivirana_varijabla naziv="DomainObject.Predmet.ProtuStrankaListFormatedOIB_1">
      <item>STOLARIJA MALIJA jednostavno društvo s ograničenom odgovornošću za proizvodnju i usluge, OIB 06759696667 zastupanog po punomoćniku Mario Malija</item>
    </derivirana_varijabla>
  </DomainObject.Predmet.ProtuStrankaListFormatedOIB>
  <DomainObject.Predmet.ProtuStrankaListFormatedWithAdress>
    <izvorni_sadrzaj>
      <item>STOLARIJA MALIJA jednostavno društvo s ograničenom odgovornošću za proizvodnju i usluge, Jovača 3, 43000 Veliko Trojstvo zastupanog po punomoćniku Mario Malija</item>
    </izvorni_sadrzaj>
    <derivirana_varijabla naziv="DomainObject.Predmet.ProtuStrankaListFormatedWithAdress_1">
      <item>STOLARIJA MALIJA jednostavno društvo s ograničenom odgovornošću za proizvodnju i usluge, Jovača 3, 43000 Veliko Trojstvo zastupanog po punomoćniku Mario Malija</item>
    </derivirana_varijabla>
  </DomainObject.Predmet.ProtuStrankaListFormatedWithAdress>
  <DomainObject.Predmet.ProtuStrankaListFormatedWithAdressOIB>
    <izvorni_sadrzaj>
      <item>STOLARIJA MALIJA jednostavno društvo s ograničenom odgovornošću za proizvodnju i usluge, OIB 06759696667, Jovača 3, 43000 Veliko Trojstvo zastupanog po punomoćniku Mario Malija</item>
    </izvorni_sadrzaj>
    <derivirana_varijabla naziv="DomainObject.Predmet.ProtuStrankaListFormatedWithAdressOIB_1">
      <item>STOLARIJA MALIJA jednostavno društvo s ograničenom odgovornošću za proizvodnju i usluge, OIB 06759696667, Jovača 3, 43000 Veliko Trojstvo zastupanog po punomoćniku Mario Malija</item>
    </derivirana_varijabla>
  </DomainObject.Predmet.ProtuStrankaListFormatedWithAdressOIB>
  <DomainObject.Predmet.ProtuStrankaListNazivFormated>
    <izvorni_sadrzaj>
      <item>STOLARIJA MALIJA jednostavno društvo s ograničenom odgovornošću za proizvodnju i usluge</item>
    </izvorni_sadrzaj>
    <derivirana_varijabla naziv="DomainObject.Predmet.ProtuStrankaListNazivFormated_1">
      <item>STOLARIJA MALIJA jednostavno društvo s ograničenom odgovornošću za proizvodnju i usluge</item>
    </derivirana_varijabla>
  </DomainObject.Predmet.ProtuStrankaListNazivFormated>
  <DomainObject.Predmet.ProtuStrankaListNazivFormatedOIB>
    <izvorni_sadrzaj>
      <item>STOLARIJA MALIJA jednostavno društvo s ograničenom odgovornošću za proizvodnju i usluge, OIB 06759696667</item>
    </izvorni_sadrzaj>
    <derivirana_varijabla naziv="DomainObject.Predmet.ProtuStrankaListNazivFormatedOIB_1">
      <item>STOLARIJA MALIJA jednostavno društvo s ograničenom odgovornošću za proizvodnju i usluge, OIB 06759696667</item>
    </derivirana_varijabla>
  </DomainObject.Predmet.ProtuStrankaListNazivFormatedOIB>
  <DomainObject.Predmet.OstaliListFormated>
    <izvorni_sadrzaj>
      <item>Mario Malija punomoćnik sudionika u postupku STOLARIJA MALIJA jednostavno društvo s ograničenom odgovornošću za proizvodnju i usluge</item>
    </izvorni_sadrzaj>
    <derivirana_varijabla naziv="DomainObject.Predmet.OstaliListFormated_1">
      <item>Mario Malija punomoćnik sudionika u postupku STOLARIJA MALIJA jednostavno društvo s ograničenom odgovornošću za proizvodnju i usluge</item>
    </derivirana_varijabla>
  </DomainObject.Predmet.OstaliListFormated>
  <DomainObject.Predmet.OstaliListFormatedOIB>
    <izvorni_sadrzaj>
      <item>Mario Malija, OIB 95618360252 punomoćnik sudionika u postupku STOLARIJA MALIJA jednostavno društvo s ograničenom odgovornošću za proizvodnju i usluge</item>
    </izvorni_sadrzaj>
    <derivirana_varijabla naziv="DomainObject.Predmet.OstaliListFormatedOIB_1">
      <item>Mario Malija, OIB 95618360252 punomoćnik sudionika u postupku STOLARIJA MALIJA jednostavno društvo s ograničenom odgovornošću za proizvodnju i usluge</item>
    </derivirana_varijabla>
  </DomainObject.Predmet.OstaliListFormatedOIB>
  <DomainObject.Predmet.OstaliListFormatedWithAdress>
    <izvorni_sadrzaj>
      <item>Mario Malija, Ulica Jovača 3., 43000 Veliko Trojstvo punomoćnik sudionika u postupku STOLARIJA MALIJA jednostavno društvo s ograničenom odgovornošću za proizvodnju i usluge</item>
    </izvorni_sadrzaj>
    <derivirana_varijabla naziv="DomainObject.Predmet.OstaliListFormatedWithAdress_1">
      <item>Mario Malija, Ulica Jovača 3., 43000 Veliko Trojstvo punomoćnik sudionika u postupku STOLARIJA MALIJA jednostavno društvo s ograničenom odgovornošću za proizvodnju i usluge</item>
    </derivirana_varijabla>
  </DomainObject.Predmet.OstaliListFormatedWithAdress>
  <DomainObject.Predmet.OstaliListFormatedWithAdressOIB>
    <izvorni_sadrzaj>
      <item>Mario Malija, OIB 95618360252, Ulica Jovača 3., 43000 Veliko Trojstvo punomoćnik sudionika u postupku STOLARIJA MALIJA jednostavno društvo s ograničenom odgovornošću za proizvodnju i usluge</item>
    </izvorni_sadrzaj>
    <derivirana_varijabla naziv="DomainObject.Predmet.OstaliListFormatedWithAdressOIB_1">
      <item>Mario Malija, OIB 95618360252, Ulica Jovača 3., 43000 Veliko Trojstvo punomoćnik sudionika u postupku STOLARIJA MALIJA jednostavno društvo s ograničenom odgovornošću za proizvodnju i usluge</item>
    </derivirana_varijabla>
  </DomainObject.Predmet.OstaliListFormatedWithAdressOIB>
  <DomainObject.Predmet.OstaliListNazivFormated>
    <izvorni_sadrzaj>
      <item>Mario Malija</item>
    </izvorni_sadrzaj>
    <derivirana_varijabla naziv="DomainObject.Predmet.OstaliListNazivFormated_1">
      <item>Mario Malija</item>
    </derivirana_varijabla>
  </DomainObject.Predmet.OstaliListNazivFormated>
  <DomainObject.Predmet.OstaliListNazivFormatedOIB>
    <izvorni_sadrzaj>
      <item>Mario Malija, OIB 95618360252</item>
    </izvorni_sadrzaj>
    <derivirana_varijabla naziv="DomainObject.Predmet.OstaliListNazivFormatedOIB_1">
      <item>Mario Malija, OIB 95618360252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St-1390/2016-7</izvorni_sadrzaj>
    <derivirana_varijabla naziv="DomainObject.PoslovniBrojDokumenta_1">St-1390/2016-7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STOLARIJA MALIJA jednostavno društvo s ograničenom odgovornošću za proizvodnju i usluge</izvorni_sadrzaj>
    <derivirana_varijabla naziv="DomainObject.Predmet.ProtustrankaIDrugi_1">STOLARIJA MALIJA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STOLARIJA MALIJA jednostavno društvo s ograničenom odgovornošću za proizvodnju i usluge, OIB 06759696667, Jovača 3, 43000 Veliko Trojstvo</izvorni_sadrzaj>
    <derivirana_varijabla naziv="DomainObject.Predmet.ProtustrankaIDrugiAdressOIB_1">STOLARIJA MALIJA jednostavno društvo s ograničenom odgovornošću za proizvodnju i usluge, OIB 06759696667, Jovača 3,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STOLARIJA MALIJA jednostavno društvo s ograničenom odgovornošću za proizvodnju i usluge</item>
      <item>Mario Malija</item>
    </izvorni_sadrzaj>
    <derivirana_varijabla naziv="DomainObject.Predmet.SudioniciListNaziv_1">
      <item>FINA, RC ZAGREB, Podružnica Bjelovar</item>
      <item>STOLARIJA MALIJA jednostavno društvo s ograničenom odgovornošću za proizvodnju i usluge</item>
      <item>Mario Malija</item>
    </derivirana_varijabla>
  </DomainObject.Predmet.SudioniciListNaziv>
  <DomainObject.Predmet.SudioniciListAdressOIB>
    <izvorni_sadrzaj>
      <item>FINA, RC ZAGREB, Podružnica Bjelovar, OIB 85821130368, F. Supila 4,43000 Bjelovar</item>
      <item>STOLARIJA MALIJA jednostavno društvo s ograničenom odgovornošću za proizvodnju i usluge, OIB 06759696667, Jovača 3,43000 Veliko Trojstvo</item>
      <item>Mario Malija, OIB 95618360252, Ulica Jovača 3.,43000 Veliko Trojstvo</item>
    </izvorni_sadrzaj>
    <derivirana_varijabla naziv="DomainObject.Predmet.SudioniciListAdressOIB_1">
      <item>FINA, RC ZAGREB, Podružnica Bjelovar, OIB 85821130368, F. Supila 4,43000 Bjelovar</item>
      <item>STOLARIJA MALIJA jednostavno društvo s ograničenom odgovornošću za proizvodnju i usluge, OIB 06759696667, Jovača 3,43000 Veliko Trojstvo</item>
      <item>Mario Malija, OIB 95618360252, Ulica Jovača 3.,43000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9CF96-BE2B-4FE1-AEE2-357F5C61B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2887</properties:Characters>
  <properties:Lines>78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2017-03-01T12:41:00Z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St-1390/2016-7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