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92c1" w14:paraId="46e92c1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5B0F57" w:rsidRPr="005B0F57">
        <w:t>BROS d.o.o. za proizvodnju, trgovinu i ugostiteljstvo, Donje Ladanje, Gustava Krkleca 23, OIB: 07944479641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5B0F57">
        <w:t>13</w:t>
      </w:r>
      <w:r w:rsidR="00BE684B">
        <w:t xml:space="preserve">. </w:t>
      </w:r>
      <w:r w:rsidR="005B0F57">
        <w:t>srpnja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5B0F57" w:rsidRPr="005B0F57">
        <w:t>BROS d.o.o. za proizvodnju, trgovinu i ugostiteljstvo, Donje Ladanje, Gustava Krkleca 23, OIB: 07944479641</w:t>
      </w:r>
      <w:r w:rsidR="002F73DE">
        <w:rPr>
          <w:szCs w:val="24"/>
        </w:rPr>
        <w:t xml:space="preserve">, s danom </w:t>
      </w:r>
      <w:r w:rsidR="005B0F57">
        <w:rPr>
          <w:szCs w:val="24"/>
        </w:rPr>
        <w:t>13</w:t>
      </w:r>
      <w:r w:rsidR="0081533A">
        <w:rPr>
          <w:szCs w:val="24"/>
        </w:rPr>
        <w:t xml:space="preserve">. </w:t>
      </w:r>
      <w:r w:rsidR="005B0F57">
        <w:rPr>
          <w:szCs w:val="24"/>
        </w:rPr>
        <w:t>srpnja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3A0B20">
        <w:rPr>
          <w:szCs w:val="24"/>
        </w:rPr>
        <w:t>10,00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962A57">
      <w:pPr>
        <w:ind w:hanging="705" w:left="1410"/>
        <w:jc w:val="both"/>
      </w:pPr>
      <w:r>
        <w:t>II</w:t>
      </w:r>
      <w:r>
        <w:tab/>
        <w:t>Za stečajnog upravitelja imenuje se</w:t>
      </w:r>
      <w:r w:rsidR="00013D1F">
        <w:t xml:space="preserve"> </w:t>
      </w:r>
      <w:r w:rsidR="00F83CFB" w:rsidRPr="00F83CFB">
        <w:t>David Jakovljević, Sesvete, Kašinska 7, OIB: 63014812654</w:t>
      </w:r>
      <w:r w:rsidR="00154025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5B0F57" w:rsidRPr="005B0F57">
        <w:t>BROS d.o.o. za proizvodnju, trgovinu i ugostiteljstvo, Donje Ladanje, Gustava Krkleca 23, OIB: 07944479641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5B0F57" w:rsidRPr="005B0F57">
        <w:t>BROS d.o.o. za proizvodnju, trgovinu i ugostiteljstvo, Donje Ladanje, Gustava Krkleca 23, OIB: 07944479641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F83CFB" w:rsidP="00213DB3" w:rsidR="00F83CF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5B0F57">
        <w:rPr>
          <w:szCs w:val="24"/>
        </w:rPr>
        <w:t>12</w:t>
      </w:r>
      <w:r w:rsidR="002F25C1">
        <w:rPr>
          <w:szCs w:val="24"/>
        </w:rPr>
        <w:t xml:space="preserve">. </w:t>
      </w:r>
      <w:r w:rsidR="005B0F57">
        <w:rPr>
          <w:szCs w:val="24"/>
        </w:rPr>
        <w:t>svibnja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AE48F3">
        <w:rPr>
          <w:szCs w:val="24"/>
        </w:rPr>
        <w:t xml:space="preserve"> </w:t>
      </w:r>
      <w:r w:rsidR="005B0F57">
        <w:rPr>
          <w:szCs w:val="24"/>
        </w:rPr>
        <w:t>13</w:t>
      </w:r>
      <w:r w:rsidR="0081533A">
        <w:rPr>
          <w:szCs w:val="24"/>
        </w:rPr>
        <w:t xml:space="preserve">. </w:t>
      </w:r>
      <w:r w:rsidR="005B0F57">
        <w:rPr>
          <w:szCs w:val="24"/>
        </w:rPr>
        <w:t>srpnja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 w:rsidR="00F83CFB">
        <w:rPr>
          <w:szCs w:val="24"/>
        </w:rPr>
        <w:t xml:space="preserve">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CB6351" w:rsidR="00AE48F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</w:p>
    <w:p w:rsidRDefault="007731E2" w:rsidP="00CB6351" w:rsidR="007731E2">
      <w:pPr>
        <w:rPr>
          <w:szCs w:val="24"/>
        </w:rPr>
      </w:pP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5B0F57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5B0F57" w:rsidRPr="005B0F57">
        <w:t>BROS d.o.o. za proizvodnju, trgovinu i ugostiteljstvo, Donje Ladanje, Gustava Krkleca 23</w:t>
      </w:r>
      <w:r w:rsidR="00AE48F3">
        <w:t>.</w:t>
      </w:r>
    </w:p>
    <w:p w:rsidRDefault="00AC315C" w:rsidP="005B0F57" w:rsidR="00AE48F3" w:rsidRPr="00AE48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887CED">
        <w:rPr>
          <w:szCs w:val="24"/>
        </w:rPr>
        <w:t>–</w:t>
      </w:r>
      <w:r w:rsidR="00646DB0">
        <w:rPr>
          <w:szCs w:val="24"/>
        </w:rPr>
        <w:t xml:space="preserve"> </w:t>
      </w:r>
      <w:r w:rsidR="005B0F57">
        <w:rPr>
          <w:szCs w:val="24"/>
        </w:rPr>
        <w:t>Željko Levanić, Gornje Ladanje, Ulica bana Jelačića 13</w:t>
      </w:r>
      <w:r w:rsidR="00AE48F3">
        <w:rPr>
          <w:szCs w:val="24"/>
        </w:rPr>
        <w:t>.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AE48F3">
        <w:rPr>
          <w:szCs w:val="24"/>
        </w:rPr>
        <w:t>ka, Ispostava Varaždin</w:t>
      </w:r>
      <w:r w:rsidR="00887CED">
        <w:rPr>
          <w:szCs w:val="24"/>
        </w:rPr>
        <w:t>.</w:t>
      </w:r>
    </w:p>
    <w:p w:rsidRDefault="00213DB3" w:rsidP="00F83CFB" w:rsidR="00CB6351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A7212">
        <w:rPr>
          <w:szCs w:val="24"/>
        </w:rPr>
        <w:t>-</w:t>
      </w:r>
      <w:r w:rsidR="00013D1F">
        <w:rPr>
          <w:szCs w:val="24"/>
        </w:rPr>
        <w:t xml:space="preserve"> </w:t>
      </w:r>
      <w:r w:rsidR="00F83CFB" w:rsidRPr="00F83CFB">
        <w:rPr>
          <w:szCs w:val="24"/>
        </w:rPr>
        <w:t>David Jakovljević, Sesve</w:t>
      </w:r>
      <w:r w:rsidR="00F83CFB">
        <w:rPr>
          <w:szCs w:val="24"/>
        </w:rPr>
        <w:t>te, Kašinska 7</w:t>
      </w:r>
      <w:r w:rsidR="00AE722B">
        <w:rPr>
          <w:szCs w:val="24"/>
        </w:rPr>
        <w:t>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5B0F57" w:rsidR="00F82D16" w:rsidRPr="002F73DE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B12" w:rsidP="006E5853" w:rsidR="00971B12">
      <w:r>
        <w:separator/>
      </w:r>
    </w:p>
  </w:endnote>
  <w:endnote w:id="0" w:type="continuationSeparator">
    <w:p w:rsidRDefault="00971B12" w:rsidP="006E5853" w:rsidR="00971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B12" w:rsidP="006E5853" w:rsidR="00971B12">
      <w:r>
        <w:separator/>
      </w:r>
    </w:p>
  </w:footnote>
  <w:footnote w:id="0" w:type="continuationSeparator">
    <w:p w:rsidRDefault="00971B12" w:rsidP="006E5853" w:rsidR="00971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600088"/>
      <w:docPartObj>
        <w:docPartGallery w:val="Page Numbers (Top of Page)"/>
        <w:docPartUnique/>
      </w:docPartObj>
    </w:sdtPr>
    <w:sdtEndPr/>
    <w:sdtContent>
      <w:p w:rsidRDefault="005B0F57" w:rsidR="005B0F5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1E2">
          <w:rPr>
            <w:noProof/>
          </w:rPr>
          <w:t>2</w:t>
        </w:r>
        <w:r>
          <w:fldChar w:fldCharType="end"/>
        </w:r>
      </w:p>
    </w:sdtContent>
  </w:sdt>
  <w:p w:rsidRDefault="005B0F57" w:rsidP="00F63AB2" w:rsidR="00BD5D5B">
    <w:pPr>
      <w:pStyle w:val="Zaglavlje"/>
      <w:jc w:val="right"/>
    </w:pPr>
    <w:r>
      <w:t>Poslovni broj: 7 St-766/16-4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F57" w:rsidP="005B0F57" w:rsidR="005B0F57">
    <w:pPr>
      <w:pStyle w:val="Zaglavlje"/>
      <w:jc w:val="right"/>
    </w:pPr>
    <w:r>
      <w:t>Poslovni broj: 7 St-766/16-4</w:t>
    </w:r>
  </w:p>
  <w:p w:rsidRDefault="005B0F57" w:rsidR="005B0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54025"/>
    <w:rsid w:val="00176363"/>
    <w:rsid w:val="00182B62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122B"/>
    <w:rsid w:val="002855C5"/>
    <w:rsid w:val="002A2A98"/>
    <w:rsid w:val="002C013D"/>
    <w:rsid w:val="002F25C1"/>
    <w:rsid w:val="002F73DE"/>
    <w:rsid w:val="00335D24"/>
    <w:rsid w:val="00356B59"/>
    <w:rsid w:val="003828EB"/>
    <w:rsid w:val="003A0B20"/>
    <w:rsid w:val="003B48FF"/>
    <w:rsid w:val="003E0D32"/>
    <w:rsid w:val="00436A5A"/>
    <w:rsid w:val="00447B2E"/>
    <w:rsid w:val="0048777C"/>
    <w:rsid w:val="004B23B2"/>
    <w:rsid w:val="004E2CB1"/>
    <w:rsid w:val="00507F2B"/>
    <w:rsid w:val="00510100"/>
    <w:rsid w:val="005235FC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B0F57"/>
    <w:rsid w:val="005D6464"/>
    <w:rsid w:val="005D6699"/>
    <w:rsid w:val="00603BD4"/>
    <w:rsid w:val="0060756A"/>
    <w:rsid w:val="00610AB3"/>
    <w:rsid w:val="00623F5F"/>
    <w:rsid w:val="006263EF"/>
    <w:rsid w:val="0062693C"/>
    <w:rsid w:val="00646DB0"/>
    <w:rsid w:val="00670F24"/>
    <w:rsid w:val="006842AE"/>
    <w:rsid w:val="006A7212"/>
    <w:rsid w:val="006B07F7"/>
    <w:rsid w:val="006B087D"/>
    <w:rsid w:val="006B4F97"/>
    <w:rsid w:val="006C38F8"/>
    <w:rsid w:val="006D5CEA"/>
    <w:rsid w:val="006E5853"/>
    <w:rsid w:val="006F5937"/>
    <w:rsid w:val="007020FA"/>
    <w:rsid w:val="007467AC"/>
    <w:rsid w:val="007731E2"/>
    <w:rsid w:val="00791A89"/>
    <w:rsid w:val="007A4D9A"/>
    <w:rsid w:val="007A646E"/>
    <w:rsid w:val="007C181D"/>
    <w:rsid w:val="007D2555"/>
    <w:rsid w:val="008066E6"/>
    <w:rsid w:val="00806A38"/>
    <w:rsid w:val="0081533A"/>
    <w:rsid w:val="0083122F"/>
    <w:rsid w:val="00833BFA"/>
    <w:rsid w:val="00842FEB"/>
    <w:rsid w:val="00850758"/>
    <w:rsid w:val="00887CED"/>
    <w:rsid w:val="008C60D6"/>
    <w:rsid w:val="008D4E02"/>
    <w:rsid w:val="008F07C3"/>
    <w:rsid w:val="0093096F"/>
    <w:rsid w:val="00971B12"/>
    <w:rsid w:val="009E3C89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C4D7A"/>
    <w:rsid w:val="00BD5D5B"/>
    <w:rsid w:val="00BD7494"/>
    <w:rsid w:val="00BE684B"/>
    <w:rsid w:val="00BF358B"/>
    <w:rsid w:val="00C322BE"/>
    <w:rsid w:val="00C4131D"/>
    <w:rsid w:val="00CA760E"/>
    <w:rsid w:val="00CB6351"/>
    <w:rsid w:val="00D03264"/>
    <w:rsid w:val="00D14F13"/>
    <w:rsid w:val="00D223DF"/>
    <w:rsid w:val="00D22749"/>
    <w:rsid w:val="00D25C15"/>
    <w:rsid w:val="00D463E2"/>
    <w:rsid w:val="00D4718D"/>
    <w:rsid w:val="00D907BF"/>
    <w:rsid w:val="00DD056A"/>
    <w:rsid w:val="00DD676E"/>
    <w:rsid w:val="00E12A1C"/>
    <w:rsid w:val="00E21DDE"/>
    <w:rsid w:val="00E274EB"/>
    <w:rsid w:val="00E74DF1"/>
    <w:rsid w:val="00EE29CD"/>
    <w:rsid w:val="00EE6C2E"/>
    <w:rsid w:val="00F072B4"/>
    <w:rsid w:val="00F27948"/>
    <w:rsid w:val="00F61417"/>
    <w:rsid w:val="00F63AB2"/>
    <w:rsid w:val="00F70386"/>
    <w:rsid w:val="00F81020"/>
    <w:rsid w:val="00F82D16"/>
    <w:rsid w:val="00F83CFB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1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1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1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1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1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1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1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1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 društvo s ograničenom odgovornošću za proizvodnju, trgovinu i ugostiteljstvo</izvorni_sadrzaj>
    <derivirana_varijabla naziv="DomainObject.Predmet.ProtustrankaFormated_1">  BROS društvo s ograničenom odgovornošću za proizvodnju, trgovinu i ugostiteljstvo</derivirana_varijabla>
  </DomainObject.Predmet.ProtustrankaFormated>
  <DomainObject.Predmet.ProtustrankaFormatedOIB>
    <izvorni_sadrzaj>  BROS društvo s ograničenom odgovornošću za proizvodnju, trgovinu i ugostiteljstvo, OIB 07944479641</izvorni_sadrzaj>
    <derivirana_varijabla naziv="DomainObject.Predmet.ProtustrankaFormatedOIB_1">  BROS društvo s ograničenom odgovornošću za proizvodnju, trgovinu i ugostiteljstvo, OIB 07944479641</derivirana_varijabla>
  </DomainObject.Predmet.ProtustrankaFormatedOIB>
  <DomainObject.Predmet.ProtustrankaFormatedWithAdress>
    <izvorni_sadrzaj> BROS društvo s ograničenom odgovornošću za proizvodnju, trgovinu i ugostiteljstvo, Gustava Krkleca 23, 42243 Donje Ladanje</izvorni_sadrzaj>
    <derivirana_varijabla naziv="DomainObject.Predmet.ProtustrankaFormatedWithAdress_1"> BROS društvo s ograničenom odgovornošću za proizvodnju, trgovinu i ugostiteljstvo, Gustava Krkleca 23, 42243 Donje Ladanje</derivirana_varijabla>
  </DomainObject.Predmet.ProtustrankaFormatedWithAdress>
  <DomainObject.Predmet.ProtustrankaFormatedWithAdressOIB>
    <izvorni_sadrzaj> BROS društvo s ograničenom odgovornošću za proizvodnju, trgovinu i ugostiteljstvo, OIB 07944479641, Gustava Krkleca 23, 42243 Donje Ladanje</izvorni_sadrzaj>
    <derivirana_varijabla naziv="DomainObject.Predmet.ProtustrankaFormatedWithAdressOIB_1"> BROS društvo s ograničenom odgovornošću za proizvodnju, trgovinu i ugostiteljstvo, OIB 07944479641, Gustava Krkleca 23, 42243 Donje Ladanje</derivirana_varijabla>
  </DomainObject.Predmet.ProtustrankaFormatedWithAdressOIB>
  <DomainObject.Predmet.ProtustrankaWithAdress>
    <izvorni_sadrzaj>BROS društvo s ograničenom odgovornošću za proizvodnju, trgovinu i ugostiteljstvo Gustava Krkleca 23, 42243 Donje Ladanje</izvorni_sadrzaj>
    <derivirana_varijabla naziv="DomainObject.Predmet.ProtustrankaWithAdress_1">BROS društvo s ograničenom odgovornošću za proizvodnju, trgovinu i ugostiteljstvo Gustava Krkleca 23, 42243 Donje Ladanje</derivirana_varijabla>
  </DomainObject.Predmet.ProtustrankaWithAdress>
  <DomainObject.Predmet.ProtustrankaWithAdressOIB>
    <izvorni_sadrzaj>BROS društvo s ograničenom odgovornošću za proizvodnju, trgovinu i ugostiteljstvo, OIB 07944479641, Gustava Krkleca 23, 42243 Donje Ladanje</izvorni_sadrzaj>
    <derivirana_varijabla naziv="DomainObject.Predmet.ProtustrankaWithAdressOIB_1">BROS društvo s ograničenom odgovornošću za proizvodnju, trgovinu i ugostiteljstvo, OIB 07944479641, Gustava Krkleca 23, 42243 Donje Ladanje</derivirana_varijabla>
  </DomainObject.Predmet.ProtustrankaWithAdressOIB>
  <DomainObject.Predmet.ProtustrankaNazivFormated>
    <izvorni_sadrzaj>BROS društvo s ograničenom odgovornošću za proizvodnju, trgovinu i ugostiteljstvo</izvorni_sadrzaj>
    <derivirana_varijabla naziv="DomainObject.Predmet.ProtustrankaNazivFormated_1">BROS društvo s ograničenom odgovornošću za proizvodnju, trgovinu i ugostiteljstvo</derivirana_varijabla>
  </DomainObject.Predmet.ProtustrankaNazivFormated>
  <DomainObject.Predmet.ProtustrankaNazivFormatedOIB>
    <izvorni_sadrzaj>BROS društvo s ograničenom odgovornošću za proizvodnju, trgovinu i ugostiteljstvo, OIB 07944479641</izvorni_sadrzaj>
    <derivirana_varijabla naziv="DomainObject.Predmet.ProtustrankaNazivFormatedOIB_1">BROS društvo s ograničenom odgovornošću za proizvodnju, trgovinu i ugostiteljstvo, OIB 07944479641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94776.60</izvorni_sadrzaj>
    <derivirana_varijabla naziv="DomainObject.Predmet.TrenutnaVrijednost_1">94776.60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BROS društvo s ograničenom odgovornošću za proizvodnju, trgovinu i ugostiteljstvo</item>
    </izvorni_sadrzaj>
    <derivirana_varijabla naziv="DomainObject.Predmet.ProtuStrankaListFormated_1">
      <item>BROS društvo s ograničenom odgovornošću za proizvodnju, trgovinu i ugostiteljstvo</item>
    </derivirana_varijabla>
  </DomainObject.Predmet.ProtuStrankaListFormated>
  <DomainObject.Predmet.ProtuStrankaListFormatedOIB>
    <izvorni_sadrzaj>
      <item>BROS društvo s ograničenom odgovornošću za proizvodnju, trgovinu i ugostiteljstvo, OIB 07944479641</item>
    </izvorni_sadrzaj>
    <derivirana_varijabla naziv="DomainObject.Predmet.ProtuStrankaListFormatedOIB_1">
      <item>BROS društvo s ograničenom odgovornošću za proizvodnju, trgovinu i ugostiteljstvo, OIB 07944479641</item>
    </derivirana_varijabla>
  </DomainObject.Predmet.ProtuStrankaListFormatedOIB>
  <DomainObject.Predmet.ProtuStrankaListFormatedWithAdress>
    <izvorni_sadrzaj>
      <item>BROS društvo s ograničenom odgovornošću za proizvodnju, trgovinu i ugostiteljstvo, Gustava Krkleca 23, 42243 Donje Ladanje</item>
    </izvorni_sadrzaj>
    <derivirana_varijabla naziv="DomainObject.Predmet.ProtuStrankaListFormatedWithAdress_1">
      <item>BROS društvo s ograničenom odgovornošću za proizvodnju, trgovinu i ugostiteljstvo, Gustava Krkleca 23, 42243 Donje Ladanje</item>
    </derivirana_varijabla>
  </DomainObject.Predmet.ProtuStrankaListFormatedWithAdress>
  <DomainObject.Predmet.ProtuStrankaListFormatedWithAdressOIB>
    <izvorni_sadrzaj>
      <item>BROS društvo s ograničenom odgovornošću za proizvodnju, trgovinu i ugostiteljstvo, OIB 07944479641, Gustava Krkleca 23, 42243 Donje Ladanje</item>
    </izvorni_sadrzaj>
    <derivirana_varijabla naziv="DomainObject.Predmet.ProtuStrankaListFormatedWithAdressOIB_1">
      <item>BROS društvo s ograničenom odgovornošću za proizvodnju, trgovinu i ugostiteljstvo, OIB 07944479641, Gustava Krkleca 23, 42243 Donje Ladanje</item>
    </derivirana_varijabla>
  </DomainObject.Predmet.ProtuStrankaListFormatedWithAdressOIB>
  <DomainObject.Predmet.ProtuStrankaListNazivFormated>
    <izvorni_sadrzaj>
      <item>BROS društvo s ograničenom odgovornošću za proizvodnju, trgovinu i ugostiteljstvo</item>
    </izvorni_sadrzaj>
    <derivirana_varijabla naziv="DomainObject.Predmet.ProtuStrankaListNazivFormated_1">
      <item>BROS društvo s ograničenom odgovornošću za proizvodnju, trgovinu i ugostiteljstvo</item>
    </derivirana_varijabla>
  </DomainObject.Predmet.ProtuStrankaListNazivFormated>
  <DomainObject.Predmet.ProtuStrankaListNazivFormatedOIB>
    <izvorni_sadrzaj>
      <item>BROS društvo s ograničenom odgovornošću za proizvodnju, trgovinu i ugostiteljstvo, OIB 07944479641</item>
    </izvorni_sadrzaj>
    <derivirana_varijabla naziv="DomainObject.Predmet.ProtuStrankaListNazivFormatedOIB_1">
      <item>BROS društvo s ograničenom odgovornošću za proizvodnju, trgovinu i ugostiteljstvo, OIB 07944479641</item>
    </derivirana_varijabla>
  </DomainObject.Predmet.ProtuStrankaListNazivFormatedOIB>
  <DomainObject.Predmet.OstaliListFormated>
    <izvorni_sadrzaj>
      <item>sudski registar</item>
      <item>Županijsko državno odvjetništvo</item>
      <item>Porezna uprava - Ispostava Varaždin</item>
      <item>Željko Levanić</item>
    </izvorni_sadrzaj>
    <derivirana_varijabla naziv="DomainObject.Predmet.OstaliListFormated_1">
      <item>sudski registar</item>
      <item>Županijsko državno odvjetništvo</item>
      <item>Porezna uprava - Ispostava Varaždin</item>
      <item>Željko Levanić</item>
    </derivirana_varijabla>
  </DomainObject.Predmet.OstaliListFormated>
  <DomainObject.Predmet.OstaliListFormatedOIB>
    <izvorni_sadrzaj>
      <item>sudski registar</item>
      <item>Županijsko državno odvjetništvo</item>
      <item>Porezna uprava - Ispostava Varaždin</item>
      <item>Željko Levanić, OIB 91660445440</item>
    </izvorni_sadrzaj>
    <derivirana_varijabla naziv="DomainObject.Predmet.OstaliListFormatedOIB_1">
      <item>sudski registar</item>
      <item>Županijsko državno odvjetništvo</item>
      <item>Porezna uprava - Ispostava Varaždin</item>
      <item>Željko Levanić, OIB 91660445440</item>
    </derivirana_varijabla>
  </DomainObject.Predmet.OstaliListFormatedOIB>
  <DomainObject.Predmet.OstaliListFormatedWithAdress>
    <izvorni_sadrzaj>
      <item>sudski registar</item>
      <item>Županijsko državno odvjetništvo</item>
      <item>Porezna uprava - Ispostava Varaždin</item>
      <item>Željko Levanić, Ulica Bana Jelačića 13, 42207 Gornje Ladanje</item>
    </izvorni_sadrzaj>
    <derivirana_varijabla naziv="DomainObject.Predmet.OstaliListFormatedWithAdress_1">
      <item>sudski registar</item>
      <item>Županijsko državno odvjetništvo</item>
      <item>Porezna uprava - Ispostava Varaždin</item>
      <item>Željko Levanić, Ulica Bana Jelačića 13, 42207 Gornje Ladanje</item>
    </derivirana_varijabla>
  </DomainObject.Predmet.OstaliListFormatedWithAdress>
  <DomainObject.Predmet.OstaliListFormatedWithAdressOIB>
    <izvorni_sadrzaj>
      <item>sudski registar</item>
      <item>Županijsko državno odvjetništvo</item>
      <item>Porezna uprava - Ispostava Varaždin</item>
      <item>Željko Levanić, OIB 91660445440, Ulica Bana Jelačića 13, 42207 Gornje Ladanje</item>
    </izvorni_sadrzaj>
    <derivirana_varijabla naziv="DomainObject.Predmet.OstaliListFormatedWithAdressOIB_1">
      <item>sudski registar</item>
      <item>Županijsko državno odvjetništvo</item>
      <item>Porezna uprava - Ispostava Varaždin</item>
      <item>Željko Levanić, OIB 91660445440, Ulica Bana Jelačića 13, 42207 Gornje Ladanje</item>
    </derivirana_varijabla>
  </DomainObject.Predmet.OstaliListFormatedWithAdressOIB>
  <DomainObject.Predmet.OstaliListNazivFormated>
    <izvorni_sadrzaj>
      <item>sudski registar</item>
      <item>Županijsko državno odvjetništvo</item>
      <item>Porezna uprava - Ispostava Varaždin</item>
      <item>Željko Levanić</item>
    </izvorni_sadrzaj>
    <derivirana_varijabla naziv="DomainObject.Predmet.OstaliListNazivFormated_1">
      <item>sudski registar</item>
      <item>Županijsko državno odvjetništvo</item>
      <item>Porezna uprava - Ispostava Varaždin</item>
      <item>Željko Levanić</item>
    </derivirana_varijabla>
  </DomainObject.Predmet.OstaliListNazivFormated>
  <DomainObject.Predmet.OstaliListNazivFormatedOIB>
    <izvorni_sadrzaj>
      <item>sudski registar</item>
      <item>Županijsko državno odvjetništvo</item>
      <item>Porezna uprava - Ispostava Varaždin</item>
      <item>Željko Levanić, OIB 91660445440</item>
    </izvorni_sadrzaj>
    <derivirana_varijabla naziv="DomainObject.Predmet.OstaliListNazivFormatedOIB_1">
      <item>sudski registar</item>
      <item>Županijsko državno odvjetništvo</item>
      <item>Porezna uprava - Ispostava Varaždin</item>
      <item>Željko Levanić, OIB 91660445440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BROS društvo s ograničenom odgovornošću za proizvodnju, trgovinu i ugostiteljstvo</izvorni_sadrzaj>
    <derivirana_varijabla naziv="DomainObject.Predmet.ProtustrankaIDrugi_1">BROS društvo s ograničenom odgovornošću za proizvodnju,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BROS društvo s ograničenom odgovornošću za proizvodnju, trgovinu i ugostiteljstvo, OIB 07944479641, Gustava Krkleca 23, 42243 Donje Ladanje</izvorni_sadrzaj>
    <derivirana_varijabla naziv="DomainObject.Predmet.ProtustrankaIDrugiAdressOIB_1">BROS društvo s ograničenom odgovornošću za proizvodnju, trgovinu i ugostiteljstvo, OIB 07944479641, Gustava Krkleca 23,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BROS društvo s ograničenom odgovornošću za proizvodnju, trgovinu i ugostiteljstvo</item>
      <item>sudski registar</item>
      <item>Županijsko državno odvjetništvo</item>
      <item>Porezna uprava - Ispostava Varaždin</item>
      <item>Željko Levanić</item>
    </izvorni_sadrzaj>
    <derivirana_varijabla naziv="DomainObject.Predmet.SudioniciListNaziv_1">
      <item>Financijska agencija</item>
      <item>BROS društvo s ograničenom odgovornošću za proizvodnju, trgovinu i ugostiteljstvo</item>
      <item>sudski registar</item>
      <item>Županijsko državno odvjetništvo</item>
      <item>Porezna uprava - Ispostava Varaždin</item>
      <item>Željko Levanić</item>
    </derivirana_varijabla>
  </DomainObject.Predmet.SudioniciListNaziv>
  <DomainObject.Predmet.SudioniciListAdressOIB>
    <izvorni_sadrzaj>
      <item>Financijska agencija, OIB 85821130368</item>
      <item>BROS društvo s ograničenom odgovornošću za proizvodnju, trgovinu i ugostiteljstvo, OIB 07944479641, Gustava Krkleca 23,42243 Donje Ladanje</item>
      <item>sudski registar</item>
      <item>Županijsko državno odvjetništvo</item>
      <item>Porezna uprava - Ispostava Varaždin</item>
      <item>Željko Levanić, OIB 91660445440, Ulica Bana Jelačića 13,42207 Gornje Ladanje</item>
    </izvorni_sadrzaj>
    <derivirana_varijabla naziv="DomainObject.Predmet.SudioniciListAdressOIB_1">
      <item>Financijska agencija, OIB 85821130368</item>
      <item>BROS društvo s ograničenom odgovornošću za proizvodnju, trgovinu i ugostiteljstvo, OIB 07944479641, Gustava Krkleca 23,42243 Donje Ladanje</item>
      <item>sudski registar</item>
      <item>Županijsko državno odvjetništvo</item>
      <item>Porezna uprava - Ispostava Varaždin</item>
      <item>Željko Levanić, OIB 91660445440, Ulica Bana Jelačića 13,42207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07944479641</item>
      <item>, OIB null</item>
      <item>, OIB null</item>
      <item>, OIB null</item>
      <item>, OIB 91660445440</item>
    </izvorni_sadrzaj>
    <derivirana_varijabla naziv="DomainObject.Predmet.SudioniciListNazivOIB_1">
      <item>, OIB 85821130368</item>
      <item>, OIB 07944479641</item>
      <item>, OIB null</item>
      <item>, OIB null</item>
      <item>, OIB null</item>
      <item>, OIB 91660445440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535</properties:Words>
  <properties:Characters>2958</properties:Characters>
  <properties:Lines>83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2016-07-13T06:53:00Z</dcterms:created>
  <dc:creator>Ljubica Makovec</dc:creator>
  <cp:lastModifiedBy>Nevenka Vuković</cp:lastModifiedBy>
  <cp:lastPrinted>2016-07-13T07:11:00Z</cp:lastPrinted>
  <dcterms:modified xmlns:xsi="http://www.w3.org/2001/XMLSchema-instance" xsi:type="dcterms:W3CDTF">2016-07-13T07:11:00Z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