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b912" w14:paraId="e32b912" w:rsidRDefault="006172F1" w:rsidP="005D7BF8" w:rsidR="006172F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2F1" w:rsidP="005D7BF8" w:rsidR="006172F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172F1" w:rsidP="005D7BF8" w:rsidR="006172F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172F1" w:rsidP="005D7BF8" w:rsidR="006172F1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</w:t>
      </w:r>
      <w:r w:rsidR="00F06DD0">
        <w:t xml:space="preserve">arodne novine broj </w:t>
      </w:r>
      <w:r w:rsidR="002C208D" w:rsidRPr="001911E8">
        <w:t>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241464">
        <w:t>01. lipnja</w:t>
      </w:r>
      <w:r w:rsidR="00BD79AB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241464" w:rsidP="00E97141" w:rsidR="00241464" w:rsidRPr="001911E8">
      <w:pPr>
        <w:jc w:val="both"/>
      </w:pPr>
    </w:p>
    <w:p w:rsidRDefault="00241464" w:rsidP="00241464" w:rsidR="00626A3D" w:rsidRPr="00241464">
      <w:pPr>
        <w:pStyle w:val="Odlomakpopisa"/>
        <w:ind w:left="1080"/>
        <w:jc w:val="center"/>
        <w:rPr>
          <w:b/>
        </w:rPr>
      </w:pPr>
      <w:r>
        <w:rPr>
          <w:b/>
        </w:rPr>
        <w:t xml:space="preserve">05. </w:t>
      </w:r>
      <w:r w:rsidRPr="00241464">
        <w:rPr>
          <w:b/>
        </w:rPr>
        <w:t xml:space="preserve">rujna </w:t>
      </w:r>
      <w:r w:rsidR="00626A3D" w:rsidRPr="00241464">
        <w:rPr>
          <w:b/>
        </w:rPr>
        <w:t>201</w:t>
      </w:r>
      <w:r w:rsidR="00BE684A" w:rsidRPr="00241464">
        <w:rPr>
          <w:b/>
        </w:rPr>
        <w:t>7</w:t>
      </w:r>
      <w:r w:rsidR="00626A3D" w:rsidRPr="00241464">
        <w:rPr>
          <w:b/>
        </w:rPr>
        <w:t>.</w:t>
      </w:r>
      <w:r w:rsidR="00FE32B3" w:rsidRPr="00241464">
        <w:rPr>
          <w:b/>
        </w:rPr>
        <w:t xml:space="preserve"> </w:t>
      </w:r>
      <w:r w:rsidR="00626A3D" w:rsidRPr="00241464">
        <w:rPr>
          <w:b/>
        </w:rPr>
        <w:t>g</w:t>
      </w:r>
      <w:r w:rsidR="00FE32B3" w:rsidRPr="00241464">
        <w:rPr>
          <w:b/>
        </w:rPr>
        <w:t>odine</w:t>
      </w:r>
      <w:r w:rsidR="00626A3D" w:rsidRPr="00241464">
        <w:rPr>
          <w:b/>
        </w:rPr>
        <w:t xml:space="preserve"> u </w:t>
      </w:r>
      <w:r w:rsidR="00FE32B3" w:rsidRPr="00241464">
        <w:rPr>
          <w:b/>
        </w:rPr>
        <w:t>1</w:t>
      </w:r>
      <w:r w:rsidRPr="00241464">
        <w:rPr>
          <w:b/>
        </w:rPr>
        <w:t>0</w:t>
      </w:r>
      <w:r w:rsidR="00626A3D" w:rsidRPr="00241464">
        <w:rPr>
          <w:b/>
        </w:rPr>
        <w:t>:</w:t>
      </w:r>
      <w:r w:rsidRPr="00241464">
        <w:rPr>
          <w:b/>
        </w:rPr>
        <w:t>0</w:t>
      </w:r>
      <w:r w:rsidR="00626A3D" w:rsidRPr="00241464">
        <w:rPr>
          <w:b/>
        </w:rPr>
        <w:t>0 sati</w:t>
      </w:r>
    </w:p>
    <w:p w:rsidRDefault="00241464" w:rsidP="009366B8" w:rsidR="009366B8">
      <w:pPr>
        <w:jc w:val="center"/>
        <w:rPr>
          <w:b/>
        </w:rPr>
      </w:pPr>
      <w:r>
        <w:rPr>
          <w:b/>
        </w:rPr>
        <w:t xml:space="preserve">                  </w:t>
      </w:r>
      <w:r w:rsidR="00FE32B3">
        <w:rPr>
          <w:b/>
        </w:rPr>
        <w:t xml:space="preserve">kod </w:t>
      </w:r>
      <w:r w:rsidR="009366B8" w:rsidRPr="001911E8">
        <w:rPr>
          <w:b/>
        </w:rPr>
        <w:t>Trgovačk</w:t>
      </w:r>
      <w:r w:rsidR="00FE32B3">
        <w:rPr>
          <w:b/>
        </w:rPr>
        <w:t>og</w:t>
      </w:r>
      <w:r w:rsidR="009366B8" w:rsidRPr="001911E8">
        <w:rPr>
          <w:b/>
        </w:rPr>
        <w:t xml:space="preserve"> sud</w:t>
      </w:r>
      <w:r w:rsidR="00FE32B3"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241464" w:rsidP="009366B8" w:rsidR="001335E5" w:rsidRPr="001911E8">
      <w:pPr>
        <w:jc w:val="center"/>
        <w:rPr>
          <w:b/>
        </w:rPr>
      </w:pPr>
      <w:r>
        <w:rPr>
          <w:b/>
        </w:rPr>
        <w:t xml:space="preserve">                   </w:t>
      </w:r>
      <w:r w:rsidR="001335E5">
        <w:rPr>
          <w:b/>
        </w:rPr>
        <w:t>Zadarska 1 - 3</w:t>
      </w:r>
    </w:p>
    <w:p w:rsidRDefault="00241464" w:rsidP="009366B8" w:rsidR="009366B8" w:rsidRPr="001911E8">
      <w:pPr>
        <w:jc w:val="center"/>
        <w:rPr>
          <w:b/>
        </w:rPr>
      </w:pPr>
      <w:r>
        <w:rPr>
          <w:b/>
        </w:rPr>
        <w:t xml:space="preserve">                    </w:t>
      </w:r>
      <w:r w:rsidR="009366B8" w:rsidRPr="001911E8">
        <w:rPr>
          <w:b/>
        </w:rPr>
        <w:t>I</w:t>
      </w:r>
      <w:r w:rsidR="00612052">
        <w:rPr>
          <w:b/>
        </w:rPr>
        <w:t>.</w:t>
      </w:r>
      <w:r w:rsidR="009366B8"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</w:t>
      </w:r>
      <w:r w:rsidR="00241464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241464">
        <w:t>191</w:t>
      </w:r>
      <w:r w:rsidR="00BE684A">
        <w:t>.000,00 kn</w:t>
      </w:r>
      <w:r w:rsidR="00FE32B3">
        <w:t>;</w:t>
      </w:r>
    </w:p>
    <w:p w:rsidRDefault="00BE684A" w:rsidP="006371D6" w:rsidR="00BE684A">
      <w:pPr>
        <w:jc w:val="both"/>
      </w:pPr>
    </w:p>
    <w:p w:rsidRDefault="009366B8" w:rsidP="006371D6" w:rsidR="009366B8">
      <w:pPr>
        <w:jc w:val="both"/>
      </w:pPr>
      <w:r w:rsidRPr="001911E8">
        <w:lastRenderedPageBreak/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kao kupci na javnoj dražbi mogu sudjelovati osobe koje su najkasnije do</w:t>
      </w:r>
      <w:r w:rsidR="00485FA8" w:rsidRPr="001911E8">
        <w:t xml:space="preserve"> </w:t>
      </w:r>
      <w:r w:rsidR="00241464">
        <w:t>01. rujna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lastRenderedPageBreak/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241464">
        <w:t>01. lipnja</w:t>
      </w:r>
      <w:r w:rsidR="0056779A">
        <w:t xml:space="preserve"> </w:t>
      </w:r>
      <w:r w:rsidR="00E97141">
        <w:t>201</w:t>
      </w:r>
      <w:r w:rsidR="00CC074C">
        <w:t>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6172F1" w:rsidR="00454C89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  <w:r w:rsidR="004122D5">
        <w:t xml:space="preserve"> </w:t>
      </w:r>
      <w:r w:rsidR="00914C78">
        <w:t xml:space="preserve"> </w:t>
      </w:r>
    </w:p>
    <w:p w:rsidRDefault="00BE684A" w:rsidP="00914C78" w:rsidR="00BE684A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  <w:r w:rsidR="00241464">
        <w:rPr>
          <w:sz w:val="20"/>
          <w:szCs w:val="20"/>
        </w:rPr>
        <w:t xml:space="preserve"> sudova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241464">
        <w:rPr>
          <w:sz w:val="20"/>
          <w:szCs w:val="20"/>
        </w:rPr>
        <w:t>01.6</w:t>
      </w:r>
      <w:r w:rsidR="00CC074C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2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</w:t>
    </w:r>
    <w:r w:rsidR="00241464">
      <w:rPr>
        <w:b/>
      </w:rPr>
      <w:t>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1464"/>
    <w:rsid w:val="00242926"/>
    <w:rsid w:val="002A7231"/>
    <w:rsid w:val="002C208D"/>
    <w:rsid w:val="002D30E6"/>
    <w:rsid w:val="002F4968"/>
    <w:rsid w:val="003111A5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172F1"/>
    <w:rsid w:val="00621034"/>
    <w:rsid w:val="00626A3D"/>
    <w:rsid w:val="00633479"/>
    <w:rsid w:val="006371D6"/>
    <w:rsid w:val="00672FDB"/>
    <w:rsid w:val="006B715E"/>
    <w:rsid w:val="006C2CCC"/>
    <w:rsid w:val="00747D92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60E58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06DD0"/>
    <w:rsid w:val="00F33489"/>
    <w:rsid w:val="00F50048"/>
    <w:rsid w:val="00F85EF2"/>
    <w:rsid w:val="00FB3C5B"/>
    <w:rsid w:val="00FB7F7D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St-543/2013-220</izvorni_sadrzaj>
    <derivirana_varijabla naziv="DomainObject.Oznaka_1">St-543/2013-220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St-543/2013-220</izvorni_sadrzaj>
    <derivirana_varijabla naziv="DomainObject.PoslovniBrojDokumenta_1">St-543/2013-220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62105-B581-4E61-8061-1425574F9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4572</properties:Characters>
  <properties:Lines>117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2017-06-01T11:24:00Z</dcterms:created>
  <dc:creator>ksarlija</dc:creator>
  <cp:lastModifiedBy>Jasna Radulović</cp:lastModifiedBy>
  <cp:lastPrinted>2017-06-01T11:25:00Z</cp:lastPrinted>
  <dcterms:modified xmlns:xsi="http://www.w3.org/2001/XMLSchema-instance" xsi:type="dcterms:W3CDTF">2017-06-01T11:27:00Z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St-543/2013-220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