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3abe" w14:paraId="9ff3abe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4413EB" w:rsidR="00A678E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>, po prijedlogu sudske savjetnice Anamarije Kovačić Milković, u skraćenom stečajnom postupku nad dužnikom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 xml:space="preserve"> PLAVA GONDOLA j.d.o.o. za turizam i usluge, Šibenik, Bana Josipa Jelačića 30, OIB: 61795419251,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 xml:space="preserve">povodom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zahtjeva Financijske agencije, Regionalnog centra Split, Podružnice Šibenik, Perivoj L. Marune 1, OIB: 85821130368 od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10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2019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 </w:t>
      </w:r>
    </w:p>
    <w:p w:rsidRDefault="004413EB" w:rsidP="004413EB" w:rsidR="004413EB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PLAVA GONDOLA j.d.o.o. za turizam i usluge, Šibenik, Bana Josipa Jelačića 30, OIB: 61795419251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21.952,06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 po zakonu</w:t>
      </w:r>
      <w:r w:rsidR="00B524E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4413EB">
        <w:rPr>
          <w:rFonts w:cs="Times New Roman" w:hAnsi="Times New Roman" w:ascii="Times New Roman"/>
          <w:color w:themeColor="text1" w:val="000000"/>
          <w:sz w:val="24"/>
          <w:szCs w:val="24"/>
        </w:rPr>
        <w:t>Srđan Majstorović</w:t>
      </w:r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D04FCA" w:rsidP="00D04FCA" w:rsidR="00D04FCA" w:rsidRPr="00D04FCA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D04FCA">
        <w:rPr>
          <w:rFonts w:hAnsi="Times" w:ascii="Times"/>
          <w:sz w:val="24"/>
        </w:rPr>
        <w:t xml:space="preserve">Za točnost </w:t>
      </w:r>
      <w:proofErr w:type="spellStart"/>
      <w:r w:rsidRPr="00D04FCA">
        <w:rPr>
          <w:rFonts w:hAnsi="Times" w:ascii="Times"/>
          <w:sz w:val="24"/>
        </w:rPr>
        <w:t>otpravka</w:t>
      </w:r>
      <w:proofErr w:type="spellEnd"/>
      <w:r w:rsidRPr="00D04FCA">
        <w:rPr>
          <w:rFonts w:hAnsi="Times" w:ascii="Times"/>
          <w:sz w:val="24"/>
        </w:rPr>
        <w:t xml:space="preserve"> – ovlaštena službenica                                     </w:t>
      </w:r>
      <w:r w:rsidRPr="00D04FCA">
        <w:rPr>
          <w:rFonts w:hAnsi="Times" w:ascii="Times"/>
          <w:sz w:val="24"/>
        </w:rPr>
        <w:tab/>
        <w:t>Sudska savjetnica</w:t>
      </w:r>
    </w:p>
    <w:p w:rsidRDefault="00D04FCA" w:rsidP="00D04FCA" w:rsidR="00D04FCA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D04FCA">
        <w:rPr>
          <w:rFonts w:hAnsi="Times" w:ascii="Times"/>
          <w:sz w:val="24"/>
        </w:rPr>
        <w:t xml:space="preserve">Kristina Njegovan                                                               </w:t>
      </w:r>
      <w:r w:rsidRPr="00D04FCA">
        <w:rPr>
          <w:rFonts w:hAnsi="Times" w:ascii="Times"/>
          <w:sz w:val="24"/>
        </w:rPr>
        <w:tab/>
        <w:t xml:space="preserve">     Anamarija Kovačić Milković, v.r.</w:t>
      </w:r>
    </w:p>
    <w:p w:rsidRDefault="00D04FCA" w:rsidP="00D04FCA" w:rsidR="00D04FCA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</w:p>
    <w:p w:rsidRDefault="00D04FCA" w:rsidP="00D04FCA" w:rsidR="00D04FCA" w:rsidRPr="00D04FCA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FC7989" w:rsidR="00DB052E" w:rsidRPr="00FC79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sectPr w:rsidSect="008A1375" w:rsidR="00DB052E" w:rsidRPr="00FC79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D04FCA" w:rsidRPr="008A1375">
      <w:rPr>
        <w:rFonts w:cs="Times New Roman" w:hAnsi="Times New Roman" w:ascii="Times New Roman"/>
        <w:sz w:val="24"/>
        <w:szCs w:val="24"/>
      </w:rPr>
      <w:t>Poslovni broj: 6 St-</w:t>
    </w:r>
    <w:r w:rsidR="00D04FCA">
      <w:rPr>
        <w:rFonts w:cs="Times New Roman" w:hAnsi="Times New Roman" w:ascii="Times New Roman"/>
        <w:sz w:val="24"/>
        <w:szCs w:val="24"/>
      </w:rPr>
      <w:t>16/2019-6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FCA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D04FCA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D04FCA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D04FCA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4413EB">
      <w:rPr>
        <w:rFonts w:cs="Times New Roman" w:hAnsi="Times New Roman" w:ascii="Times New Roman"/>
        <w:sz w:val="24"/>
        <w:szCs w:val="24"/>
      </w:rPr>
      <w:t>16</w:t>
    </w:r>
    <w:r w:rsidR="00A14684">
      <w:rPr>
        <w:rFonts w:cs="Times New Roman" w:hAnsi="Times New Roman" w:ascii="Times New Roman"/>
        <w:sz w:val="24"/>
        <w:szCs w:val="24"/>
      </w:rPr>
      <w:t>/</w:t>
    </w:r>
    <w:r w:rsidR="004413EB">
      <w:rPr>
        <w:rFonts w:cs="Times New Roman" w:hAnsi="Times New Roman" w:ascii="Times New Roman"/>
        <w:sz w:val="24"/>
        <w:szCs w:val="24"/>
      </w:rPr>
      <w:t>2019</w:t>
    </w:r>
    <w:r w:rsidR="00FC7989">
      <w:rPr>
        <w:rFonts w:cs="Times New Roman" w:hAnsi="Times New Roman" w:ascii="Times New Roman"/>
        <w:sz w:val="24"/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4413EB"/>
    <w:rsid w:val="005868B4"/>
    <w:rsid w:val="00614CDB"/>
    <w:rsid w:val="00631B0D"/>
    <w:rsid w:val="006534AF"/>
    <w:rsid w:val="006601D9"/>
    <w:rsid w:val="006E749A"/>
    <w:rsid w:val="007F7A44"/>
    <w:rsid w:val="008A1375"/>
    <w:rsid w:val="008C0048"/>
    <w:rsid w:val="00912DA0"/>
    <w:rsid w:val="00991487"/>
    <w:rsid w:val="00A14684"/>
    <w:rsid w:val="00A47AF9"/>
    <w:rsid w:val="00A678E7"/>
    <w:rsid w:val="00B30061"/>
    <w:rsid w:val="00B524EA"/>
    <w:rsid w:val="00BB32F9"/>
    <w:rsid w:val="00C75AA3"/>
    <w:rsid w:val="00CD4B92"/>
    <w:rsid w:val="00CE59C4"/>
    <w:rsid w:val="00CF6DA4"/>
    <w:rsid w:val="00D04FCA"/>
    <w:rsid w:val="00DB052E"/>
    <w:rsid w:val="00DB6C74"/>
    <w:rsid w:val="00DC48C1"/>
    <w:rsid w:val="00DE008D"/>
    <w:rsid w:val="00DF3F3E"/>
    <w:rsid w:val="00E20616"/>
    <w:rsid w:val="00E47925"/>
    <w:rsid w:val="00EC7348"/>
    <w:rsid w:val="00F408A2"/>
    <w:rsid w:val="00F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04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FC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4FC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4FC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4FC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04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FC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4FC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4FC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4FC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62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2019.</izvorni_sadrzaj>
    <derivirana_varijabla naziv="DomainObject.Predmet.DatumOsnivanja_1">10.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St-16/2019</izvorni_sadrzaj>
    <derivirana_varijabla naziv="DomainObject.Predmet.OznakaBroj_1">St-16/2019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GONDOLA j.d.o.o. za turizam i usluge</izvorni_sadrzaj>
    <derivirana_varijabla naziv="DomainObject.Predmet.ProtustrankaFormated_1">  PLAVA GONDOLA j.d.o.o. za turizam i usluge</derivirana_varijabla>
  </DomainObject.Predmet.ProtustrankaFormated>
  <DomainObject.Predmet.ProtustrankaFormatedOIB>
    <izvorni_sadrzaj>  PLAVA GONDOLA j.d.o.o. za turizam i usluge, OIB 61795419251</izvorni_sadrzaj>
    <derivirana_varijabla naziv="DomainObject.Predmet.ProtustrankaFormatedOIB_1">  PLAVA GONDOLA j.d.o.o. za turizam i usluge, OIB 61795419251</derivirana_varijabla>
  </DomainObject.Predmet.ProtustrankaFormatedOIB>
  <DomainObject.Predmet.ProtustrankaFormatedWithAdress>
    <izvorni_sadrzaj> PLAVA GONDOLA j.d.o.o. za turizam i usluge, Bana Josipa Jelačića 30, 22000 Šibenik</izvorni_sadrzaj>
    <derivirana_varijabla naziv="DomainObject.Predmet.ProtustrankaFormatedWithAdress_1"> PLAVA GONDOLA j.d.o.o. za turizam i usluge, Bana Josipa Jelačića 30, 22000 Šibenik</derivirana_varijabla>
  </DomainObject.Predmet.ProtustrankaFormatedWithAdress>
  <DomainObject.Predmet.ProtustrankaFormatedWithAdressOIB>
    <izvorni_sadrzaj> PLAVA GONDOLA j.d.o.o. za turizam i usluge, OIB 61795419251, Bana Josipa Jelačića 30, 22000 Šibenik</izvorni_sadrzaj>
    <derivirana_varijabla naziv="DomainObject.Predmet.ProtustrankaFormatedWithAdressOIB_1"> PLAVA GONDOLA j.d.o.o. za turizam i usluge, OIB 61795419251, Bana Josipa Jelačića 30, 22000 Šibenik</derivirana_varijabla>
  </DomainObject.Predmet.ProtustrankaFormatedWithAdressOIB>
  <DomainObject.Predmet.ProtustrankaWithAdress>
    <izvorni_sadrzaj>PLAVA GONDOLA j.d.o.o. za turizam i usluge Bana Josipa Jelačića 30, 22000 Šibenik</izvorni_sadrzaj>
    <derivirana_varijabla naziv="DomainObject.Predmet.ProtustrankaWithAdress_1">PLAVA GONDOLA j.d.o.o. za turizam i usluge Bana Josipa Jelačića 30, 22000 Šibenik</derivirana_varijabla>
  </DomainObject.Predmet.ProtustrankaWithAdress>
  <DomainObject.Predmet.ProtustrankaWithAdressOIB>
    <izvorni_sadrzaj>PLAVA GONDOLA j.d.o.o. za turizam i usluge, OIB 61795419251, Bana Josipa Jelačića 30, 22000 Šibenik</izvorni_sadrzaj>
    <derivirana_varijabla naziv="DomainObject.Predmet.ProtustrankaWithAdressOIB_1">PLAVA GONDOLA j.d.o.o. za turizam i usluge, OIB 61795419251, Bana Josipa Jelačića 30, 22000 Šibenik</derivirana_varijabla>
  </DomainObject.Predmet.ProtustrankaWithAdressOIB>
  <DomainObject.Predmet.ProtustrankaNazivFormated>
    <izvorni_sadrzaj>PLAVA GONDOLA j.d.o.o. za turizam i usluge</izvorni_sadrzaj>
    <derivirana_varijabla naziv="DomainObject.Predmet.ProtustrankaNazivFormated_1">PLAVA GONDOLA j.d.o.o. za turizam i usluge</derivirana_varijabla>
  </DomainObject.Predmet.ProtustrankaNazivFormated>
  <DomainObject.Predmet.ProtustrankaNazivFormatedOIB>
    <izvorni_sadrzaj>PLAVA GONDOLA j.d.o.o. za turizam i usluge, OIB 61795419251</izvorni_sadrzaj>
    <derivirana_varijabla naziv="DomainObject.Predmet.ProtustrankaNazivFormatedOIB_1">PLAVA GONDOLA j.d.o.o. za turizam i usluge, OIB 61795419251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PLAVA GONDOLA j.d.o.o. za turizam i usluge</item>
    </izvorni_sadrzaj>
    <derivirana_varijabla naziv="DomainObject.Predmet.ProtuStrankaListFormated_1">
      <item>PLAVA GONDOLA j.d.o.o. za turizam i usluge</item>
    </derivirana_varijabla>
  </DomainObject.Predmet.ProtuStrankaListFormated>
  <DomainObject.Predmet.ProtuStrankaListFormatedOIB>
    <izvorni_sadrzaj>
      <item>PLAVA GONDOLA j.d.o.o. za turizam i usluge, OIB 61795419251</item>
    </izvorni_sadrzaj>
    <derivirana_varijabla naziv="DomainObject.Predmet.ProtuStrankaListFormatedOIB_1">
      <item>PLAVA GONDOLA j.d.o.o. za turizam i usluge, OIB 61795419251</item>
    </derivirana_varijabla>
  </DomainObject.Predmet.ProtuStrankaListFormatedOIB>
  <DomainObject.Predmet.ProtuStrankaListFormatedWithAdress>
    <izvorni_sadrzaj>
      <item>PLAVA GONDOLA j.d.o.o. za turizam i usluge, Bana Josipa Jelačića 30, 22000 Šibenik</item>
    </izvorni_sadrzaj>
    <derivirana_varijabla naziv="DomainObject.Predmet.ProtuStrankaListFormatedWithAdress_1">
      <item>PLAVA GONDOLA j.d.o.o. za turizam i usluge, Bana Josipa Jelačića 30, 22000 Šibenik</item>
    </derivirana_varijabla>
  </DomainObject.Predmet.ProtuStrankaListFormatedWithAdress>
  <DomainObject.Predmet.ProtuStrankaListFormatedWithAdressOIB>
    <izvorni_sadrzaj>
      <item>PLAVA GONDOLA j.d.o.o. za turizam i usluge, OIB 61795419251, Bana Josipa Jelačića 30, 22000 Šibenik</item>
    </izvorni_sadrzaj>
    <derivirana_varijabla naziv="DomainObject.Predmet.ProtuStrankaListFormatedWithAdressOIB_1">
      <item>PLAVA GONDOLA j.d.o.o. za turizam i usluge, OIB 61795419251, Bana Josipa Jelačića 30, 22000 Šibenik</item>
    </derivirana_varijabla>
  </DomainObject.Predmet.ProtuStrankaListFormatedWithAdressOIB>
  <DomainObject.Predmet.ProtuStrankaListNazivFormated>
    <izvorni_sadrzaj>
      <item>PLAVA GONDOLA j.d.o.o. za turizam i usluge</item>
    </izvorni_sadrzaj>
    <derivirana_varijabla naziv="DomainObject.Predmet.ProtuStrankaListNazivFormated_1">
      <item>PLAVA GONDOLA j.d.o.o. za turizam i usluge</item>
    </derivirana_varijabla>
  </DomainObject.Predmet.ProtuStrankaListNazivFormated>
  <DomainObject.Predmet.ProtuStrankaListNazivFormatedOIB>
    <izvorni_sadrzaj>
      <item>PLAVA GONDOLA j.d.o.o. za turizam i usluge, OIB 61795419251</item>
    </izvorni_sadrzaj>
    <derivirana_varijabla naziv="DomainObject.Predmet.ProtuStrankaListNazivFormatedOIB_1">
      <item>PLAVA GONDOLA j.d.o.o. za turizam i usluge, OIB 61795419251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PLAVA GONDOLA j.d.o.o. za turizam i usluge</izvorni_sadrzaj>
    <derivirana_varijabla naziv="DomainObject.Predmet.ProtustrankaIDrugi_1">PLAVA GONDOLA j.d.o.o.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PLAVA GONDOLA j.d.o.o. za turizam i usluge, OIB 61795419251, Bana Josipa Jelačića 30, 22000 Šibenik</izvorni_sadrzaj>
    <derivirana_varijabla naziv="DomainObject.Predmet.ProtustrankaIDrugiAdressOIB_1">PLAVA GONDOLA j.d.o.o. za turizam i usluge, OIB 61795419251, Bana Josipa Jelačića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PLAVA GONDOLA j.d.o.o. za turizam i usluge</item>
    </izvorni_sadrzaj>
    <derivirana_varijabla naziv="DomainObject.Predmet.SudioniciListNaziv_1">
      <item>FINA - Podružnica Šibenik</item>
      <item>PLAVA GONDOLA j.d.o.o.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PLAVA GONDOLA j.d.o.o. za turizam i usluge, OIB 61795419251, Bana Josipa Jelačića 30,22000 Šibenik</item>
    </izvorni_sadrzaj>
    <derivirana_varijabla naziv="DomainObject.Predmet.SudioniciListAdressOIB_1">
      <item>FINA - Podružnica Šibenik, OIB 85821130368, Perivoj L. Marune 1,22000 Šibenik</item>
      <item>PLAVA GONDOLA j.d.o.o. za turizam i usluge, OIB 61795419251, Bana Josipa Jelačića 30,22000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61795419251</item>
    </izvorni_sadrzaj>
    <derivirana_varijabla naziv="DomainObject.Predmet.SudioniciListNazivOIB_1">
      <item>, OIB 85821130368</item>
      <item>, OIB 61795419251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St-16/2019-2</izvorni_sadrzaj>
    <derivirana_varijabla naziv="DomainObject.PredzadnjaOdlukaIzPredmeta.Oznaka_1">St-16/2019-2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2082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2019-01-30T12:53:00Z</dcterms:created>
  <dc:creator>wsadmin</dc:creator>
  <cp:lastModifiedBy>Kristina Njegovan</cp:lastModifiedBy>
  <cp:lastPrinted>2019-01-30T12:52:00Z</cp:lastPrinted>
  <dcterms:modified xmlns:xsi="http://www.w3.org/2001/XMLSchema-instance" xsi:type="dcterms:W3CDTF">2019-01-30T14:05:00Z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(St-16-19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