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5a94" w14:paraId="b6e5a94" w:rsidRDefault="006E48FE" w:rsidP="006E48FE" w:rsidR="006E48FE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8FE" w:rsidP="006E48FE" w:rsidR="006E48FE">
      <w:r>
        <w:t xml:space="preserve">         REPUBLIKA HRVATSKA</w:t>
      </w:r>
    </w:p>
    <w:p w:rsidRDefault="006E48FE" w:rsidP="006E48FE" w:rsidR="006E48FE">
      <w:r>
        <w:t xml:space="preserve"> TRGOVAČKI SUD U VARAŽDINU</w:t>
      </w:r>
    </w:p>
    <w:p w:rsidRDefault="006E48FE" w:rsidP="006E48FE" w:rsidR="006E48FE">
      <w:r>
        <w:t xml:space="preserve">           Braće Radića 2, Varaždin</w:t>
      </w:r>
    </w:p>
    <w:p w:rsidRDefault="006E48FE" w:rsidP="006E48FE" w:rsidR="006E48FE"/>
    <w:p w:rsidRDefault="006E48FE" w:rsidP="006E48FE" w:rsidR="006E48FE"/>
    <w:p w:rsidRDefault="006E48FE" w:rsidP="006E48FE" w:rsidR="006E48FE">
      <w:pPr>
        <w:jc w:val="center"/>
      </w:pPr>
      <w:r>
        <w:t>U  I M E  R E P U B L I K E  H R V A T S K E</w:t>
      </w:r>
    </w:p>
    <w:p w:rsidRDefault="006E48FE" w:rsidP="006E48FE" w:rsidR="006E48FE"/>
    <w:p w:rsidRDefault="006E48FE" w:rsidP="006E48FE" w:rsidR="006E48FE">
      <w:pPr>
        <w:jc w:val="center"/>
      </w:pPr>
      <w:r>
        <w:t>R J E Š E NJ E</w:t>
      </w:r>
    </w:p>
    <w:p w:rsidRDefault="006E48FE" w:rsidP="006E48FE" w:rsidR="006E48FE"/>
    <w:p w:rsidRDefault="006E48FE" w:rsidP="006E48FE" w:rsidR="006E48FE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>, kao stečajnom sucu u predmetu povodom zahtjeva Financijske agencije Regionalni centar Zagreb, Podružnica Varaždin, Augusta Cesarca 2, Varaždin, za pokretanje skraćenog stečajnog postupka protiv dužnika</w:t>
      </w:r>
      <w:r w:rsidR="00797E06">
        <w:t xml:space="preserve"> KRISWALD d.o.o., Kamešnica 7, 48267 Sveti Petar </w:t>
      </w:r>
      <w:proofErr w:type="spellStart"/>
      <w:r w:rsidR="00797E06">
        <w:t>Orehovec</w:t>
      </w:r>
      <w:proofErr w:type="spellEnd"/>
      <w:r w:rsidR="00797E06">
        <w:t>, OIB: 24605869821</w:t>
      </w:r>
      <w:r>
        <w:t xml:space="preserve">, </w:t>
      </w:r>
      <w:r w:rsidRPr="00C74C02">
        <w:t xml:space="preserve">dana </w:t>
      </w:r>
      <w:r w:rsidR="00797E06" w:rsidRPr="00C74C02">
        <w:t>28</w:t>
      </w:r>
      <w:r w:rsidRPr="00C74C02">
        <w:t xml:space="preserve">. prosinca </w:t>
      </w:r>
      <w:r>
        <w:t xml:space="preserve">2015. </w:t>
      </w:r>
    </w:p>
    <w:p w:rsidRDefault="006E48FE" w:rsidP="006E48FE" w:rsidR="006E48FE">
      <w:pPr>
        <w:jc w:val="both"/>
      </w:pPr>
    </w:p>
    <w:p w:rsidRDefault="006E48FE" w:rsidP="006E48FE" w:rsidR="006E48FE">
      <w:pPr>
        <w:jc w:val="center"/>
      </w:pPr>
      <w:r>
        <w:t>r i j e š i o  j e</w:t>
      </w:r>
    </w:p>
    <w:p w:rsidRDefault="006E48FE" w:rsidP="006E48FE" w:rsidR="006E48FE"/>
    <w:p w:rsidRDefault="006E48FE" w:rsidP="006E48FE" w:rsidR="006E48FE">
      <w:pPr>
        <w:ind w:firstLine="708"/>
        <w:jc w:val="both"/>
      </w:pPr>
      <w:r>
        <w:t xml:space="preserve">I/ Otvara se stečajni postupak nad stečajnim dužnikom </w:t>
      </w:r>
      <w:r w:rsidR="00797E06">
        <w:t xml:space="preserve">KRISWALD d.o.o., Kamešnica 7, 48267 Sveti Petar </w:t>
      </w:r>
      <w:proofErr w:type="spellStart"/>
      <w:r w:rsidR="00797E06">
        <w:t>Orehovec</w:t>
      </w:r>
      <w:proofErr w:type="spellEnd"/>
      <w:r w:rsidR="00797E06">
        <w:t>, OIB: 24605869821</w:t>
      </w:r>
      <w:r>
        <w:t xml:space="preserve">, s </w:t>
      </w:r>
      <w:r w:rsidRPr="00C74C02">
        <w:t xml:space="preserve">danom </w:t>
      </w:r>
      <w:r w:rsidR="00797E06" w:rsidRPr="00C74C02">
        <w:t>28</w:t>
      </w:r>
      <w:r w:rsidRPr="00C74C02">
        <w:t xml:space="preserve">. prosinca </w:t>
      </w:r>
      <w:r>
        <w:t>2015. u 15,00 sati.</w:t>
      </w:r>
    </w:p>
    <w:p w:rsidRDefault="006E48FE" w:rsidP="006E48FE" w:rsidR="006E48FE">
      <w:pPr>
        <w:jc w:val="both"/>
      </w:pPr>
    </w:p>
    <w:p w:rsidRDefault="006E48FE" w:rsidP="006E48FE" w:rsidR="006E48FE">
      <w:pPr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797E06">
        <w:t xml:space="preserve">KRISWALD d.o.o., Kamešnica 7, 48267 Sveti Petar </w:t>
      </w:r>
      <w:proofErr w:type="spellStart"/>
      <w:r w:rsidR="00797E06">
        <w:t>Orehovec</w:t>
      </w:r>
      <w:proofErr w:type="spellEnd"/>
      <w:r w:rsidR="00797E06">
        <w:t>, OIB: 24605869821</w:t>
      </w:r>
      <w:r>
        <w:t>.</w:t>
      </w:r>
    </w:p>
    <w:p w:rsidRDefault="006E48FE" w:rsidP="006E48FE" w:rsidR="006E48FE">
      <w:pPr>
        <w:jc w:val="both"/>
      </w:pPr>
    </w:p>
    <w:p w:rsidRDefault="006E48FE" w:rsidP="006E48FE" w:rsidR="006E48FE" w:rsidRPr="00C74C02">
      <w:pPr>
        <w:ind w:firstLine="708"/>
        <w:jc w:val="both"/>
      </w:pPr>
      <w:r>
        <w:t xml:space="preserve">III/ Za stečajnog upravitelja imenuje se </w:t>
      </w:r>
      <w:r w:rsidR="00C74C02" w:rsidRPr="00C74C02">
        <w:t xml:space="preserve">Marijan </w:t>
      </w:r>
      <w:proofErr w:type="spellStart"/>
      <w:r w:rsidR="00C74C02" w:rsidRPr="00C74C02">
        <w:t>Drljanovčan</w:t>
      </w:r>
      <w:proofErr w:type="spellEnd"/>
      <w:r w:rsidR="00C74C02" w:rsidRPr="00C74C02">
        <w:t xml:space="preserve">, Antuna Mihanovića 131, 48326 </w:t>
      </w:r>
      <w:proofErr w:type="spellStart"/>
      <w:r w:rsidR="00C74C02" w:rsidRPr="00C74C02">
        <w:t>Miholjanec</w:t>
      </w:r>
      <w:proofErr w:type="spellEnd"/>
      <w:r w:rsidR="00C74C02" w:rsidRPr="00C74C02">
        <w:t>, OIB: 49708160625.</w:t>
      </w:r>
    </w:p>
    <w:p w:rsidRDefault="006E48FE" w:rsidP="006E48FE" w:rsidR="006E48FE">
      <w:pPr>
        <w:jc w:val="both"/>
        <w:rPr>
          <w:color w:val="FF0000"/>
        </w:rPr>
      </w:pPr>
    </w:p>
    <w:p w:rsidRDefault="006E48FE" w:rsidP="006E48FE" w:rsidR="006E48FE">
      <w:pPr>
        <w:ind w:firstLine="708"/>
        <w:jc w:val="both"/>
      </w:pPr>
      <w:r>
        <w:t>IV/ Ovo rješenje objavit će se na e-oglasnoj ploči suda.</w:t>
      </w:r>
    </w:p>
    <w:p w:rsidRDefault="006E48FE" w:rsidP="006E48FE" w:rsidR="006E48FE">
      <w:pPr>
        <w:jc w:val="both"/>
      </w:pPr>
    </w:p>
    <w:p w:rsidRDefault="006E48FE" w:rsidP="006E48FE" w:rsidR="006E48FE">
      <w:pPr>
        <w:ind w:firstLine="708"/>
        <w:jc w:val="both"/>
      </w:pPr>
      <w:r>
        <w:t xml:space="preserve">V/ Po pravomoćnosti ovoga rješenja stečajni dužnik </w:t>
      </w:r>
      <w:r w:rsidR="00797E06">
        <w:t xml:space="preserve">KRISWALD d.o.o., Kamešnica 7, 48267 Sveti Petar </w:t>
      </w:r>
      <w:proofErr w:type="spellStart"/>
      <w:r w:rsidR="00797E06">
        <w:t>Orehovec</w:t>
      </w:r>
      <w:proofErr w:type="spellEnd"/>
      <w:r w:rsidR="00797E06">
        <w:t>, OIB: 24605869821</w:t>
      </w:r>
      <w:r>
        <w:t>, biti će brisan iz sudskog registra.</w:t>
      </w:r>
    </w:p>
    <w:p w:rsidRDefault="006E48FE" w:rsidP="006E48FE" w:rsidR="006E48FE"/>
    <w:p w:rsidRDefault="006E48FE" w:rsidP="006E48FE" w:rsidR="006E48FE"/>
    <w:p w:rsidRDefault="006E48FE" w:rsidP="006E48FE" w:rsidR="006E48FE">
      <w:pPr>
        <w:jc w:val="center"/>
      </w:pPr>
      <w:r>
        <w:t>Obrazloženje</w:t>
      </w:r>
    </w:p>
    <w:p w:rsidRDefault="006E48FE" w:rsidP="006E48FE" w:rsidR="006E48FE"/>
    <w:p w:rsidRDefault="006E48FE" w:rsidP="006E48FE" w:rsidR="006E48FE">
      <w:pPr>
        <w:jc w:val="both"/>
      </w:pPr>
      <w:r>
        <w:tab/>
      </w:r>
      <w:r w:rsidR="00797E06">
        <w:t>Predlagatelj je dana 29</w:t>
      </w:r>
      <w:r>
        <w:t xml:space="preserve">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6E48FE" w:rsidP="006E48FE" w:rsidR="006E48FE"/>
    <w:p w:rsidRDefault="006E48FE" w:rsidP="006E48FE" w:rsidR="006E48FE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6E48FE" w:rsidP="006E48FE" w:rsidR="006E48FE"/>
    <w:p w:rsidRDefault="006E48FE" w:rsidP="006E48FE" w:rsidR="006E48FE"/>
    <w:p w:rsidRDefault="006E48FE" w:rsidP="006E48FE" w:rsidR="006E48FE">
      <w:pPr>
        <w:jc w:val="center"/>
      </w:pPr>
      <w:r>
        <w:t xml:space="preserve">U </w:t>
      </w:r>
      <w:r w:rsidRPr="00C74C02">
        <w:t xml:space="preserve">Varaždinu, </w:t>
      </w:r>
      <w:r w:rsidR="00797E06" w:rsidRPr="00C74C02">
        <w:t>28</w:t>
      </w:r>
      <w:r w:rsidRPr="00C74C02">
        <w:t xml:space="preserve">. prosinca </w:t>
      </w:r>
      <w:r>
        <w:t>2015.</w:t>
      </w:r>
    </w:p>
    <w:p w:rsidRDefault="006E48FE" w:rsidP="006E48FE" w:rsidR="006E48FE">
      <w:pPr>
        <w:jc w:val="center"/>
      </w:pPr>
    </w:p>
    <w:p w:rsidRDefault="006E48FE" w:rsidP="006E48FE" w:rsidR="006E48FE">
      <w:pPr>
        <w:jc w:val="center"/>
      </w:pPr>
    </w:p>
    <w:p w:rsidRDefault="006E48FE" w:rsidP="006E48FE" w:rsidR="006E48FE">
      <w:pPr>
        <w:ind w:left="4956"/>
        <w:jc w:val="center"/>
      </w:pPr>
      <w:r>
        <w:t>Sudac</w:t>
      </w:r>
    </w:p>
    <w:p w:rsidRDefault="006E48FE" w:rsidP="006E48FE" w:rsidR="006E48FE">
      <w:pPr>
        <w:ind w:left="4956"/>
        <w:jc w:val="center"/>
      </w:pPr>
    </w:p>
    <w:p w:rsidRDefault="006E48FE" w:rsidP="006E48FE" w:rsidR="006E48FE">
      <w:pPr>
        <w:ind w:left="4956"/>
        <w:jc w:val="center"/>
      </w:pPr>
      <w:r>
        <w:t>Radovan Raduka</w:t>
      </w:r>
    </w:p>
    <w:p w:rsidRDefault="006E48FE" w:rsidP="006E48FE" w:rsidR="006E48FE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E48FE" w:rsidP="006E48FE" w:rsidR="006E48FE">
      <w:r>
        <w:t xml:space="preserve">                                               </w:t>
      </w:r>
    </w:p>
    <w:p w:rsidRDefault="006E48FE" w:rsidP="006E48FE" w:rsidR="006E48FE">
      <w:r>
        <w:tab/>
        <w:t xml:space="preserve">UPUTA O PRAVNOM LIJEKU: </w:t>
      </w:r>
    </w:p>
    <w:p w:rsidRDefault="006E48FE" w:rsidP="006E48FE" w:rsidR="006E48FE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6E48FE" w:rsidP="006E48FE" w:rsidR="006E48FE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E48FE" w:rsidP="006E48FE" w:rsidR="006E48FE"/>
    <w:p w:rsidRDefault="006E48FE" w:rsidP="006E48FE" w:rsidR="006E48FE"/>
    <w:p w:rsidRDefault="006E48FE" w:rsidP="006E48FE" w:rsidR="006E48FE">
      <w:r>
        <w:t>DNA:</w:t>
      </w:r>
    </w:p>
    <w:p w:rsidRDefault="006E48FE" w:rsidP="006E48FE" w:rsidR="006E48FE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E48FE" w:rsidP="006E48FE" w:rsidR="006E48FE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6E48FE" w:rsidP="006E48FE" w:rsidR="006E48FE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</w:t>
      </w:r>
      <w:r w:rsidR="00797E06">
        <w:t xml:space="preserve">KRISWALD d.o.o., Kamešnica 7, 48267 Sveti Petar </w:t>
      </w:r>
      <w:proofErr w:type="spellStart"/>
      <w:r w:rsidR="00797E06">
        <w:t>Orehovec</w:t>
      </w:r>
      <w:proofErr w:type="spellEnd"/>
    </w:p>
    <w:p w:rsidRDefault="006E48FE" w:rsidP="006E48FE" w:rsidR="006E48FE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797E06" w:rsidP="006E48FE" w:rsidR="006E48FE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Kristina </w:t>
      </w:r>
      <w:proofErr w:type="spellStart"/>
      <w:r>
        <w:t>Jendrek</w:t>
      </w:r>
      <w:proofErr w:type="spellEnd"/>
      <w:r>
        <w:t xml:space="preserve">, 48269 Kamešnica, </w:t>
      </w:r>
      <w:proofErr w:type="spellStart"/>
      <w:r>
        <w:t>Hrlci</w:t>
      </w:r>
      <w:proofErr w:type="spellEnd"/>
      <w:r>
        <w:t xml:space="preserve"> 7</w:t>
      </w:r>
    </w:p>
    <w:p w:rsidRDefault="006E48FE" w:rsidP="006E48FE" w:rsidR="006E48FE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>Ispostava Koprivnica, 48000 Koprivnica, Hrvatske državnosti 7</w:t>
      </w:r>
    </w:p>
    <w:p w:rsidRDefault="006E48FE" w:rsidP="006E48FE" w:rsidR="006E48FE">
      <w:pPr>
        <w:numPr>
          <w:ilvl w:val="0"/>
          <w:numId w:val="1"/>
        </w:numPr>
      </w:pPr>
      <w:r>
        <w:t xml:space="preserve">Stečajni upravitelj </w:t>
      </w:r>
      <w:r w:rsidR="00C74C02" w:rsidRPr="00C74C02">
        <w:t xml:space="preserve">Marijan </w:t>
      </w:r>
      <w:proofErr w:type="spellStart"/>
      <w:r w:rsidR="00C74C02" w:rsidRPr="00C74C02">
        <w:t>Drljanovčan</w:t>
      </w:r>
      <w:proofErr w:type="spellEnd"/>
      <w:r w:rsidR="00C74C02" w:rsidRPr="00C74C02">
        <w:t xml:space="preserve">, Antuna Mihanovića 131, 48326 </w:t>
      </w:r>
      <w:proofErr w:type="spellStart"/>
      <w:r w:rsidR="00C74C02" w:rsidRPr="00C74C02">
        <w:t>Miholjanec</w:t>
      </w:r>
      <w:bookmarkStart w:name="_GoBack" w:id="0"/>
      <w:bookmarkEnd w:id="0"/>
      <w:proofErr w:type="spellEnd"/>
    </w:p>
    <w:p w:rsidRDefault="006E48FE" w:rsidP="006E48FE" w:rsidR="006E48FE">
      <w:pPr>
        <w:numPr>
          <w:ilvl w:val="0"/>
          <w:numId w:val="1"/>
        </w:numPr>
      </w:pPr>
      <w:r>
        <w:t>E-oglasna ploča suda</w:t>
      </w:r>
    </w:p>
    <w:p w:rsidRDefault="006E48FE" w:rsidP="006E48FE" w:rsidR="006E48FE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A85A2F" w:rsidR="00A85A2F"/>
    <w:sectPr w:rsidR="00A85A2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2C2" w:rsidP="006E48FE" w:rsidR="001C32C2">
      <w:r>
        <w:separator/>
      </w:r>
    </w:p>
  </w:endnote>
  <w:endnote w:id="0" w:type="continuationSeparator">
    <w:p w:rsidRDefault="001C32C2" w:rsidP="006E48FE" w:rsidR="001C3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2C2" w:rsidP="006E48FE" w:rsidR="001C32C2">
      <w:r>
        <w:separator/>
      </w:r>
    </w:p>
  </w:footnote>
  <w:footnote w:id="0" w:type="continuationSeparator">
    <w:p w:rsidRDefault="001C32C2" w:rsidP="006E48FE" w:rsidR="001C32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8FE" w:rsidP="006E48FE" w:rsidR="006E48FE">
    <w:pPr>
      <w:pStyle w:val="Zaglavlje"/>
      <w:jc w:val="right"/>
    </w:pPr>
    <w:r>
      <w:t>Poslovni broj: 1 St-289/15-5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33642D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636"/>
    <w:rsid w:val="001C32C2"/>
    <w:rsid w:val="006E48FE"/>
    <w:rsid w:val="00797E06"/>
    <w:rsid w:val="00A23C49"/>
    <w:rsid w:val="00A85A2F"/>
    <w:rsid w:val="00AF6636"/>
    <w:rsid w:val="00B61876"/>
    <w:rsid w:val="00C7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48FE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E48F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4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48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E48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48F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E48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48F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C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4C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4C0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4C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4C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48FE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E48F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4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48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E48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48F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E48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48F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C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4C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4C0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4C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4C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KRISWALD društvo s ograničenom odgovornošću za proizvodnju, promet i trgovinu drvetom</izvorni_sadrzaj>
    <derivirana_varijabla naziv="DomainObject.Predmet.ProtustrankaFormated_1">  KRISWALD društvo s ograničenom odgovornošću za proizvodnju, promet i trgovinu drvetom</derivirana_varijabla>
  </DomainObject.Predmet.ProtustrankaFormated>
  <DomainObject.Predmet.ProtustrankaFormatedOIB>
    <izvorni_sadrzaj>  KRISWALD društvo s ograničenom odgovornošću za proizvodnju, promet i trgovinu drvetom, OIB 24605869821</izvorni_sadrzaj>
    <derivirana_varijabla naziv="DomainObject.Predmet.ProtustrankaFormatedOIB_1">  KRISWALD društvo s ograničenom odgovornošću za proizvodnju, promet i trgovinu drvetom, OIB 24605869821</derivirana_varijabla>
  </DomainObject.Predmet.ProtustrankaFormatedOIB>
  <DomainObject.Predmet.ProtustrankaFormatedWithAdress>
    <izvorni_sadrzaj> KRISWALD društvo s ograničenom odgovornošću za proizvodnju, promet i trgovinu drvetom, Kamešnica 7, 48267 Sveti Petar Orehovec</izvorni_sadrzaj>
    <derivirana_varijabla naziv="DomainObject.Predmet.ProtustrankaFormatedWithAdress_1"> KRISWALD društvo s ograničenom odgovornošću za proizvodnju, promet i trgovinu drvetom, Kamešnica 7, 48267 Sveti Petar Orehovec</derivirana_varijabla>
  </DomainObject.Predmet.ProtustrankaFormatedWithAdress>
  <DomainObject.Predmet.ProtustrankaFormatedWithAdressOIB>
    <izvorni_sadrzaj> KRISWALD društvo s ograničenom odgovornošću za proizvodnju, promet i trgovinu drvetom, OIB 24605869821, Kamešnica 7, 48267 Sveti Petar Orehovec</izvorni_sadrzaj>
    <derivirana_varijabla naziv="DomainObject.Predmet.ProtustrankaFormatedWithAdressOIB_1"> KRISWALD društvo s ograničenom odgovornošću za proizvodnju, promet i trgovinu drvetom, OIB 24605869821, Kamešnica 7, 48267 Sveti Petar Orehovec</derivirana_varijabla>
  </DomainObject.Predmet.ProtustrankaFormatedWithAdressOIB>
  <DomainObject.Predmet.ProtustrankaWithAdress>
    <izvorni_sadrzaj>KRISWALD društvo s ograničenom odgovornošću za proizvodnju, promet i trgovinu drvetom Kamešnica 7, 48267 Sveti Petar Orehovec</izvorni_sadrzaj>
    <derivirana_varijabla naziv="DomainObject.Predmet.ProtustrankaWithAdress_1">KRISWALD društvo s ograničenom odgovornošću za proizvodnju, promet i trgovinu drvetom Kamešnica 7, 48267 Sveti Petar Orehovec</derivirana_varijabla>
  </DomainObject.Predmet.ProtustrankaWithAdress>
  <DomainObject.Predmet.ProtustrankaWithAdressOIB>
    <izvorni_sadrzaj>KRISWALD društvo s ograničenom odgovornošću za proizvodnju, promet i trgovinu drvetom, OIB 24605869821, Kamešnica 7, 48267 Sveti Petar Orehovec</izvorni_sadrzaj>
    <derivirana_varijabla naziv="DomainObject.Predmet.ProtustrankaWithAdressOIB_1">KRISWALD društvo s ograničenom odgovornošću za proizvodnju, promet i trgovinu drvetom, OIB 24605869821, Kamešnica 7, 48267 Sveti Petar Orehovec</derivirana_varijabla>
  </DomainObject.Predmet.ProtustrankaWithAdressOIB>
  <DomainObject.Predmet.ProtustrankaNazivFormated>
    <izvorni_sadrzaj>KRISWALD društvo s ograničenom odgovornošću za proizvodnju, promet i trgovinu drvetom</izvorni_sadrzaj>
    <derivirana_varijabla naziv="DomainObject.Predmet.ProtustrankaNazivFormated_1">KRISWALD društvo s ograničenom odgovornošću za proizvodnju, promet i trgovinu drvetom</derivirana_varijabla>
  </DomainObject.Predmet.ProtustrankaNazivFormated>
  <DomainObject.Predmet.ProtustrankaNazivFormatedOIB>
    <izvorni_sadrzaj>KRISWALD društvo s ograničenom odgovornošću za proizvodnju, promet i trgovinu drvetom, OIB 24605869821</izvorni_sadrzaj>
    <derivirana_varijabla naziv="DomainObject.Predmet.ProtustrankaNazivFormatedOIB_1">KRISWALD društvo s ograničenom odgovornošću za proizvodnju, promet i trgovinu drvetom, OIB 24605869821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KRISWALD društvo s ograničenom odgovornošću za proizvodnju, promet i trgovinu drvetom</item>
    </izvorni_sadrzaj>
    <derivirana_varijabla naziv="DomainObject.Predmet.ProtuStrankaListFormated_1">
      <item>KRISWALD društvo s ograničenom odgovornošću za proizvodnju, promet i trgovinu drvetom</item>
    </derivirana_varijabla>
  </DomainObject.Predmet.ProtuStrankaListFormated>
  <DomainObject.Predmet.ProtuStrankaListFormatedOIB>
    <izvorni_sadrzaj>
      <item>KRISWALD društvo s ograničenom odgovornošću za proizvodnju, promet i trgovinu drvetom, OIB 24605869821</item>
    </izvorni_sadrzaj>
    <derivirana_varijabla naziv="DomainObject.Predmet.ProtuStrankaListFormatedOIB_1">
      <item>KRISWALD društvo s ograničenom odgovornošću za proizvodnju, promet i trgovinu drvetom, OIB 24605869821</item>
    </derivirana_varijabla>
  </DomainObject.Predmet.ProtuStrankaListFormatedOIB>
  <DomainObject.Predmet.ProtuStrankaListFormatedWithAdress>
    <izvorni_sadrzaj>
      <item>KRISWALD društvo s ograničenom odgovornošću za proizvodnju, promet i trgovinu drvetom, Kamešnica 7, 48267 Sveti Petar Orehovec</item>
    </izvorni_sadrzaj>
    <derivirana_varijabla naziv="DomainObject.Predmet.ProtuStrankaListFormatedWithAdress_1">
      <item>KRISWALD društvo s ograničenom odgovornošću za proizvodnju, promet i trgovinu drvetom, Kamešnica 7, 48267 Sveti Petar Orehovec</item>
    </derivirana_varijabla>
  </DomainObject.Predmet.ProtuStrankaListFormatedWithAdress>
  <DomainObject.Predmet.ProtuStrankaListFormatedWithAdressOIB>
    <izvorni_sadrzaj>
      <item>KRISWALD društvo s ograničenom odgovornošću za proizvodnju, promet i trgovinu drvetom, OIB 24605869821, Kamešnica 7, 48267 Sveti Petar Orehovec</item>
    </izvorni_sadrzaj>
    <derivirana_varijabla naziv="DomainObject.Predmet.ProtuStrankaListFormatedWithAdressOIB_1">
      <item>KRISWALD društvo s ograničenom odgovornošću za proizvodnju, promet i trgovinu drvetom, OIB 24605869821, Kamešnica 7, 48267 Sveti Petar Orehovec</item>
    </derivirana_varijabla>
  </DomainObject.Predmet.ProtuStrankaListFormatedWithAdressOIB>
  <DomainObject.Predmet.ProtuStrankaListNazivFormated>
    <izvorni_sadrzaj>
      <item>KRISWALD društvo s ograničenom odgovornošću za proizvodnju, promet i trgovinu drvetom</item>
    </izvorni_sadrzaj>
    <derivirana_varijabla naziv="DomainObject.Predmet.ProtuStrankaListNazivFormated_1">
      <item>KRISWALD društvo s ograničenom odgovornošću za proizvodnju, promet i trgovinu drvetom</item>
    </derivirana_varijabla>
  </DomainObject.Predmet.ProtuStrankaListNazivFormated>
  <DomainObject.Predmet.ProtuStrankaListNazivFormatedOIB>
    <izvorni_sadrzaj>
      <item>KRISWALD društvo s ograničenom odgovornošću za proizvodnju, promet i trgovinu drvetom, OIB 24605869821</item>
    </izvorni_sadrzaj>
    <derivirana_varijabla naziv="DomainObject.Predmet.ProtuStrankaListNazivFormatedOIB_1">
      <item>KRISWALD društvo s ograničenom odgovornošću za proizvodnju, promet i trgovinu drvetom, OIB 24605869821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KRISWALD društvo s ograničenom odgovornošću za proizvodnju, promet i trgovinu drvetom</izvorni_sadrzaj>
    <derivirana_varijabla naziv="DomainObject.Predmet.ProtustrankaIDrugi_1">KRISWALD društvo s ograničenom odgovornošću za proizvodnju, promet i trgovinu drvetom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KRISWALD društvo s ograničenom odgovornošću za proizvodnju, promet i trgovinu drvetom, OIB 24605869821, Kamešnica 7, 48267 Sveti Petar Orehovec</izvorni_sadrzaj>
    <derivirana_varijabla naziv="DomainObject.Predmet.ProtustrankaIDrugiAdressOIB_1">KRISWALD društvo s ograničenom odgovornošću za proizvodnju, promet i trgovinu drvetom, OIB 24605869821, Kamešnica 7, 48267 Sveti Petar Orehovec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KRISWALD društvo s ograničenom odgovornošću za proizvodnju, promet i trgovinu drvetom</item>
      <item>e-Oglasna</item>
      <item>Sudski registar</item>
    </izvorni_sadrzaj>
    <derivirana_varijabla naziv="DomainObject.Predmet.SudioniciListNaziv_1">
      <item>Financijska agencija RC Podružnica Varaždin</item>
      <item>KRISWALD društvo s ograničenom odgovornošću za proizvodnju, promet i trgovinu drvetom</item>
      <item>e-Oglasna</item>
      <item>Sudski registar</item>
    </derivirana_varijabla>
  </DomainObject.Predmet.SudioniciListNaziv>
  <DomainObject.Predmet.SudioniciListAdressOIB>
    <izvorni_sadrzaj>
      <item>Financijska agencija RC Podružnica Varaždin, OIB 85821130368, A.Cesarca 2,42000 Varaždin</item>
      <item>KRISWALD društvo s ograničenom odgovornošću za proizvodnju, promet i trgovinu drvetom, OIB 24605869821, Kamešnica 7,48267 Sveti Petar Orehovec</item>
      <item>e-Oglasna</item>
      <item>Sudski registar, B.Radića 2,42000 Varaždin</item>
    </izvorni_sadrzaj>
    <derivirana_varijabla naziv="DomainObject.Predmet.SudioniciListAdressOIB_1">
      <item>Financijska agencija RC Podružnica Varaždin, OIB 85821130368, A.Cesarca 2,42000 Varaždin</item>
      <item>KRISWALD društvo s ograničenom odgovornošću za proizvodnju, promet i trgovinu drvetom, OIB 24605869821, Kamešnica 7,48267 Sveti Petar Orehovec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24605869821</item>
      <item>, OIB null</item>
      <item>, OIB null</item>
    </izvorni_sadrzaj>
    <derivirana_varijabla naziv="DomainObject.Predmet.SudioniciListNazivOIB_1">
      <item>, OIB 85821130368</item>
      <item>, OIB 24605869821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2908</properties:Characters>
  <properties:Lines>82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2015-12-18T11:56:00Z</dcterms:created>
  <dc:creator>Tea Meister</dc:creator>
  <dc:description/>
  <cp:keywords/>
  <cp:lastModifiedBy>Tea Meister</cp:lastModifiedBy>
  <cp:lastPrinted>2015-12-28T09:34:00Z</cp:lastPrinted>
  <dcterms:modified xmlns:xsi="http://www.w3.org/2001/XMLSchema-instance" xsi:type="dcterms:W3CDTF">2015-12-28T09:35:00Z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