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2707A" w:rsidR="0072707A">
        <w:tc>
          <w:tcPr>
            <w:tcW w:type="dxa" w:w="2985"/>
            <w:hideMark/>
          </w:tcPr>
          <w:p w:rsidRDefault="0072707A" w:rsidP="0072707A" w:rsidR="0072707A">
            <w:pPr>
              <w:spacing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707A" w:rsidP="0072707A" w:rsidR="0072707A">
            <w:pPr>
              <w:spacing w:after="0"/>
              <w:jc w:val="center"/>
            </w:pPr>
            <w:r>
              <w:t>Republika Hrvatska</w:t>
            </w:r>
          </w:p>
          <w:p w:rsidRDefault="0072707A" w:rsidP="0072707A" w:rsidR="0072707A">
            <w:pPr>
              <w:spacing w:after="0"/>
              <w:jc w:val="center"/>
            </w:pPr>
            <w:r>
              <w:t>Trgovački sud u Varaždinu</w:t>
            </w:r>
          </w:p>
          <w:p w:rsidRDefault="0072707A" w:rsidP="0072707A" w:rsidR="0072707A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a7740b1" w14:paraId="a7740b1" w:rsidRDefault="0072707A" w:rsidP="0072707A" w:rsidR="0072707A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</w:p>
    <w:p w:rsidRDefault="0072707A" w:rsidP="0072707A" w:rsidR="0072707A">
      <w:pPr>
        <w:spacing w:after="0"/>
        <w:jc w:val="both"/>
      </w:pPr>
      <w:r>
        <w:t xml:space="preserve">                                                                                                Poslovni broj: 3 Stpn-20/2014-18</w:t>
      </w:r>
    </w:p>
    <w:p w:rsidRDefault="0072707A" w:rsidP="0072707A" w:rsidR="0072707A">
      <w:pPr>
        <w:spacing w:after="0"/>
        <w:jc w:val="right"/>
      </w:pPr>
    </w:p>
    <w:p w:rsidRDefault="0072707A" w:rsidP="0072707A" w:rsidR="0072707A">
      <w:pPr>
        <w:spacing w:after="0"/>
        <w:jc w:val="right"/>
      </w:pP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center"/>
      </w:pPr>
      <w:r>
        <w:t>R E P U B L I K A   H R V A T S K A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center"/>
        <w:rPr>
          <w:lang w:val="en-US"/>
        </w:rPr>
      </w:pPr>
      <w:r>
        <w:t>R J E Š E NJ E</w:t>
      </w:r>
    </w:p>
    <w:p w:rsidRDefault="0072707A" w:rsidP="0072707A" w:rsidR="0072707A">
      <w:pPr>
        <w:spacing w:after="0"/>
        <w:jc w:val="center"/>
      </w:pP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  <w:r>
        <w:tab/>
        <w:t>Trgovački sud u Varaždinu, po sucu toga suda Jasni Lekić, u pravnoj stvari dužnika kao predlagatelja 5P INTERNATIONAL – društvo s ograničenom odgovornošću za proizvodnju trgovinu i prijevoz, skraćena tvrtka 5P INTERNATIONAL – d.o.o. Koprivnica, Varaždinska cesta 23, OIB: 64703662970, zastupan po punomoćniku Ivici Špikić, odvjetniku iz Ludbrega, V. Nazora 1, dana 25. svibnja 2018. godine,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center"/>
      </w:pPr>
      <w:r>
        <w:t>r i j e š i o   j e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ind w:firstLine="708"/>
        <w:jc w:val="both"/>
      </w:pPr>
      <w:r>
        <w:t>I/ Rješenje ovog suda broj 3 Stpn-20/14-8 od 11. srpnja 2014. ispravlja se na način da se naziv tvrtke predlagatelja-dužnika mijenja u drugom redu uvoda rješenja, te u drugom redu izreke rješenja, tako da tvrtka ispravno glasi: "5P INTERNATIONAL – društvo s ograničenom odgovornošću za proizvodnju trgovinu i prijevoz, skraćena tvrtka 5P INTERNATIONAL – d.o.o. Koprivnica, Varaždinska cesta 23, OIB: 64703662970".</w:t>
      </w:r>
    </w:p>
    <w:p w:rsidRDefault="0072707A" w:rsidP="0072707A" w:rsidR="0072707A">
      <w:pPr>
        <w:spacing w:after="0"/>
        <w:ind w:firstLine="708"/>
        <w:jc w:val="both"/>
      </w:pPr>
    </w:p>
    <w:p w:rsidRDefault="0072707A" w:rsidP="0072707A" w:rsidR="0072707A">
      <w:pPr>
        <w:spacing w:after="0"/>
        <w:ind w:firstLine="708"/>
        <w:jc w:val="both"/>
      </w:pPr>
      <w:r>
        <w:t>II/ Rješenje ovog suda broj 3 Stpn-20/14-8 od 11. srpnja 2014. ispravlja se na način da se u izreci rješenja pod točkom 34. naziv tvrtke vjerovnika ispravlja, tako da ispravno glasi: "INA-INDUSTRIJA NAFTE, d.d. Zagreb, Avenija V. Holjevca 10, OIB: 27759560625".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ind w:firstLine="708"/>
        <w:jc w:val="both"/>
      </w:pPr>
      <w:r>
        <w:t>III/ U svemu ostalom rješenje ovog suda broj 3 Stpn-20/14-8 od 11. srpnja 2014. ostaje neizmijenjeno.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center"/>
      </w:pPr>
      <w:r>
        <w:t>Obrazloženje</w:t>
      </w:r>
    </w:p>
    <w:p w:rsidRDefault="0072707A" w:rsidP="0072707A" w:rsidR="0072707A">
      <w:pPr>
        <w:spacing w:after="0"/>
        <w:jc w:val="center"/>
      </w:pPr>
    </w:p>
    <w:p w:rsidRDefault="0072707A" w:rsidP="0072707A" w:rsidR="0072707A">
      <w:pPr>
        <w:spacing w:after="0"/>
        <w:jc w:val="both"/>
      </w:pPr>
      <w:r>
        <w:tab/>
        <w:t>Vjerovnik INA-INDUSTRIJA NAFTE, d.d. Zagreb, podnio je prijedlog za ispravak rješenja, navodeći da je tvrtka dužnika prema izvatku iz sudskog registra sa crticom, pa ispravno glasi: "5P INTERNATIONAL – društvo s ograničenom odgovornošću za proizvodnju trgovinu i prijevoz, skraćena tvrtka 5P INTERNATIONAL – d.o.o. Koprivnica, Varaždinska cesta 23, OIB: 64703662970". Također ispravna tvrtka vjerovnika INA-INDUSTRIJA NAFTE, d.d., također je sa crticom, pa predlaže ispravak rješenja u tom smislu "INA-INDUSTRIJA NAFTE, d.d. Zagreb".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  <w:r>
        <w:lastRenderedPageBreak/>
        <w:tab/>
        <w:t>Sud je izvršio uvid u izvadak iz sudskog registra za dužnika i vjerovnika INA-INDUSTRIJA NAFTE, d.d., te utvrdio da je prijedlog za ispravak osnovan, te je stoga temeljem čl. 31. Zakona o financijskom poslovanju i predstečajnoj nagodbi (N.N. 108/12, 144/12, 81/13, 112/13, 71/15 i 78/15, dalje skraćeno: ZFPN) u svezi sa paragrafom 21. Zakona o sudskom izvanparničnom postupku iz 1934.g., te čl. 342. i 347. Zakona o parničnom postupku (N.N. 53/91, 91/92, 112/99, 88/01, 117/03, 88/05, 2/07, 84/08, 123/08, 57/11, 25/13 i 89/14, dalje u tekstu: ZPP-a), riješio na način kako to stoji u izreci ovog rješenja.</w:t>
      </w:r>
      <w:r>
        <w:tab/>
      </w:r>
    </w:p>
    <w:p w:rsidRDefault="0072707A" w:rsidP="0072707A" w:rsidR="0072707A">
      <w:pPr>
        <w:spacing w:after="0"/>
        <w:jc w:val="both"/>
      </w:pPr>
      <w:r>
        <w:t xml:space="preserve"> </w:t>
      </w:r>
    </w:p>
    <w:p w:rsidRDefault="0072707A" w:rsidP="0072707A" w:rsidR="0072707A">
      <w:pPr>
        <w:spacing w:after="0"/>
        <w:ind w:firstLine="708"/>
        <w:jc w:val="both"/>
      </w:pPr>
      <w:r>
        <w:t xml:space="preserve"> </w:t>
      </w:r>
    </w:p>
    <w:p w:rsidRDefault="0072707A" w:rsidP="0072707A" w:rsidR="0072707A">
      <w:pPr>
        <w:spacing w:after="0"/>
        <w:jc w:val="center"/>
      </w:pPr>
      <w:r>
        <w:t xml:space="preserve">Varaždin, 25. svibnja 2018. </w:t>
      </w:r>
    </w:p>
    <w:p w:rsidRDefault="0072707A" w:rsidP="0072707A" w:rsidR="0072707A">
      <w:pPr>
        <w:spacing w:after="0"/>
        <w:jc w:val="center"/>
      </w:pP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Sudac: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Jasna Lekić, v. r.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  <w:r>
        <w:tab/>
        <w:t>POUKA O PRAVNOM LIJEKU: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  <w:rPr>
          <w:b/>
          <w:lang w:val="en-US"/>
        </w:rPr>
      </w:pPr>
      <w:r>
        <w:tab/>
        <w:t xml:space="preserve">Protiv ovog rješenja dopuštena je žalba u roku od 8 dana od dana objave ovog rješenja na web stranicama Financijske agencije, time da se ista podnosi u 3 primjerka ovome sudu, a o istoj odlučuje Visoki trgovački sud RH.   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  <w:r>
        <w:t>DNA :  1. Pun. dužnika Ivica Špikić, odvjetnik iz Ludbrega, V. Nazora 1</w:t>
      </w:r>
    </w:p>
    <w:p w:rsidRDefault="0072707A" w:rsidP="0072707A" w:rsidR="0072707A">
      <w:pPr>
        <w:spacing w:after="0"/>
        <w:jc w:val="both"/>
      </w:pPr>
      <w:r>
        <w:t xml:space="preserve">             2. Pun. vjerovnika Ina-Industrija nafte d.d. – Tomislav Orehovec, odvjetnik u OD</w:t>
      </w:r>
    </w:p>
    <w:p w:rsidRDefault="0072707A" w:rsidP="0072707A" w:rsidR="0072707A">
      <w:pPr>
        <w:spacing w:after="0"/>
        <w:jc w:val="both"/>
      </w:pPr>
      <w:r>
        <w:t xml:space="preserve">                 Ilić, Orehovec &amp; partneri d.o.o. Zagreb, Smičiklasova 18</w:t>
      </w:r>
    </w:p>
    <w:p w:rsidRDefault="0072707A" w:rsidP="0072707A" w:rsidR="0072707A">
      <w:pPr>
        <w:spacing w:after="0"/>
        <w:jc w:val="both"/>
      </w:pPr>
      <w:r>
        <w:t xml:space="preserve">             3. Objava na web stranici Financijske agencije (Fina-Regionalni centar Zagreb, Ulica</w:t>
      </w:r>
    </w:p>
    <w:p w:rsidRDefault="0072707A" w:rsidP="0072707A" w:rsidR="0072707A">
      <w:pPr>
        <w:spacing w:after="0"/>
        <w:jc w:val="both"/>
      </w:pPr>
      <w:r>
        <w:t xml:space="preserve">                 grada Vukovara 70) </w:t>
      </w:r>
    </w:p>
    <w:p w:rsidRDefault="0072707A" w:rsidP="0072707A" w:rsidR="0072707A">
      <w:pPr>
        <w:spacing w:after="0"/>
        <w:jc w:val="both"/>
      </w:pPr>
      <w:r>
        <w:t xml:space="preserve">             4. Sudski registar ovoga suda</w:t>
      </w:r>
    </w:p>
    <w:p w:rsidRDefault="0072707A" w:rsidP="0072707A" w:rsidR="0072707A">
      <w:pPr>
        <w:spacing w:after="0"/>
        <w:jc w:val="both"/>
      </w:pPr>
      <w:r>
        <w:t xml:space="preserve">             5. e-Oglasna ploča ovoga suda</w:t>
      </w: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</w:p>
    <w:p w:rsidRDefault="0072707A" w:rsidP="0072707A" w:rsidR="0072707A">
      <w:pPr>
        <w:spacing w:after="0"/>
        <w:jc w:val="both"/>
      </w:pPr>
    </w:p>
    <w:p w:rsidRDefault="00AE649C" w:rsidP="0072707A" w:rsidR="00AE649C" w:rsidRPr="00B76F3C">
      <w:pPr>
        <w:pStyle w:val="NormaleSPIS"/>
        <w:spacing w:after="0"/>
      </w:pPr>
    </w:p>
    <w:p w:rsidRDefault="00AB4602" w:rsidP="0072707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2707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BBF" w:rsidP="00537B78" w:rsidR="003D2BBF">
      <w:r>
        <w:separator/>
      </w:r>
    </w:p>
  </w:endnote>
  <w:endnote w:id="0" w:type="continuationSeparator">
    <w:p w:rsidRDefault="003D2BBF" w:rsidP="00537B78" w:rsidR="003D2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BBF" w:rsidP="00537B78" w:rsidR="003D2BBF">
      <w:r>
        <w:separator/>
      </w:r>
    </w:p>
  </w:footnote>
  <w:footnote w:id="0" w:type="continuationSeparator">
    <w:p w:rsidRDefault="003D2BBF" w:rsidP="00537B78" w:rsidR="003D2B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2BBF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07A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6F42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Stpn-20/2014-18</izvorni_sadrzaj>
    <derivirana_varijabla naziv="DomainObject.Oznaka_1">Stpn-20/2014-18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2014.</izvorni_sadrzaj>
    <derivirana_varijabla naziv="DomainObject.Predmet.DatumOsnivanja_1">29.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2014.</izvorni_sadrzaj>
    <derivirana_varijabla naziv="DomainObject.Predmet.DatumRjesavanja_1">11.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Stpn-20/2014</izvorni_sadrzaj>
    <derivirana_varijabla naziv="DomainObject.Predmet.OznakaBroj_1">Stpn-20/2014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5P INTERNATIONAL - društvo s ograničenom odgovornošću za proizvodnju trgovinu i prijevoz</izvorni_sadrzaj>
    <derivirana_varijabla naziv="DomainObject.Predmet.StrankaFormated_1">  5P INTERNATIONAL - društvo s ograničenom odgovornošću za proizvodnju trgovinu i prijevoz</derivirana_varijabla>
  </DomainObject.Predmet.StrankaFormated>
  <DomainObject.Predmet.StrankaFormatedOIB>
    <izvorni_sadrzaj>  5P INTERNATIONAL - društvo s ograničenom odgovornošću za proizvodnju trgovinu i prijevoz, OIB 64703662970</izvorni_sadrzaj>
    <derivirana_varijabla naziv="DomainObject.Predmet.StrankaFormatedOIB_1">  5P INTERNATIONAL - društvo s ograničenom odgovornošću za proizvodnju trgovinu i prijevoz, OIB 64703662970</derivirana_varijabla>
  </DomainObject.Predmet.StrankaFormatedOIB>
  <DomainObject.Predmet.StrankaFormatedWithAdress>
    <izvorni_sadrzaj> 5P INTERNATIONAL - društvo s ograničenom odgovornošću za proizvodnju trgovinu i prijevoz, Varaždinska cesta 23, Koprivnica</izvorni_sadrzaj>
    <derivirana_varijabla naziv="DomainObject.Predmet.StrankaFormatedWithAdress_1"> 5P INTERNATIONAL - društvo s ograničenom odgovornošću za proizvodnju trgovinu i prijevoz, Varaždinska cesta 23, Koprivnica</derivirana_varijabla>
  </DomainObject.Predmet.StrankaFormatedWithAdress>
  <DomainObject.Predmet.StrankaFormatedWithAdressOIB>
    <izvorni_sadrzaj> 5P INTERNATIONAL - društvo s ograničenom odgovornošću za proizvodnju trgovinu i prijevoz, OIB 64703662970, Varaždinska cesta 23, Koprivnica</izvorni_sadrzaj>
    <derivirana_varijabla naziv="DomainObject.Predmet.StrankaFormatedWithAdressOIB_1"> 5P INTERNATIONAL - društvo s ograničenom odgovornošću za proizvodnju trgovinu i prijevoz, OIB 64703662970, Varaždinska cesta 23, Koprivnica</derivirana_varijabla>
  </DomainObject.Predmet.StrankaFormatedWithAdressOIB>
  <DomainObject.Predmet.StrankaWithAdress>
    <izvorni_sadrzaj>5P INTERNATIONAL - društvo s ograničenom odgovornošću za proizvodnju trgovinu i prijevoz Varaždinska cesta 23,Koprivnica</izvorni_sadrzaj>
    <derivirana_varijabla naziv="DomainObject.Predmet.StrankaWithAdress_1">5P INTERNATIONAL - društvo s ograničenom odgovornošću za proizvodnju trgovinu i prijevoz Varaždinska cesta 23,Koprivnica</derivirana_varijabla>
  </DomainObject.Predmet.StrankaWithAdress>
  <DomainObject.Predmet.StrankaWithAdressOIB>
    <izvorni_sadrzaj>5P INTERNATIONAL - društvo s ograničenom odgovornošću za proizvodnju trgovinu i prijevoz, OIB 64703662970, Varaždinska cesta 23,Koprivnica</izvorni_sadrzaj>
    <derivirana_varijabla naziv="DomainObject.Predmet.StrankaWithAdressOIB_1">5P INTERNATIONAL - društvo s ograničenom odgovornošću za proizvodnju trgovinu i prijevoz, OIB 64703662970, Varaždinska cesta 23,Koprivnica</derivirana_varijabla>
  </DomainObject.Predmet.StrankaWithAdressOIB>
  <DomainObject.Predmet.StrankaNazivFormated>
    <izvorni_sadrzaj>5P INTERNATIONAL - društvo s ograničenom odgovornošću za proizvodnju trgovinu i prijevoz</izvorni_sadrzaj>
    <derivirana_varijabla naziv="DomainObject.Predmet.StrankaNazivFormated_1">5P INTERNATIONAL - društvo s ograničenom odgovornošću za proizvodnju trgovinu i prijevoz</derivirana_varijabla>
  </DomainObject.Predmet.StrankaNazivFormated>
  <DomainObject.Predmet.StrankaNazivFormatedOIB>
    <izvorni_sadrzaj>5P INTERNATIONAL - društvo s ograničenom odgovornošću za proizvodnju trgovinu i prijevoz, OIB 64703662970</izvorni_sadrzaj>
    <derivirana_varijabla naziv="DomainObject.Predmet.StrankaNazivFormatedOIB_1">5P INTERNATIONAL - društvo s ograničenom odgovornošću za proizvodnju trgovinu i prijevoz, OIB 64703662970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5010316.82</izvorni_sadrzaj>
    <derivirana_varijabla naziv="DomainObject.Predmet.TrenutnaVrijednost_1">5010316.82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5P INTERNATIONAL - društvo s ograničenom odgovornošću za proizvodnju trgovinu i prijevoz</item>
    </izvorni_sadrzaj>
    <derivirana_varijabla naziv="DomainObject.Predmet.StrankaListFormated_1">
      <item>5P INTERNATIONAL - društvo s ograničenom odgovornošću za proizvodnju trgovinu i prijevoz</item>
    </derivirana_varijabla>
  </DomainObject.Predmet.StrankaListFormated>
  <DomainObject.Predmet.StrankaListFormatedOIB>
    <izvorni_sadrzaj>
      <item>5P INTERNATIONAL - društvo s ograničenom odgovornošću za proizvodnju trgovinu i prijevoz, OIB 64703662970</item>
    </izvorni_sadrzaj>
    <derivirana_varijabla naziv="DomainObject.Predmet.StrankaListFormatedOIB_1">
      <item>5P INTERNATIONAL - društvo s ograničenom odgovornošću za proizvodnju trgovinu i prijevoz, OIB 64703662970</item>
    </derivirana_varijabla>
  </DomainObject.Predmet.StrankaListFormatedOIB>
  <DomainObject.Predmet.StrankaListFormatedWithAdress>
    <izvorni_sadrzaj>
      <item>5P INTERNATIONAL - društvo s ograničenom odgovornošću za proizvodnju trgovinu i prijevoz, Varaždinska cesta 23, Koprivnica</item>
    </izvorni_sadrzaj>
    <derivirana_varijabla naziv="DomainObject.Predmet.StrankaListFormatedWithAdress_1">
      <item>5P INTERNATIONAL - društvo s ograničenom odgovornošću za proizvodnju trgovinu i prijevoz, Varaždinska cesta 23, Koprivnica</item>
    </derivirana_varijabla>
  </DomainObject.Predmet.StrankaListFormatedWithAdress>
  <DomainObject.Predmet.StrankaListFormatedWithAdressOIB>
    <izvorni_sadrzaj>
      <item>5P INTERNATIONAL - društvo s ograničenom odgovornošću za proizvodnju trgovinu i prijevoz, OIB 64703662970, Varaždinska cesta 23, Koprivnica</item>
    </izvorni_sadrzaj>
    <derivirana_varijabla naziv="DomainObject.Predmet.StrankaListFormatedWithAdressOIB_1">
      <item>5P INTERNATIONAL - društvo s ograničenom odgovornošću za proizvodnju trgovinu i prijevoz, OIB 64703662970, Varaždinska cesta 23, Koprivnica</item>
    </derivirana_varijabla>
  </DomainObject.Predmet.StrankaListFormatedWithAdressOIB>
  <DomainObject.Predmet.StrankaListNazivFormated>
    <izvorni_sadrzaj>
      <item>5P INTERNATIONAL - društvo s ograničenom odgovornošću za proizvodnju trgovinu i prijevoz</item>
    </izvorni_sadrzaj>
    <derivirana_varijabla naziv="DomainObject.Predmet.StrankaListNazivFormated_1">
      <item>5P INTERNATIONAL - društvo s ograničenom odgovornošću za proizvodnju trgovinu i prijevoz</item>
    </derivirana_varijabla>
  </DomainObject.Predmet.StrankaListNazivFormated>
  <DomainObject.Predmet.StrankaListNazivFormatedOIB>
    <izvorni_sadrzaj>
      <item>5P INTERNATIONAL - društvo s ograničenom odgovornošću za proizvodnju trgovinu i prijevoz, OIB 64703662970</item>
    </izvorni_sadrzaj>
    <derivirana_varijabla naziv="DomainObject.Predmet.StrankaListNazivFormatedOIB_1">
      <item>5P INTERNATIONAL - društvo s ograničenom odgovornošću za proizvodnju trgovinu i prijevoz, OIB 64703662970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Regionalni centar</item>
      <item>SUDSKI REGISTAR</item>
      <item>OGLASNA PLOČA</item>
      <item>Marijan Belani</item>
      <item>Odvjetničko društvo HAČIĆ, KALLAY &amp; PARTNERI, društvo s ograničenom odgovornošću</item>
      <item>POREZNA UPRAVA KOPRIVNICA</item>
      <item>Grad Koprivnica</item>
      <item>Ilić, Orehovec &amp; Partneri, odvjetničko društvo d.o.o.</item>
      <item>INA-INDUSTRIJA NAFTE, d.d.</item>
    </izvorni_sadrzaj>
    <derivirana_varijabla naziv="DomainObject.Predmet.OstaliListFormated_1">
      <item>FINA Regionalni centar</item>
      <item>SUDSKI REGISTAR</item>
      <item>OGLASNA PLOČA</item>
      <item>Marijan Belani</item>
      <item>Odvjetničko društvo HAČIĆ, KALLAY &amp; PARTNERI, društvo s ograničenom odgovornošću</item>
      <item>POREZNA UPRAVA KOPRIVNICA</item>
      <item>Grad Koprivnica</item>
      <item>Ilić, Orehovec &amp; Partneri, odvjetničko društvo d.o.o.</item>
      <item>INA-INDUSTRIJA NAFTE, d.d.</item>
    </derivirana_varijabla>
  </DomainObject.Predmet.OstaliListFormated>
  <DomainObject.Predmet.OstaliListFormatedOIB>
    <izvorni_sadrzaj>
      <item>FINA Regionalni centar</item>
      <item>SUDSKI REGISTAR</item>
      <item>OGLASNA PLOČA</item>
      <item>Marijan Belani, OIB 73806587468</item>
      <item>Odvjetničko društvo HAČIĆ, KALLAY &amp; PARTNERI, društvo s ograničenom odgovornošću, OIB 86709918716</item>
      <item>POREZNA UPRAVA KOPRIVNICA</item>
      <item>Grad Koprivnica</item>
      <item>Ilić, Orehovec &amp; Partneri, odvjetničko društvo d.o.o., OIB 95898073413</item>
      <item>INA-INDUSTRIJA NAFTE, d.d., OIB 27759560625</item>
    </izvorni_sadrzaj>
    <derivirana_varijabla naziv="DomainObject.Predmet.OstaliListFormatedOIB_1">
      <item>FINA Regionalni centar</item>
      <item>SUDSKI REGISTAR</item>
      <item>OGLASNA PLOČA</item>
      <item>Marijan Belani, OIB 73806587468</item>
      <item>Odvjetničko društvo HAČIĆ, KALLAY &amp; PARTNERI, društvo s ograničenom odgovornošću, OIB 86709918716</item>
      <item>POREZNA UPRAVA KOPRIVNICA</item>
      <item>Grad Koprivnica</item>
      <item>Ilić, Orehovec &amp; Partneri, odvjetničko društvo d.o.o., OIB 95898073413</item>
      <item>INA-INDUSTRIJA NAFTE, d.d., OIB 27759560625</item>
    </derivirana_varijabla>
  </DomainObject.Predmet.OstaliListFormatedOIB>
  <DomainObject.Predmet.OstaliListFormatedWithAdress>
    <izvorni_sadrzaj>
      <item>FINA Regionalni centar, Ulica grada Vukovara 70, 10000 Zagreb</item>
      <item>SUDSKI REGISTAR</item>
      <item>OGLASNA PLOČA</item>
      <item>Marijan Belani, Ivana Zakmardija Dijankovečkog 4, 48260 Križevci</item>
      <item>Odvjetničko društvo HAČIĆ, KALLAY &amp; PARTNERI, društvo s ograničenom odgovornošću, Ilica 1/A, Zagreb</item>
      <item>POREZNA UPRAVA KOPRIVNICA</item>
      <item>Grad Koprivnica, Zrinski trg 1, 48000 Koprivnica</item>
      <item>Ilić, Orehovec &amp; Partneri, odvjetničko društvo d.o.o., Smičiklasova 18, 10000 Zagreb</item>
      <item>INA-INDUSTRIJA NAFTE, d.d., Avenija V. Holjevca 10, 10000 Zagreb</item>
    </izvorni_sadrzaj>
    <derivirana_varijabla naziv="DomainObject.Predmet.OstaliListFormatedWithAdress_1">
      <item>FINA Regionalni centar, Ulica grada Vukovara 70, 10000 Zagreb</item>
      <item>SUDSKI REGISTAR</item>
      <item>OGLASNA PLOČA</item>
      <item>Marijan Belani, Ivana Zakmardija Dijankovečkog 4, 48260 Križevci</item>
      <item>Odvjetničko društvo HAČIĆ, KALLAY &amp; PARTNERI, društvo s ograničenom odgovornošću, Ilica 1/A, Zagreb</item>
      <item>POREZNA UPRAVA KOPRIVNICA</item>
      <item>Grad Koprivnica, Zrinski trg 1, 48000 Koprivnica</item>
      <item>Ilić, Orehovec &amp; Partneri, odvjetničko društvo d.o.o., Smičiklasova 18, 10000 Zagreb</item>
      <item>INA-INDUSTRIJA NAFTE, d.d., Avenija V. Holjevca 10, 10000 Zagreb</item>
    </derivirana_varijabla>
  </DomainObject.Predmet.OstaliListFormatedWithAdress>
  <DomainObject.Predmet.OstaliListFormatedWithAdressOIB>
    <izvorni_sadrzaj>
      <item>FINA Regionalni centar, Ulica grada Vukovara 70, 10000 Zagreb</item>
      <item>SUDSKI REGISTAR</item>
      <item>OGLASNA PLOČA</item>
      <item>Marijan Belani, OIB 73806587468, Ivana Zakmardija Dijankovečkog 4, 48260 Križevci</item>
      <item>Odvjetničko društvo HAČIĆ, KALLAY &amp; PARTNERI, društvo s ograničenom odgovornošću, OIB 86709918716, Ilica 1/A, Zagreb</item>
      <item>POREZNA UPRAVA KOPRIVNICA</item>
      <item>Grad Koprivnica, Zrinski trg 1, 48000 Koprivnica</item>
      <item>Ilić, Orehovec &amp; Partneri, odvjetničko društvo d.o.o., OIB 95898073413, Smičiklasova 18, 10000 Zagreb</item>
      <item>INA-INDUSTRIJA NAFTE, d.d., OIB 27759560625, Avenija V. Holjevca 10, 10000 Zagreb</item>
    </izvorni_sadrzaj>
    <derivirana_varijabla naziv="DomainObject.Predmet.OstaliListFormatedWithAdressOIB_1">
      <item>FINA Regionalni centar, Ulica grada Vukovara 70, 10000 Zagreb</item>
      <item>SUDSKI REGISTAR</item>
      <item>OGLASNA PLOČA</item>
      <item>Marijan Belani, OIB 73806587468, Ivana Zakmardija Dijankovečkog 4, 48260 Križevci</item>
      <item>Odvjetničko društvo HAČIĆ, KALLAY &amp; PARTNERI, društvo s ograničenom odgovornošću, OIB 86709918716, Ilica 1/A, Zagreb</item>
      <item>POREZNA UPRAVA KOPRIVNICA</item>
      <item>Grad Koprivnica, Zrinski trg 1, 48000 Koprivnica</item>
      <item>Ilić, Orehovec &amp; Partneri, odvjetničko društvo d.o.o., OIB 95898073413, Smičiklasova 18, 10000 Zagreb</item>
      <item>INA-INDUSTRIJA NAFTE, d.d., OIB 27759560625, Avenija V. Holjevca 10, 10000 Zagreb</item>
    </derivirana_varijabla>
  </DomainObject.Predmet.OstaliListFormatedWithAdressOIB>
  <DomainObject.Predmet.OstaliListNazivFormated>
    <izvorni_sadrzaj>
      <item>FINA Regionalni centar</item>
      <item>SUDSKI REGISTAR</item>
      <item>OGLASNA PLOČA</item>
      <item>Marijan Belani</item>
      <item>Odvjetničko društvo HAČIĆ, KALLAY &amp; PARTNERI, društvo s ograničenom odgovornošću</item>
      <item>POREZNA UPRAVA KOPRIVNICA</item>
      <item>Grad Koprivnica</item>
      <item>Ilić, Orehovec &amp; Partneri, odvjetničko društvo d.o.o.</item>
      <item>INA-INDUSTRIJA NAFTE, d.d.</item>
    </izvorni_sadrzaj>
    <derivirana_varijabla naziv="DomainObject.Predmet.OstaliListNazivFormated_1">
      <item>FINA Regionalni centar</item>
      <item>SUDSKI REGISTAR</item>
      <item>OGLASNA PLOČA</item>
      <item>Marijan Belani</item>
      <item>Odvjetničko društvo HAČIĆ, KALLAY &amp; PARTNERI, društvo s ograničenom odgovornošću</item>
      <item>POREZNA UPRAVA KOPRIVNICA</item>
      <item>Grad Koprivnica</item>
      <item>Ilić, Orehovec &amp; Partneri, odvjetničko društvo d.o.o.</item>
      <item>INA-INDUSTRIJA NAFTE, d.d.</item>
    </derivirana_varijabla>
  </DomainObject.Predmet.OstaliListNazivFormated>
  <DomainObject.Predmet.OstaliListNazivFormatedOIB>
    <izvorni_sadrzaj>
      <item>FINA Regionalni centar</item>
      <item>SUDSKI REGISTAR</item>
      <item>OGLASNA PLOČA</item>
      <item>Marijan Belani, OIB 73806587468</item>
      <item>Odvjetničko društvo HAČIĆ, KALLAY &amp; PARTNERI, društvo s ograničenom odgovornošću, OIB 86709918716</item>
      <item>POREZNA UPRAVA KOPRIVNICA</item>
      <item>Grad Koprivnica</item>
      <item>Ilić, Orehovec &amp; Partneri, odvjetničko društvo d.o.o., OIB 95898073413</item>
      <item>INA-INDUSTRIJA NAFTE, d.d., OIB 27759560625</item>
    </izvorni_sadrzaj>
    <derivirana_varijabla naziv="DomainObject.Predmet.OstaliListNazivFormatedOIB_1">
      <item>FINA Regionalni centar</item>
      <item>SUDSKI REGISTAR</item>
      <item>OGLASNA PLOČA</item>
      <item>Marijan Belani, OIB 73806587468</item>
      <item>Odvjetničko društvo HAČIĆ, KALLAY &amp; PARTNERI, društvo s ograničenom odgovornošću, OIB 86709918716</item>
      <item>POREZNA UPRAVA KOPRIVNICA</item>
      <item>Grad Koprivnica</item>
      <item>Ilić, Orehovec &amp; Partneri, odvjetničko društvo d.o.o., OIB 95898073413</item>
      <item>INA-INDUSTRIJA NAFTE, d.d., OIB 27759560625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Stpn-20/2014-18</izvorni_sadrzaj>
    <derivirana_varijabla naziv="DomainObject.PoslovniBrojDokumenta_1">Stpn-20/2014-18</derivirana_varijabla>
  </DomainObject.PoslovniBrojDokumenta>
  <DomainObject.Predmet.StrankaIDrugi>
    <izvorni_sadrzaj>5P INTERNATIONAL - društvo s ograničenom odgovornošću za proizvodnju trgovinu i prijevoz</izvorni_sadrzaj>
    <derivirana_varijabla naziv="DomainObject.Predmet.StrankaIDrugi_1">5P INTERNATIONAL - društvo s ograničenom odgovornošću za proizvodnju trgovinu i prijevoz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5P INTERNATIONAL - društvo s ograničenom odgovornošću za proizvodnju trgovinu i prijevoz, OIB 64703662970, Varaždinska cesta 23, Koprivnica</izvorni_sadrzaj>
    <derivirana_varijabla naziv="DomainObject.Predmet.StrankaIDrugiAdressOIB_1">5P INTERNATIONAL - društvo s ograničenom odgovornošću za proizvodnju trgovinu i prijevoz, OIB 64703662970, Varaždinska cesta 23,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2014.</izvorni_sadrzaj>
    <derivirana_varijabla naziv="DomainObject.Predmet.OdlukaRjesenje.DatumDonosenjaOdluke_1">11. srpnja 2014.</derivirana_varijabla>
  </DomainObject.Predmet.OdlukaRjesenje.DatumDonosenjaOdluke>
  <DomainObject.Predmet.OdlukaRjesenje.DatumPravomocnosti>
    <izvorni_sadrzaj>7. kolovoza 2014.</izvorni_sadrzaj>
    <derivirana_varijabla naziv="DomainObject.Predmet.OdlukaRjesenje.DatumPravomocnosti_1">7. kolovoza 2014.</derivirana_varijabla>
  </DomainObject.Predmet.OdlukaRjesenje.DatumPravomocnosti>
  <DomainObject.Predmet.OdlukaRjesenje.Oznaka>
    <izvorni_sadrzaj>Stpn-20/2014-8</izvorni_sadrzaj>
    <derivirana_varijabla naziv="DomainObject.Predmet.OdlukaRjesenje.Oznaka_1">Stpn-20/2014-8</derivirana_varijabla>
  </DomainObject.Predmet.OdlukaRjesenje.Oznaka>
  <DomainObject.Predmet.SudioniciListNaziv>
    <izvorni_sadrzaj>
      <item>5P INTERNATIONAL - društvo s ograničenom odgovornošću za proizvodnju trgovinu i prijevoz</item>
      <item>FINA Regionalni centar</item>
      <item>SUDSKI REGISTAR</item>
      <item>OGLASNA PLOČA</item>
      <item>Marijan Belani</item>
      <item>Odvjetničko društvo HAČIĆ, KALLAY &amp; PARTNERI, društvo s ograničenom odgovornošću</item>
      <item>POREZNA UPRAVA KOPRIVNICA</item>
      <item>Grad Koprivnica</item>
      <item>Ilić, Orehovec &amp; Partneri, odvjetničko društvo d.o.o.</item>
      <item>INA-INDUSTRIJA NAFTE, d.d.</item>
    </izvorni_sadrzaj>
    <derivirana_varijabla naziv="DomainObject.Predmet.SudioniciListNaziv_1">
      <item>5P INTERNATIONAL - društvo s ograničenom odgovornošću za proizvodnju trgovinu i prijevoz</item>
      <item>FINA Regionalni centar</item>
      <item>SUDSKI REGISTAR</item>
      <item>OGLASNA PLOČA</item>
      <item>Marijan Belani</item>
      <item>Odvjetničko društvo HAČIĆ, KALLAY &amp; PARTNERI, društvo s ograničenom odgovornošću</item>
      <item>POREZNA UPRAVA KOPRIVNICA</item>
      <item>Grad Koprivnica</item>
      <item>Ilić, Orehovec &amp; Partneri, odvjetničko društvo d.o.o.</item>
      <item>INA-INDUSTRIJA NAFTE, d.d.</item>
    </derivirana_varijabla>
  </DomainObject.Predmet.SudioniciListNaziv>
  <DomainObject.Predmet.SudioniciListAdressOIB>
    <izvorni_sadrzaj>
      <item>5P INTERNATIONAL - društvo s ograničenom odgovornošću za proizvodnju trgovinu i prijevoz, OIB 64703662970, Varaždinska cesta 23,Koprivnica</item>
      <item>FINA Regionalni centar, Ulica grada Vukovara 70,10000 Zagreb</item>
      <item>SUDSKI REGISTAR</item>
      <item>OGLASNA PLOČA</item>
      <item>Marijan Belani, OIB 73806587468, Ivana Zakmardija Dijankovečkog 4,48260 Križevci</item>
      <item>Odvjetničko društvo HAČIĆ, KALLAY &amp; PARTNERI, društvo s ograničenom odgovornošću, OIB 86709918716, Ilica 1/A,Zagreb</item>
      <item>POREZNA UPRAVA KOPRIVNICA</item>
      <item>Grad Koprivnica, Zrinski trg 1,48000 Koprivnica</item>
      <item>Ilić, Orehovec &amp; Partneri, odvjetničko društvo d.o.o., OIB 95898073413, Smičiklasova 18,10000 Zagreb</item>
      <item>INA-INDUSTRIJA NAFTE, d.d., OIB 27759560625, Avenija V. Holjevca 10,10000 Zagreb</item>
    </izvorni_sadrzaj>
    <derivirana_varijabla naziv="DomainObject.Predmet.SudioniciListAdressOIB_1">
      <item>5P INTERNATIONAL - društvo s ograničenom odgovornošću za proizvodnju trgovinu i prijevoz, OIB 64703662970, Varaždinska cesta 23,Koprivnica</item>
      <item>FINA Regionalni centar, Ulica grada Vukovara 70,10000 Zagreb</item>
      <item>SUDSKI REGISTAR</item>
      <item>OGLASNA PLOČA</item>
      <item>Marijan Belani, OIB 73806587468, Ivana Zakmardija Dijankovečkog 4,48260 Križevci</item>
      <item>Odvjetničko društvo HAČIĆ, KALLAY &amp; PARTNERI, društvo s ograničenom odgovornošću, OIB 86709918716, Ilica 1/A,Zagreb</item>
      <item>POREZNA UPRAVA KOPRIVNICA</item>
      <item>Grad Koprivnica, Zrinski trg 1,48000 Koprivnica</item>
      <item>Ilić, Orehovec &amp; Partneri, odvjetničko društvo d.o.o., OIB 95898073413, Smičiklasova 18,10000 Zagreb</item>
      <item>INA-INDUSTRIJA NAFTE, d.d., OIB 27759560625, Avenija V. Holjevca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A53A3-DF72-494E-8264-6CECFB113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493</properties:Words>
  <properties:Characters>2664</properties:Characters>
  <properties:Lines>87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2018-05-25T12:20:00Z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Stpn-20/2014-18 / Odluka - Rješenje - ispravak rješenja (odluka_Stpn-20_2014-18.docx)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