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3e5a" w14:paraId="b983e5a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CA1133">
        <w:rPr>
          <w:lang w:val="hr-HR"/>
        </w:rPr>
        <w:t>St-508/15-4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CA1133">
        <w:t>DAMS d.o.o., OIB: 80686197708 sa sjedištem u Ljudevita Gaja 2, 42207 Donje Vratno-dio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CA1133">
        <w:t>DAMS d.o.o., OIB: 80686197708 sa sjedištem u Ljudevita Gaja 2, 42207 Donje Vratno-dio</w:t>
      </w:r>
      <w:r w:rsidR="0082762B">
        <w:t>,</w:t>
      </w:r>
      <w:r w:rsidR="008C35DC">
        <w:rPr>
          <w:lang w:val="hr-HR"/>
        </w:rPr>
        <w:t xml:space="preserve"> na dan </w:t>
      </w:r>
      <w:r w:rsidR="00CA1133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CA1133">
        <w:rPr>
          <w:lang w:val="hr-HR"/>
        </w:rPr>
        <w:t>952.457,30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CA1133">
        <w:t>DAMS d.o.o., OIB: 80686197708 sa sjedištem u Ljudevita Gaja 2, 42207 Donje Vratno-dio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CA1133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CA1133">
        <w:t>DAMS d.o.o., OIB: 80686197708 sa sjedištem u Ljudevita Gaja 2, 42207 Donje Vratno-dio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CA1133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CA1133">
        <w:rPr>
          <w:lang w:val="hr-HR"/>
        </w:rPr>
        <w:t>952.457,30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2C2" w:rsidP="007F64E0" w:rsidR="00F012C2">
      <w:r>
        <w:separator/>
      </w:r>
    </w:p>
  </w:endnote>
  <w:endnote w:id="0" w:type="continuationSeparator">
    <w:p w:rsidRDefault="00F012C2" w:rsidP="007F64E0" w:rsidR="00F01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2C2" w:rsidP="007F64E0" w:rsidR="00F012C2">
      <w:r>
        <w:separator/>
      </w:r>
    </w:p>
  </w:footnote>
  <w:footnote w:id="0" w:type="continuationSeparator">
    <w:p w:rsidRDefault="00F012C2" w:rsidP="007F64E0" w:rsidR="00F012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CA1133">
      <w:rPr>
        <w:lang w:val="hr-HR"/>
      </w:rPr>
      <w:t>St-508/15-4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02ED" w:rsidRPr="00D002ED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1133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2ED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12C2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00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2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2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2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2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00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2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2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2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DAMS društvo s ograničenom odgovornošću za trgovinu, ugostiteljstvo i prijevoz</izvorni_sadrzaj>
    <derivirana_varijabla naziv="DomainObject.Predmet.ProtustrankaFormated_1">  DAMS društvo s ograničenom odgovornošću za trgovinu, ugostiteljstvo i prijevoz</derivirana_varijabla>
  </DomainObject.Predmet.ProtustrankaFormated>
  <DomainObject.Predmet.ProtustrankaFormatedOIB>
    <izvorni_sadrzaj>  DAMS društvo s ograničenom odgovornošću za trgovinu, ugostiteljstvo i prijevoz, OIB 80686197708</izvorni_sadrzaj>
    <derivirana_varijabla naziv="DomainObject.Predmet.ProtustrankaFormatedOIB_1">  DAMS društvo s ograničenom odgovornošću za trgovinu, ugostiteljstvo i prijevoz, OIB 80686197708</derivirana_varijabla>
  </DomainObject.Predmet.ProtustrankaFormatedOIB>
  <DomainObject.Predmet.ProtustrankaFormatedWithAdress>
    <izvorni_sadrzaj> DAMS društvo s ograničenom odgovornošću za trgovinu, ugostiteljstvo i prijevoz, Ljudevita Gaja 2, 42207 Donje Vratno</izvorni_sadrzaj>
    <derivirana_varijabla naziv="DomainObject.Predmet.ProtustrankaFormatedWithAdress_1"> DAMS društvo s ograničenom odgovornošću za trgovinu, ugostiteljstvo i prijevoz, Ljudevita Gaja 2, 42207 Donje Vratno</derivirana_varijabla>
  </DomainObject.Predmet.ProtustrankaFormatedWithAdress>
  <DomainObject.Predmet.ProtustrankaFormatedWithAdressOIB>
    <izvorni_sadrzaj> DAMS društvo s ograničenom odgovornošću za trgovinu, ugostiteljstvo i prijevoz, OIB 80686197708, Ljudevita Gaja 2, 42207 Donje Vratno</izvorni_sadrzaj>
    <derivirana_varijabla naziv="DomainObject.Predmet.ProtustrankaFormatedWithAdressOIB_1"> DAMS društvo s ograničenom odgovornošću za trgovinu, ugostiteljstvo i prijevoz, OIB 80686197708, Ljudevita Gaja 2, 42207 Donje Vratno</derivirana_varijabla>
  </DomainObject.Predmet.ProtustrankaFormatedWithAdressOIB>
  <DomainObject.Predmet.ProtustrankaWithAdress>
    <izvorni_sadrzaj>DAMS društvo s ograničenom odgovornošću za trgovinu, ugostiteljstvo i prijevoz Ljudevita Gaja 2, 42207 Donje Vratno</izvorni_sadrzaj>
    <derivirana_varijabla naziv="DomainObject.Predmet.ProtustrankaWithAdress_1">DAMS društvo s ograničenom odgovornošću za trgovinu, ugostiteljstvo i prijevoz Ljudevita Gaja 2, 42207 Donje Vratno</derivirana_varijabla>
  </DomainObject.Predmet.ProtustrankaWithAdress>
  <DomainObject.Predmet.ProtustrankaWithAdressOIB>
    <izvorni_sadrzaj>DAMS društvo s ograničenom odgovornošću za trgovinu, ugostiteljstvo i prijevoz, OIB 80686197708, Ljudevita Gaja 2, 42207 Donje Vratno</izvorni_sadrzaj>
    <derivirana_varijabla naziv="DomainObject.Predmet.ProtustrankaWithAdressOIB_1">DAMS društvo s ograničenom odgovornošću za trgovinu, ugostiteljstvo i prijevoz, OIB 80686197708, Ljudevita Gaja 2, 42207 Donje Vratno</derivirana_varijabla>
  </DomainObject.Predmet.ProtustrankaWithAdressOIB>
  <DomainObject.Predmet.ProtustrankaNazivFormated>
    <izvorni_sadrzaj>DAMS društvo s ograničenom odgovornošću za trgovinu, ugostiteljstvo i prijevoz</izvorni_sadrzaj>
    <derivirana_varijabla naziv="DomainObject.Predmet.ProtustrankaNazivFormated_1">DAMS društvo s ograničenom odgovornošću za trgovinu, ugostiteljstvo i prijevoz</derivirana_varijabla>
  </DomainObject.Predmet.ProtustrankaNazivFormated>
  <DomainObject.Predmet.ProtustrankaNazivFormatedOIB>
    <izvorni_sadrzaj>DAMS društvo s ograničenom odgovornošću za trgovinu, ugostiteljstvo i prijevoz, OIB 80686197708</izvorni_sadrzaj>
    <derivirana_varijabla naziv="DomainObject.Predmet.ProtustrankaNazivFormatedOIB_1">DAMS društvo s ograničenom odgovornošću za trgovinu, ugostiteljstvo i prijevoz, OIB 80686197708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952457.30</izvorni_sadrzaj>
    <derivirana_varijabla naziv="DomainObject.Predmet.TrenutnaVrijednost_1">952457.30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DAMS društvo s ograničenom odgovornošću za trgovinu, ugostiteljstvo i prijevoz</item>
    </izvorni_sadrzaj>
    <derivirana_varijabla naziv="DomainObject.Predmet.ProtuStrankaListFormated_1">
      <item>DAMS društvo s ograničenom odgovornošću za trgovinu, ugostiteljstvo i prijevoz</item>
    </derivirana_varijabla>
  </DomainObject.Predmet.ProtuStrankaListFormated>
  <DomainObject.Predmet.ProtuStrankaListFormatedOIB>
    <izvorni_sadrzaj>
      <item>DAMS društvo s ograničenom odgovornošću za trgovinu, ugostiteljstvo i prijevoz, OIB 80686197708</item>
    </izvorni_sadrzaj>
    <derivirana_varijabla naziv="DomainObject.Predmet.ProtuStrankaListFormatedOIB_1">
      <item>DAMS društvo s ograničenom odgovornošću za trgovinu, ugostiteljstvo i prijevoz, OIB 80686197708</item>
    </derivirana_varijabla>
  </DomainObject.Predmet.ProtuStrankaListFormatedOIB>
  <DomainObject.Predmet.ProtuStrankaListFormatedWithAdress>
    <izvorni_sadrzaj>
      <item>DAMS društvo s ograničenom odgovornošću za trgovinu, ugostiteljstvo i prijevoz, Ljudevita Gaja 2, 42207 Donje Vratno</item>
    </izvorni_sadrzaj>
    <derivirana_varijabla naziv="DomainObject.Predmet.ProtuStrankaListFormatedWithAdress_1">
      <item>DAMS društvo s ograničenom odgovornošću za trgovinu, ugostiteljstvo i prijevoz, Ljudevita Gaja 2, 42207 Donje Vratno</item>
    </derivirana_varijabla>
  </DomainObject.Predmet.ProtuStrankaListFormatedWithAdress>
  <DomainObject.Predmet.ProtuStrankaListFormatedWithAdressOIB>
    <izvorni_sadrzaj>
      <item>DAMS društvo s ograničenom odgovornošću za trgovinu, ugostiteljstvo i prijevoz, OIB 80686197708, Ljudevita Gaja 2, 42207 Donje Vratno</item>
    </izvorni_sadrzaj>
    <derivirana_varijabla naziv="DomainObject.Predmet.ProtuStrankaListFormatedWithAdressOIB_1">
      <item>DAMS društvo s ograničenom odgovornošću za trgovinu, ugostiteljstvo i prijevoz, OIB 80686197708, Ljudevita Gaja 2, 42207 Donje Vratno</item>
    </derivirana_varijabla>
  </DomainObject.Predmet.ProtuStrankaListFormatedWithAdressOIB>
  <DomainObject.Predmet.ProtuStrankaListNazivFormated>
    <izvorni_sadrzaj>
      <item>DAMS društvo s ograničenom odgovornošću za trgovinu, ugostiteljstvo i prijevoz</item>
    </izvorni_sadrzaj>
    <derivirana_varijabla naziv="DomainObject.Predmet.ProtuStrankaListNazivFormated_1">
      <item>DAMS društvo s ograničenom odgovornošću za trgovinu, ugostiteljstvo i prijevoz</item>
    </derivirana_varijabla>
  </DomainObject.Predmet.ProtuStrankaListNazivFormated>
  <DomainObject.Predmet.ProtuStrankaListNazivFormatedOIB>
    <izvorni_sadrzaj>
      <item>DAMS društvo s ograničenom odgovornošću za trgovinu, ugostiteljstvo i prijevoz, OIB 80686197708</item>
    </izvorni_sadrzaj>
    <derivirana_varijabla naziv="DomainObject.Predmet.ProtuStrankaListNazivFormatedOIB_1">
      <item>DAMS društvo s ograničenom odgovornošću za trgovinu, ugostiteljstvo i prijevoz, OIB 80686197708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DAMS društvo s ograničenom odgovornošću za trgovinu, ugostiteljstvo i prijevoz</izvorni_sadrzaj>
    <derivirana_varijabla naziv="DomainObject.Predmet.ProtustrankaIDrugi_1">DAMS društvo s ograničenom odgovornošću za trgovinu, ugostiteljstvo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DAMS društvo s ograničenom odgovornošću za trgovinu, ugostiteljstvo i prijevoz, OIB 80686197708, Ljudevita Gaja 2, 42207 Donje Vratno</izvorni_sadrzaj>
    <derivirana_varijabla naziv="DomainObject.Predmet.ProtustrankaIDrugiAdressOIB_1">DAMS društvo s ograničenom odgovornošću za trgovinu, ugostiteljstvo i prijevoz, OIB 80686197708, Ljudevita Gaja 2, 42207 Donje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DAMS društvo s ograničenom odgovornošću za trgovinu, ugostiteljstvo i prijevoz</item>
      <item>E-oglasna ploča</item>
      <item>Sudski registar, Trgovački sud u Varaždinu</item>
    </izvorni_sadrzaj>
    <derivirana_varijabla naziv="DomainObject.Predmet.SudioniciListNaziv_1">
      <item>Financijska agencija</item>
      <item>DAMS društvo s ograničenom odgovornošću za trgovinu, ugostiteljstvo i prijevoz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DAMS društvo s ograničenom odgovornošću za trgovinu, ugostiteljstvo i prijevoz, OIB 80686197708, Ljudevita Gaja 2,42207 Donje Vratno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DAMS društvo s ograničenom odgovornošću za trgovinu, ugostiteljstvo i prijevoz, OIB 80686197708, Ljudevita Gaja 2,42207 Donje Vratno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80686197708</item>
      <item>, OIB null</item>
      <item>, OIB null</item>
    </izvorni_sadrzaj>
    <derivirana_varijabla naziv="DomainObject.Predmet.SudioniciListNazivOIB_1">
      <item>, OIB 85821130368</item>
      <item>, OIB 80686197708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2310</properties:Characters>
  <properties:Lines>68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2015-11-06T12:19:00Z</dcterms:created>
  <dc:creator>user</dc:creator>
  <cp:lastModifiedBy>Marko Makaj</cp:lastModifiedBy>
  <cp:lastPrinted>2015-11-06T12:17:00Z</cp:lastPrinted>
  <dcterms:modified xmlns:xsi="http://www.w3.org/2001/XMLSchema-instance" xsi:type="dcterms:W3CDTF">2015-11-06T12:20:00Z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