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8364" w14:paraId="c718364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9743EC">
        <w:t>EURO KAMEN j.d.o.o. Pazin, Stari trg 7, OIB: 97121831504</w:t>
      </w:r>
      <w:r w:rsidRPr="00900BCB">
        <w:t xml:space="preserve">, </w:t>
      </w:r>
      <w:r w:rsidR="00165DCD">
        <w:t>23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9743EC">
        <w:t>EURO KAMEN j.d.o.o. Pazin, Stari trg 7, OIB: 97121831504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09326E" w:rsidP="0009326E" w:rsidR="0009326E" w:rsidRPr="008C33EF">
      <w:pPr>
        <w:ind w:firstLine="720"/>
        <w:jc w:val="both"/>
      </w:pPr>
      <w:r w:rsidRPr="003D4BC9">
        <w:t xml:space="preserve">II. Za stečajnog upravitelja imenuje se </w:t>
      </w:r>
      <w:r>
        <w:t>Domagoj Repač</w:t>
      </w:r>
      <w:r w:rsidRPr="003D4BC9">
        <w:t xml:space="preserve">, </w:t>
      </w:r>
      <w:r>
        <w:t>Zagreb</w:t>
      </w:r>
      <w:r w:rsidRPr="003D4BC9">
        <w:t xml:space="preserve">, </w:t>
      </w:r>
      <w:r w:rsidR="00165DCD">
        <w:t>Đorđićeva 24</w:t>
      </w:r>
      <w:r w:rsidRPr="003D4BC9">
        <w:t xml:space="preserve">, OIB: </w:t>
      </w:r>
      <w:r>
        <w:t>24977406612</w:t>
      </w:r>
      <w:r w:rsidRPr="008C33EF">
        <w:t>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 w:rsidRPr="00165DCD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</w:t>
      </w:r>
      <w:r w:rsidRPr="00165DCD">
        <w:t xml:space="preserve">poziv na broj </w:t>
      </w:r>
      <w:r w:rsidR="00165DCD" w:rsidRPr="00165DCD">
        <w:t>020</w:t>
      </w:r>
      <w:r w:rsidRPr="00165DCD">
        <w:t>-</w:t>
      </w:r>
      <w:r w:rsidR="009743EC" w:rsidRPr="00165DCD">
        <w:t>885</w:t>
      </w:r>
      <w:r w:rsidRPr="00165DCD">
        <w:t>-1</w:t>
      </w:r>
      <w:r w:rsidR="00297F11" w:rsidRPr="00165DCD">
        <w:t>6</w:t>
      </w:r>
      <w:r w:rsidRPr="00165DCD">
        <w:t xml:space="preserve">, te da nastavi sa daljnjom pljenidbom do iznosa od </w:t>
      </w:r>
      <w:r w:rsidR="00297F11" w:rsidRPr="00165DCD">
        <w:t>3</w:t>
      </w:r>
      <w:r w:rsidRPr="00165DCD">
        <w:t>.000,00 kn prema rješenju ovog suda posl. broj: 1 St-</w:t>
      </w:r>
      <w:r w:rsidR="009743EC" w:rsidRPr="00165DCD">
        <w:t>885</w:t>
      </w:r>
      <w:r w:rsidRPr="00165DCD">
        <w:t>/1</w:t>
      </w:r>
      <w:r w:rsidR="002A2E61" w:rsidRPr="00165DCD">
        <w:t>6</w:t>
      </w:r>
      <w:r w:rsidRPr="00165DCD">
        <w:t>-</w:t>
      </w:r>
      <w:r w:rsidR="002A2E61" w:rsidRPr="00165DCD">
        <w:t>3</w:t>
      </w:r>
      <w:r w:rsidRPr="00165DCD">
        <w:t xml:space="preserve"> od </w:t>
      </w:r>
      <w:r w:rsidR="009743EC" w:rsidRPr="00165DCD">
        <w:t>20</w:t>
      </w:r>
      <w:r w:rsidR="002A2E61" w:rsidRPr="00165DCD">
        <w:t xml:space="preserve">. </w:t>
      </w:r>
      <w:r w:rsidR="009743EC" w:rsidRPr="00165DCD">
        <w:t xml:space="preserve">srpnja </w:t>
      </w:r>
      <w:r w:rsidRPr="00165DCD">
        <w:t>201</w:t>
      </w:r>
      <w:r w:rsidR="002A2E61" w:rsidRPr="00165DCD">
        <w:t>6</w:t>
      </w:r>
      <w:r w:rsidRPr="00165DCD"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9743EC">
        <w:t>EURO KAMEN j.d.o.o. Pazin, Stari trg 7, OIB: 97121831504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9743EC">
        <w:t>885</w:t>
      </w:r>
      <w:r w:rsidR="002A2E61">
        <w:t>/16-</w:t>
      </w:r>
      <w:r w:rsidR="00184B01">
        <w:t>4</w:t>
      </w:r>
      <w:r w:rsidR="002A2E61">
        <w:t xml:space="preserve"> od </w:t>
      </w:r>
      <w:r w:rsidR="009743EC">
        <w:t>21</w:t>
      </w:r>
      <w:r w:rsidR="002A2E61">
        <w:t xml:space="preserve">. </w:t>
      </w:r>
      <w:r w:rsidR="009743EC">
        <w:t xml:space="preserve">srpnja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9743EC">
        <w:t>21</w:t>
      </w:r>
      <w:r w:rsidRPr="002A2E61">
        <w:t xml:space="preserve">. </w:t>
      </w:r>
      <w:r w:rsidR="009743EC">
        <w:t xml:space="preserve">srpnja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9743EC">
        <w:t>885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743EC">
        <w:t>20</w:t>
      </w:r>
      <w:r w:rsidR="002423AF">
        <w:t xml:space="preserve">. </w:t>
      </w:r>
      <w:r w:rsidR="009743EC">
        <w:t xml:space="preserve">rujna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BE2E27">
        <w:t>20</w:t>
      </w:r>
      <w:r w:rsidR="002423AF">
        <w:t xml:space="preserve">. </w:t>
      </w:r>
      <w:r w:rsidR="00BE2E27">
        <w:t xml:space="preserve">rujna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BE2E27">
        <w:t>27</w:t>
      </w:r>
      <w:r w:rsidR="002423AF">
        <w:t xml:space="preserve">. </w:t>
      </w:r>
      <w:r w:rsidR="00BE2E27">
        <w:t xml:space="preserve">rujna </w:t>
      </w:r>
      <w:r w:rsidR="002423AF">
        <w:t>2016</w:t>
      </w:r>
      <w:r>
        <w:t xml:space="preserve">. U roku od 15 dana, koji rok je istekao </w:t>
      </w:r>
      <w:r w:rsidR="00BE2E27">
        <w:t>13</w:t>
      </w:r>
      <w:r w:rsidR="009D6164">
        <w:t xml:space="preserve">. </w:t>
      </w:r>
      <w:r w:rsidR="00BE2E27">
        <w:t xml:space="preserve">listopada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165DCD">
        <w:t>23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277F3D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165DCD" w:rsidP="00165DCD" w:rsidR="00165DCD" w:rsidRPr="00592548">
      <w:pPr>
        <w:ind w:firstLine="708"/>
        <w:jc w:val="both"/>
      </w:pPr>
      <w:r w:rsidRPr="00592548">
        <w:t xml:space="preserve">- dužniku </w:t>
      </w:r>
      <w:r>
        <w:t>EURO KAMEN j.d.o.o. Pazin, Stari trg 7</w:t>
      </w:r>
      <w:r w:rsidRPr="00592548">
        <w:t>,</w:t>
      </w:r>
    </w:p>
    <w:p w:rsidRDefault="00165DCD" w:rsidP="00165DCD" w:rsidR="00165DCD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165DCD" w:rsidP="00165DCD" w:rsidR="00165DCD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</w:t>
      </w:r>
      <w:r w:rsidRPr="00FF24A5">
        <w:t xml:space="preserve">Domagoj Repač, Zagreb, </w:t>
      </w:r>
      <w:r>
        <w:t>Đorđićeva 24,</w:t>
      </w:r>
    </w:p>
    <w:p w:rsidRDefault="00165DCD" w:rsidP="00165DCD" w:rsidR="00165DCD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165DCD" w:rsidP="00165DCD" w:rsidR="00165DCD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165DCD" w:rsidP="00165DCD" w:rsidR="00165DCD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165DCD" w:rsidP="00165DCD" w:rsidR="00165DCD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165DCD" w:rsidP="00165DCD" w:rsidR="005D6592">
      <w:pPr>
        <w:ind w:firstLine="720"/>
        <w:jc w:val="both"/>
      </w:pPr>
      <w:r w:rsidRPr="00592548">
        <w:t>- su</w:t>
      </w:r>
      <w:r>
        <w:t>dskom registru po pravomoćnosti</w:t>
      </w: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863" w:rsidR="008A2863">
      <w:r>
        <w:separator/>
      </w:r>
    </w:p>
  </w:endnote>
  <w:endnote w:id="0" w:type="continuationSeparator">
    <w:p w:rsidRDefault="008A2863" w:rsidR="008A2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863" w:rsidR="008A2863">
      <w:r>
        <w:separator/>
      </w:r>
    </w:p>
  </w:footnote>
  <w:footnote w:id="0" w:type="continuationSeparator">
    <w:p w:rsidRDefault="008A2863" w:rsidR="008A2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158E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5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DC4C02">
      <w:rPr>
        <w:sz w:val="23"/>
        <w:szCs w:val="23"/>
      </w:rPr>
      <w:t>885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165DCD">
      <w:rPr>
        <w:sz w:val="23"/>
        <w:szCs w:val="23"/>
      </w:rPr>
      <w:t>10</w:t>
    </w:r>
  </w:p>
  <w:p w:rsidRDefault="00F7158E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DC4C02">
      <w:rPr>
        <w:sz w:val="23"/>
        <w:szCs w:val="23"/>
      </w:rPr>
      <w:t>885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165DCD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C7BAD"/>
    <w:rsid w:val="000E6D51"/>
    <w:rsid w:val="00113961"/>
    <w:rsid w:val="00165DCD"/>
    <w:rsid w:val="00172CCE"/>
    <w:rsid w:val="00184B01"/>
    <w:rsid w:val="00191D67"/>
    <w:rsid w:val="001973E1"/>
    <w:rsid w:val="00222062"/>
    <w:rsid w:val="002302FD"/>
    <w:rsid w:val="00234408"/>
    <w:rsid w:val="002423AF"/>
    <w:rsid w:val="002465AA"/>
    <w:rsid w:val="00252586"/>
    <w:rsid w:val="00277F3D"/>
    <w:rsid w:val="00297F11"/>
    <w:rsid w:val="002A2E61"/>
    <w:rsid w:val="002D494D"/>
    <w:rsid w:val="002F7D9D"/>
    <w:rsid w:val="003227C4"/>
    <w:rsid w:val="0034542F"/>
    <w:rsid w:val="00360BE4"/>
    <w:rsid w:val="003A7E68"/>
    <w:rsid w:val="005024FD"/>
    <w:rsid w:val="005540D9"/>
    <w:rsid w:val="005D6592"/>
    <w:rsid w:val="00650A27"/>
    <w:rsid w:val="006F18E7"/>
    <w:rsid w:val="0076431D"/>
    <w:rsid w:val="007C0E00"/>
    <w:rsid w:val="0080672B"/>
    <w:rsid w:val="00826B15"/>
    <w:rsid w:val="0082700A"/>
    <w:rsid w:val="008979E6"/>
    <w:rsid w:val="008A2863"/>
    <w:rsid w:val="008D2FD3"/>
    <w:rsid w:val="008D7BA5"/>
    <w:rsid w:val="00900BCB"/>
    <w:rsid w:val="009743EC"/>
    <w:rsid w:val="009B2C8A"/>
    <w:rsid w:val="009D6164"/>
    <w:rsid w:val="009E3066"/>
    <w:rsid w:val="00A258B1"/>
    <w:rsid w:val="00B07D1A"/>
    <w:rsid w:val="00B13AEF"/>
    <w:rsid w:val="00B528E2"/>
    <w:rsid w:val="00BC44CE"/>
    <w:rsid w:val="00BE2E27"/>
    <w:rsid w:val="00C878E5"/>
    <w:rsid w:val="00C920E9"/>
    <w:rsid w:val="00C9622A"/>
    <w:rsid w:val="00CE3528"/>
    <w:rsid w:val="00CE6590"/>
    <w:rsid w:val="00D8637D"/>
    <w:rsid w:val="00DC4205"/>
    <w:rsid w:val="00DC4C02"/>
    <w:rsid w:val="00EB5B95"/>
    <w:rsid w:val="00EC0D58"/>
    <w:rsid w:val="00F7158E"/>
    <w:rsid w:val="00F7417E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58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58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58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58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58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58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58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58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KAMEN j.d.o.o. PAZIN</izvorni_sadrzaj>
    <derivirana_varijabla naziv="DomainObject.Predmet.ProtustrankaFormated_1">  EURO KAMEN j.d.o.o. PAZIN</derivirana_varijabla>
  </DomainObject.Predmet.ProtustrankaFormated>
  <DomainObject.Predmet.ProtustrankaFormatedOIB>
    <izvorni_sadrzaj>  EURO KAMEN j.d.o.o. PAZIN, OIB 97121831504</izvorni_sadrzaj>
    <derivirana_varijabla naziv="DomainObject.Predmet.ProtustrankaFormatedOIB_1">  EURO KAMEN j.d.o.o. PAZIN, OIB 97121831504</derivirana_varijabla>
  </DomainObject.Predmet.ProtustrankaFormatedOIB>
  <DomainObject.Predmet.ProtustrankaFormatedWithAdress>
    <izvorni_sadrzaj> EURO KAMEN j.d.o.o. PAZIN, Stari trg 7, 52000 Pazin</izvorni_sadrzaj>
    <derivirana_varijabla naziv="DomainObject.Predmet.ProtustrankaFormatedWithAdress_1"> EURO KAMEN j.d.o.o. PAZIN, Stari trg 7, 52000 Pazin</derivirana_varijabla>
  </DomainObject.Predmet.ProtustrankaFormatedWithAdress>
  <DomainObject.Predmet.ProtustrankaFormatedWithAdressOIB>
    <izvorni_sadrzaj> EURO KAMEN j.d.o.o. PAZIN, OIB 97121831504, Stari trg 7, 52000 Pazin</izvorni_sadrzaj>
    <derivirana_varijabla naziv="DomainObject.Predmet.ProtustrankaFormatedWithAdressOIB_1"> EURO KAMEN j.d.o.o. PAZIN, OIB 97121831504, Stari trg 7, 52000 Pazin</derivirana_varijabla>
  </DomainObject.Predmet.ProtustrankaFormatedWithAdressOIB>
  <DomainObject.Predmet.ProtustrankaWithAdress>
    <izvorni_sadrzaj>EURO KAMEN j.d.o.o. PAZIN Stari trg 7, 52000 Pazin</izvorni_sadrzaj>
    <derivirana_varijabla naziv="DomainObject.Predmet.ProtustrankaWithAdress_1">EURO KAMEN j.d.o.o. PAZIN Stari trg 7, 52000 Pazin</derivirana_varijabla>
  </DomainObject.Predmet.ProtustrankaWithAdress>
  <DomainObject.Predmet.ProtustrankaWithAdressOIB>
    <izvorni_sadrzaj>EURO KAMEN j.d.o.o. PAZIN, OIB 97121831504, Stari trg 7, 52000 Pazin</izvorni_sadrzaj>
    <derivirana_varijabla naziv="DomainObject.Predmet.ProtustrankaWithAdressOIB_1">EURO KAMEN j.d.o.o. PAZIN, OIB 97121831504, Stari trg 7, 52000 Pazin</derivirana_varijabla>
  </DomainObject.Predmet.ProtustrankaWithAdressOIB>
  <DomainObject.Predmet.ProtustrankaNazivFormated>
    <izvorni_sadrzaj>EURO KAMEN j.d.o.o. PAZIN</izvorni_sadrzaj>
    <derivirana_varijabla naziv="DomainObject.Predmet.ProtustrankaNazivFormated_1">EURO KAMEN j.d.o.o. PAZIN</derivirana_varijabla>
  </DomainObject.Predmet.ProtustrankaNazivFormated>
  <DomainObject.Predmet.ProtustrankaNazivFormatedOIB>
    <izvorni_sadrzaj>EURO KAMEN j.d.o.o. PAZIN, OIB 97121831504</izvorni_sadrzaj>
    <derivirana_varijabla naziv="DomainObject.Predmet.ProtustrankaNazivFormatedOIB_1">EURO KAMEN j.d.o.o. PAZIN, OIB 97121831504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66845.91</izvorni_sadrzaj>
    <derivirana_varijabla naziv="DomainObject.Predmet.TrenutnaVrijednost_1">66845.91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KAMEN j.d.o.o. PAZIN</item>
    </izvorni_sadrzaj>
    <derivirana_varijabla naziv="DomainObject.Predmet.ProtuStrankaListFormated_1">
      <item>EURO KAMEN j.d.o.o. PAZIN</item>
    </derivirana_varijabla>
  </DomainObject.Predmet.ProtuStrankaListFormated>
  <DomainObject.Predmet.ProtuStrankaListFormatedOIB>
    <izvorni_sadrzaj>
      <item>EURO KAMEN j.d.o.o. PAZIN, OIB 97121831504</item>
    </izvorni_sadrzaj>
    <derivirana_varijabla naziv="DomainObject.Predmet.ProtuStrankaListFormatedOIB_1">
      <item>EURO KAMEN j.d.o.o. PAZIN, OIB 97121831504</item>
    </derivirana_varijabla>
  </DomainObject.Predmet.ProtuStrankaListFormatedOIB>
  <DomainObject.Predmet.ProtuStrankaListFormatedWithAdress>
    <izvorni_sadrzaj>
      <item>EURO KAMEN j.d.o.o. PAZIN, Stari trg 7, 52000 Pazin</item>
    </izvorni_sadrzaj>
    <derivirana_varijabla naziv="DomainObject.Predmet.ProtuStrankaListFormatedWithAdress_1">
      <item>EURO KAMEN j.d.o.o. PAZIN, Stari trg 7, 52000 Pazin</item>
    </derivirana_varijabla>
  </DomainObject.Predmet.ProtuStrankaListFormatedWithAdress>
  <DomainObject.Predmet.ProtuStrankaListFormatedWithAdressOIB>
    <izvorni_sadrzaj>
      <item>EURO KAMEN j.d.o.o. PAZIN, OIB 97121831504, Stari trg 7, 52000 Pazin</item>
    </izvorni_sadrzaj>
    <derivirana_varijabla naziv="DomainObject.Predmet.ProtuStrankaListFormatedWithAdressOIB_1">
      <item>EURO KAMEN j.d.o.o. PAZIN, OIB 97121831504, Stari trg 7, 52000 Pazin</item>
    </derivirana_varijabla>
  </DomainObject.Predmet.ProtuStrankaListFormatedWithAdressOIB>
  <DomainObject.Predmet.ProtuStrankaListNazivFormated>
    <izvorni_sadrzaj>
      <item>EURO KAMEN j.d.o.o. PAZIN</item>
    </izvorni_sadrzaj>
    <derivirana_varijabla naziv="DomainObject.Predmet.ProtuStrankaListNazivFormated_1">
      <item>EURO KAMEN j.d.o.o. PAZIN</item>
    </derivirana_varijabla>
  </DomainObject.Predmet.ProtuStrankaListNazivFormated>
  <DomainObject.Predmet.ProtuStrankaListNazivFormatedOIB>
    <izvorni_sadrzaj>
      <item>EURO KAMEN j.d.o.o. PAZIN, OIB 97121831504</item>
    </izvorni_sadrzaj>
    <derivirana_varijabla naziv="DomainObject.Predmet.ProtuStrankaListNazivFormatedOIB_1">
      <item>EURO KAMEN j.d.o.o. PAZIN, OIB 97121831504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KAMEN j.d.o.o. PAZIN</izvorni_sadrzaj>
    <derivirana_varijabla naziv="DomainObject.Predmet.ProtustrankaIDrugi_1">EURO KAMEN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KAMEN j.d.o.o. PAZIN, OIB 97121831504, Stari trg 7, 52000 Pazin</izvorni_sadrzaj>
    <derivirana_varijabla naziv="DomainObject.Predmet.ProtustrankaIDrugiAdressOIB_1">EURO KAMEN j.d.o.o. PAZIN, OIB 97121831504,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KAMEN j.d.o.o. PAZIN</item>
    </izvorni_sadrzaj>
    <derivirana_varijabla naziv="DomainObject.Predmet.SudioniciListNaziv_1">
      <item>FINANCIJSKA AGENCIJA, RC RIJEKA, PODRUŽNICA PULA, PULA</item>
      <item>EURO KAMEN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KAMEN j.d.o.o. PAZIN, OIB 97121831504, Stari trg 7,52000 Pazin</item>
    </izvorni_sadrzaj>
    <derivirana_varijabla naziv="DomainObject.Predmet.SudioniciListAdressOIB_1">
      <item>FINANCIJSKA AGENCIJA, RC RIJEKA, PODRUŽNICA PULA, PULA, OIB 85821130368, Giardini 5,52100 Pula</item>
      <item>EURO KAMEN j.d.o.o. PAZIN, OIB 97121831504,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97121831504</item>
    </izvorni_sadrzaj>
    <derivirana_varijabla naziv="DomainObject.Predmet.SudioniciListNazivOIB_1">
      <item>, OIB 85821130368</item>
      <item>, OIB 97121831504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3318</properties:Characters>
  <properties:Lines>89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2017-01-23T07:47:00Z</dcterms:created>
  <dc:creator>Damir Rabar</dc:creator>
  <cp:lastModifiedBy>Lorena Paris Aničić</cp:lastModifiedBy>
  <cp:lastPrinted>2017-01-23T07:47:00Z</cp:lastPrinted>
  <dcterms:modified xmlns:xsi="http://www.w3.org/2001/XMLSchema-instance" xsi:type="dcterms:W3CDTF">2017-01-23T07:48:00Z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