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d35d" w14:paraId="99cd35d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0405E2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A306B7">
              <w:rPr>
                <w:lang w:eastAsia="hr-HR" w:val="hr-HR"/>
              </w:rPr>
              <w:t>6</w:t>
            </w:r>
            <w:r w:rsidR="000405E2">
              <w:rPr>
                <w:lang w:eastAsia="hr-HR" w:val="hr-HR"/>
              </w:rPr>
              <w:t>9</w:t>
            </w:r>
            <w:r>
              <w:rPr>
                <w:lang w:eastAsia="hr-HR" w:val="hr-HR"/>
              </w:rPr>
              <w:t>/201</w:t>
            </w:r>
            <w:r w:rsidR="0097353F">
              <w:rPr>
                <w:lang w:eastAsia="hr-HR" w:val="hr-HR"/>
              </w:rPr>
              <w:t>8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0405E2">
        <w:rPr>
          <w:lang w:val="hr-HR"/>
        </w:rPr>
        <w:t xml:space="preserve">BRODSKA MONTAŽA </w:t>
      </w:r>
      <w:r w:rsidR="00A306B7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0405E2">
        <w:rPr>
          <w:lang w:val="hr-HR"/>
        </w:rPr>
        <w:t>Vrhovljan</w:t>
      </w:r>
      <w:r w:rsidR="005A6949">
        <w:rPr>
          <w:lang w:val="hr-HR"/>
        </w:rPr>
        <w:t xml:space="preserve">, </w:t>
      </w:r>
      <w:r w:rsidR="000405E2">
        <w:rPr>
          <w:lang w:val="hr-HR"/>
        </w:rPr>
        <w:t>Gospodarska 12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0405E2" w:rsidRPr="000405E2">
        <w:rPr>
          <w:lang w:val="hr-HR"/>
        </w:rPr>
        <w:t>32639634433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0405E2">
        <w:rPr>
          <w:lang w:val="hr-HR"/>
        </w:rPr>
        <w:t>22</w:t>
      </w:r>
      <w:r w:rsidRPr="00071235">
        <w:rPr>
          <w:lang w:val="hr-HR"/>
        </w:rPr>
        <w:t xml:space="preserve">. </w:t>
      </w:r>
      <w:r w:rsidR="00CF5F73">
        <w:rPr>
          <w:lang w:val="hr-HR"/>
        </w:rPr>
        <w:t xml:space="preserve">veljače </w:t>
      </w:r>
      <w:r w:rsidRPr="00071235">
        <w:rPr>
          <w:lang w:val="hr-HR"/>
        </w:rPr>
        <w:t>201</w:t>
      </w:r>
      <w:r w:rsidR="000A3ACC">
        <w:rPr>
          <w:lang w:val="hr-HR"/>
        </w:rPr>
        <w:t>8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</w:t>
      </w:r>
      <w:r w:rsidR="00D53D0A">
        <w:rPr>
          <w:lang w:val="hr-HR"/>
        </w:rPr>
        <w:t xml:space="preserve"> 104/17,</w:t>
      </w:r>
      <w:r w:rsidRPr="00071235">
        <w:rPr>
          <w:lang w:val="hr-HR"/>
        </w:rPr>
        <w:t xml:space="preserve">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D53D0A">
      <w:pPr>
        <w:jc w:val="center"/>
        <w:rPr>
          <w:lang w:val="hr-HR"/>
        </w:rPr>
      </w:pPr>
      <w:r w:rsidRPr="00D53D0A">
        <w:rPr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1</w:t>
      </w:r>
      <w:r w:rsidRPr="00071235">
        <w:rPr>
          <w:lang w:val="hr-HR"/>
        </w:rPr>
        <w:t xml:space="preserve">/ Utvrđuje se da ukupni iznos evidentiranog duga dužnika </w:t>
      </w:r>
      <w:r w:rsidR="000405E2">
        <w:rPr>
          <w:lang w:val="hr-HR"/>
        </w:rPr>
        <w:t>BRODSKA MONTAŽA d.o.o.</w:t>
      </w:r>
      <w:r w:rsidR="000405E2" w:rsidRPr="00071235">
        <w:rPr>
          <w:lang w:val="hr-HR"/>
        </w:rPr>
        <w:t xml:space="preserve">, </w:t>
      </w:r>
      <w:r w:rsidR="000405E2">
        <w:rPr>
          <w:lang w:val="hr-HR"/>
        </w:rPr>
        <w:t xml:space="preserve">Vrhovljan, Gospodarska 12, </w:t>
      </w:r>
      <w:r w:rsidR="000405E2" w:rsidRPr="00071235">
        <w:rPr>
          <w:lang w:val="hr-HR"/>
        </w:rPr>
        <w:t xml:space="preserve">OIB: </w:t>
      </w:r>
      <w:r w:rsidR="000405E2" w:rsidRPr="000405E2">
        <w:rPr>
          <w:lang w:val="hr-HR"/>
        </w:rPr>
        <w:t>32639634433</w:t>
      </w:r>
      <w:r w:rsidRPr="00071235">
        <w:rPr>
          <w:lang w:val="hr-HR"/>
        </w:rPr>
        <w:t xml:space="preserve">, iznosi </w:t>
      </w:r>
      <w:r w:rsidR="000405E2">
        <w:rPr>
          <w:lang w:val="hr-HR"/>
        </w:rPr>
        <w:t>5.828.923,50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2</w:t>
      </w:r>
      <w:r w:rsidRPr="00071235">
        <w:rPr>
          <w:lang w:val="hr-HR"/>
        </w:rPr>
        <w:t xml:space="preserve">/ Poziva se osoba ovlaštena za zastupanje dužnika </w:t>
      </w:r>
      <w:r w:rsidR="00966F00">
        <w:rPr>
          <w:lang w:val="hr-HR"/>
        </w:rPr>
        <w:t>Zlatko Tomšić, Milna, Milna bb,</w:t>
      </w:r>
      <w:r w:rsidR="00267AE2">
        <w:rPr>
          <w:lang w:val="hr-HR"/>
        </w:rPr>
        <w:t xml:space="preserve"> </w:t>
      </w:r>
      <w:r w:rsidR="00267AE2" w:rsidRPr="00071235">
        <w:rPr>
          <w:lang w:val="hr-HR"/>
        </w:rPr>
        <w:t xml:space="preserve">OIB: </w:t>
      </w:r>
      <w:r w:rsidR="00966F00">
        <w:rPr>
          <w:lang w:val="hr-HR"/>
        </w:rPr>
        <w:t>65684901117 i Bernard Kordić, Nizozemska, Rotterdam, Blak 730, OIB: 93961825948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3</w:t>
      </w:r>
      <w:r w:rsidRPr="00071235">
        <w:rPr>
          <w:lang w:val="hr-HR"/>
        </w:rPr>
        <w:t>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4</w:t>
      </w:r>
      <w:r w:rsidRPr="00071235">
        <w:rPr>
          <w:lang w:val="hr-HR"/>
        </w:rPr>
        <w:t>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0405E2">
        <w:rPr>
          <w:lang w:val="hr-HR"/>
        </w:rPr>
        <w:t>69</w:t>
      </w:r>
      <w:r w:rsidR="00653BB3">
        <w:rPr>
          <w:lang w:val="hr-HR"/>
        </w:rPr>
        <w:t>/</w:t>
      </w:r>
      <w:r w:rsidR="0097353F">
        <w:rPr>
          <w:lang w:val="hr-HR"/>
        </w:rPr>
        <w:t>18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D53D0A" w:rsidP="005C4196" w:rsidR="005C4196" w:rsidRPr="00071235">
      <w:pPr>
        <w:ind w:firstLine="720"/>
        <w:jc w:val="both"/>
        <w:rPr>
          <w:lang w:val="hr-HR"/>
        </w:rPr>
      </w:pPr>
      <w:r>
        <w:rPr>
          <w:lang w:val="hr-HR"/>
        </w:rPr>
        <w:t>5</w:t>
      </w:r>
      <w:r w:rsidR="005C4196" w:rsidRPr="00071235">
        <w:rPr>
          <w:lang w:val="hr-HR"/>
        </w:rPr>
        <w:t xml:space="preserve">/ Sukladno čl. 431. st. 1. i 2. SZ-a smatrat će se da je dužnik nesposoban za plaćanje ako vjerovnici u roku od 45 dana od objave oglasa ovog poziva ne predlože otvaranje stečajnog postupka, te ne plate predujam iz točke </w:t>
      </w:r>
      <w:r>
        <w:rPr>
          <w:lang w:val="hr-HR"/>
        </w:rPr>
        <w:t>4.</w:t>
      </w:r>
      <w:r w:rsidR="005C4196" w:rsidRPr="00071235">
        <w:rPr>
          <w:lang w:val="hr-HR"/>
        </w:rPr>
        <w:t xml:space="preserve">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0405E2">
        <w:rPr>
          <w:lang w:val="hr-HR"/>
        </w:rPr>
        <w:t>19</w:t>
      </w:r>
      <w:r w:rsidR="005C4196" w:rsidRPr="00071235">
        <w:rPr>
          <w:lang w:val="hr-HR"/>
        </w:rPr>
        <w:t xml:space="preserve">. </w:t>
      </w:r>
      <w:r w:rsidR="00CF5F73">
        <w:rPr>
          <w:lang w:val="hr-HR"/>
        </w:rPr>
        <w:t>veljače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0405E2">
        <w:rPr>
          <w:lang w:val="hr-HR"/>
        </w:rPr>
        <w:t>BRODSKA MONTAŽA d.o.o.</w:t>
      </w:r>
      <w:r w:rsidR="000405E2" w:rsidRPr="00071235">
        <w:rPr>
          <w:lang w:val="hr-HR"/>
        </w:rPr>
        <w:t xml:space="preserve">, </w:t>
      </w:r>
      <w:r w:rsidR="000405E2">
        <w:rPr>
          <w:lang w:val="hr-HR"/>
        </w:rPr>
        <w:t xml:space="preserve">Vrhovljan, Gospodarska 12, </w:t>
      </w:r>
      <w:r w:rsidR="000405E2" w:rsidRPr="00071235">
        <w:rPr>
          <w:lang w:val="hr-HR"/>
        </w:rPr>
        <w:t xml:space="preserve">OIB: </w:t>
      </w:r>
      <w:r w:rsidR="000405E2" w:rsidRPr="000405E2">
        <w:rPr>
          <w:lang w:val="hr-HR"/>
        </w:rPr>
        <w:t>32639634433</w:t>
      </w:r>
      <w:r w:rsidR="005C4196" w:rsidRPr="00071235">
        <w:rPr>
          <w:lang w:val="hr-HR"/>
        </w:rPr>
        <w:t xml:space="preserve">, navodeći da dužnik na dan </w:t>
      </w:r>
      <w:r w:rsidR="000405E2">
        <w:rPr>
          <w:lang w:val="hr-HR"/>
        </w:rPr>
        <w:t>15</w:t>
      </w:r>
      <w:r w:rsidR="009D534A" w:rsidRPr="00071235">
        <w:rPr>
          <w:lang w:val="hr-HR"/>
        </w:rPr>
        <w:t xml:space="preserve">. </w:t>
      </w:r>
      <w:r w:rsidR="005A1862">
        <w:rPr>
          <w:lang w:val="hr-HR"/>
        </w:rPr>
        <w:t>veljače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0405E2">
        <w:rPr>
          <w:lang w:val="hr-HR"/>
        </w:rPr>
        <w:t>5.828.923,50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0405E2">
        <w:rPr>
          <w:lang w:val="hr-HR"/>
        </w:rPr>
        <w:t>22</w:t>
      </w:r>
      <w:r w:rsidR="005C4196" w:rsidRPr="00071235">
        <w:rPr>
          <w:lang w:val="hr-HR"/>
        </w:rPr>
        <w:t xml:space="preserve">. </w:t>
      </w:r>
      <w:r w:rsidR="00CF5F73">
        <w:rPr>
          <w:lang w:val="hr-HR"/>
        </w:rPr>
        <w:t>veljače</w:t>
      </w:r>
      <w:r w:rsidR="00FA3BBD">
        <w:rPr>
          <w:lang w:val="hr-HR"/>
        </w:rPr>
        <w:t xml:space="preserve"> 201</w:t>
      </w:r>
      <w:r w:rsidR="000A3ACC">
        <w:rPr>
          <w:lang w:val="hr-HR"/>
        </w:rPr>
        <w:t>8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  <w:r w:rsidR="00702729">
        <w:rPr>
          <w:lang w:val="hr-HR"/>
        </w:rPr>
        <w:t>,  v.r.</w:t>
      </w:r>
    </w:p>
    <w:p w:rsidRDefault="00702729" w:rsidP="005C4196" w:rsidR="00702729">
      <w:pPr>
        <w:ind w:firstLine="720" w:left="3600"/>
        <w:jc w:val="center"/>
        <w:outlineLvl w:val="0"/>
        <w:rPr>
          <w:lang w:val="hr-HR"/>
        </w:rPr>
      </w:pPr>
    </w:p>
    <w:p w:rsidRDefault="00702729" w:rsidP="005C4196" w:rsidR="00702729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otpravka - ovlašteni službenik: 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90973" w:rsidP="005C4196" w:rsidR="00590973" w:rsidRPr="00071235">
      <w:pPr>
        <w:rPr>
          <w:lang w:val="hr-HR"/>
        </w:rPr>
      </w:pPr>
      <w:r>
        <w:rPr>
          <w:lang w:val="hr-HR"/>
        </w:rPr>
        <w:t xml:space="preserve">- </w:t>
      </w:r>
      <w:r w:rsidR="005A1862">
        <w:rPr>
          <w:lang w:val="hr-HR"/>
        </w:rPr>
        <w:t>direktor</w:t>
      </w:r>
      <w:r>
        <w:rPr>
          <w:lang w:val="hr-HR"/>
        </w:rPr>
        <w:t xml:space="preserve"> dužnika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672" w:rsidRPr="00C7567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0405E2">
      <w:rPr>
        <w:lang w:val="hr-HR"/>
      </w:rPr>
      <w:t>69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</w:t>
    </w:r>
    <w:r w:rsidR="0097353F">
      <w:rPr>
        <w:lang w:val="hr-HR"/>
      </w:rPr>
      <w:t>8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97F"/>
    <w:rsid w:val="00022E5D"/>
    <w:rsid w:val="00024B62"/>
    <w:rsid w:val="000405E2"/>
    <w:rsid w:val="00042DBB"/>
    <w:rsid w:val="00070793"/>
    <w:rsid w:val="00071235"/>
    <w:rsid w:val="000A333D"/>
    <w:rsid w:val="000A3ACC"/>
    <w:rsid w:val="001163CC"/>
    <w:rsid w:val="00124D53"/>
    <w:rsid w:val="00133BA2"/>
    <w:rsid w:val="00136C8E"/>
    <w:rsid w:val="0015045D"/>
    <w:rsid w:val="00166D7D"/>
    <w:rsid w:val="001704F0"/>
    <w:rsid w:val="001A2C8F"/>
    <w:rsid w:val="001A6BE3"/>
    <w:rsid w:val="001C2403"/>
    <w:rsid w:val="00230866"/>
    <w:rsid w:val="00267AE2"/>
    <w:rsid w:val="00302D85"/>
    <w:rsid w:val="00304555"/>
    <w:rsid w:val="00340840"/>
    <w:rsid w:val="003C21BA"/>
    <w:rsid w:val="003E1673"/>
    <w:rsid w:val="00413610"/>
    <w:rsid w:val="00415671"/>
    <w:rsid w:val="004341B3"/>
    <w:rsid w:val="004458EF"/>
    <w:rsid w:val="0047312C"/>
    <w:rsid w:val="00494C94"/>
    <w:rsid w:val="004A48E6"/>
    <w:rsid w:val="004C4C64"/>
    <w:rsid w:val="004E6636"/>
    <w:rsid w:val="00500673"/>
    <w:rsid w:val="005011BC"/>
    <w:rsid w:val="0055347A"/>
    <w:rsid w:val="00563DE4"/>
    <w:rsid w:val="00590973"/>
    <w:rsid w:val="005A1862"/>
    <w:rsid w:val="005A6949"/>
    <w:rsid w:val="005C4196"/>
    <w:rsid w:val="00653BB3"/>
    <w:rsid w:val="0066129A"/>
    <w:rsid w:val="00666674"/>
    <w:rsid w:val="00676507"/>
    <w:rsid w:val="00690096"/>
    <w:rsid w:val="00702729"/>
    <w:rsid w:val="007918A8"/>
    <w:rsid w:val="007B76BA"/>
    <w:rsid w:val="008229E5"/>
    <w:rsid w:val="00863DAB"/>
    <w:rsid w:val="008836F2"/>
    <w:rsid w:val="00904184"/>
    <w:rsid w:val="00935EAD"/>
    <w:rsid w:val="00962609"/>
    <w:rsid w:val="00966F00"/>
    <w:rsid w:val="0097353F"/>
    <w:rsid w:val="009B38B2"/>
    <w:rsid w:val="009D534A"/>
    <w:rsid w:val="009E3B6A"/>
    <w:rsid w:val="009F477F"/>
    <w:rsid w:val="009F561C"/>
    <w:rsid w:val="00A301C7"/>
    <w:rsid w:val="00A306B7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B1EFF"/>
    <w:rsid w:val="00BC5E34"/>
    <w:rsid w:val="00C47730"/>
    <w:rsid w:val="00C55510"/>
    <w:rsid w:val="00C62E0C"/>
    <w:rsid w:val="00C75672"/>
    <w:rsid w:val="00C809DC"/>
    <w:rsid w:val="00CB33FE"/>
    <w:rsid w:val="00CF0E85"/>
    <w:rsid w:val="00CF5F73"/>
    <w:rsid w:val="00D10E22"/>
    <w:rsid w:val="00D458DF"/>
    <w:rsid w:val="00D466F8"/>
    <w:rsid w:val="00D53D0A"/>
    <w:rsid w:val="00D747C9"/>
    <w:rsid w:val="00D76A64"/>
    <w:rsid w:val="00D95AFF"/>
    <w:rsid w:val="00DB13E8"/>
    <w:rsid w:val="00DB2CAB"/>
    <w:rsid w:val="00DD2816"/>
    <w:rsid w:val="00E640D8"/>
    <w:rsid w:val="00E74195"/>
    <w:rsid w:val="00ED489B"/>
    <w:rsid w:val="00F16BD5"/>
    <w:rsid w:val="00F522DB"/>
    <w:rsid w:val="00F81BC1"/>
    <w:rsid w:val="00F83A8B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5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6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6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6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6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5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6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6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6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6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BRODSKA MONTAŽA d.o.o. za brodogradnju i trgovinu zastupanog po punomoćniku Bernard Kordić; Zlatko Tomšić</izvorni_sadrzaj>
    <derivirana_varijabla naziv="DomainObject.Predmet.ProtustrankaFormated_1">  BRODSKA MONTAŽA d.o.o. za brodogradnju i trgovinu zastupanog po punomoćniku Bernard Kordić; Zlatko Tomšić</derivirana_varijabla>
  </DomainObject.Predmet.ProtustrankaFormated>
  <DomainObject.Predmet.ProtustrankaFormatedOIB>
    <izvorni_sadrzaj>  BRODSKA MONTAŽA d.o.o. za brodogradnju i trgovinu, OIB 32639634433 zastupanog po punomoćniku Bernard Kordić; Zlatko Tomšić</izvorni_sadrzaj>
    <derivirana_varijabla naziv="DomainObject.Predmet.ProtustrankaFormatedOIB_1">  BRODSKA MONTAŽA d.o.o. za brodogradnju i trgovinu, OIB 32639634433 zastupanog po punomoćniku Bernard Kordić; Zlatko Tomšić</derivirana_varijabla>
  </DomainObject.Predmet.ProtustrankaFormatedOIB>
  <DomainObject.Predmet.ProtustrankaFormatedWithAdress>
    <izvorni_sadrzaj> BRODSKA MONTAŽA d.o.o. za brodogradnju i trgovinu, Gospodarska 12 , 40313 Vrhovljan zastupanog po punomoćniku Bernard Kordić; Zlatko Tomšić</izvorni_sadrzaj>
    <derivirana_varijabla naziv="DomainObject.Predmet.ProtustrankaFormatedWithAdress_1"> BRODSKA MONTAŽA d.o.o. za brodogradnju i trgovinu, Gospodarska 12 , 40313 Vrhovljan zastupanog po punomoćniku Bernard Kordić; Zlatko Tomšić</derivirana_varijabla>
  </DomainObject.Predmet.ProtustrankaFormatedWithAdress>
  <DomainObject.Predmet.ProtustrankaFormatedWithAdressOIB>
    <izvorni_sadrzaj> BRODSKA MONTAŽA d.o.o. za brodogradnju i trgovinu, OIB 32639634433, Gospodarska 12 , 40313 Vrhovljan zastupanog po punomoćniku Bernard Kordić; Zlatko Tomšić</izvorni_sadrzaj>
    <derivirana_varijabla naziv="DomainObject.Predmet.ProtustrankaFormatedWithAdressOIB_1"> BRODSKA MONTAŽA d.o.o. za brodogradnju i trgovinu, OIB 32639634433, Gospodarska 12 , 40313 Vrhovljan zastupanog po punomoćniku Bernard Kordić; Zlatko Tomšić</derivirana_varijabla>
  </DomainObject.Predmet.ProtustrankaFormatedWithAdressOIB>
  <DomainObject.Predmet.ProtustrankaWithAdress>
    <izvorni_sadrzaj>BRODSKA MONTAŽA d.o.o. za brodogradnju i trgovinu Gospodarska 12 , 40313 Vrhovljan</izvorni_sadrzaj>
    <derivirana_varijabla naziv="DomainObject.Predmet.ProtustrankaWithAdress_1">BRODSKA MONTAŽA d.o.o. za brodogradnju i trgovinu Gospodarska 12 , 40313 Vrhovljan</derivirana_varijabla>
  </DomainObject.Predmet.ProtustrankaWithAdress>
  <DomainObject.Predmet.ProtustrankaWithAdressOIB>
    <izvorni_sadrzaj>BRODSKA MONTAŽA d.o.o. za brodogradnju i trgovinu, OIB 32639634433, Gospodarska 12 , 40313 Vrhovljan</izvorni_sadrzaj>
    <derivirana_varijabla naziv="DomainObject.Predmet.ProtustrankaWithAdressOIB_1">BRODSKA MONTAŽA d.o.o. za brodogradnju i trgovinu, OIB 32639634433, Gospodarska 12 , 40313 Vrhovljan</derivirana_varijabla>
  </DomainObject.Predmet.ProtustrankaWithAdressOIB>
  <DomainObject.Predmet.ProtustrankaNazivFormated>
    <izvorni_sadrzaj>BRODSKA MONTAŽA d.o.o. za brodogradnju i trgovinu</izvorni_sadrzaj>
    <derivirana_varijabla naziv="DomainObject.Predmet.ProtustrankaNazivFormated_1">BRODSKA MONTAŽA d.o.o. za brodogradnju i trgovinu</derivirana_varijabla>
  </DomainObject.Predmet.ProtustrankaNazivFormated>
  <DomainObject.Predmet.ProtustrankaNazivFormatedOIB>
    <izvorni_sadrzaj>BRODSKA MONTAŽA d.o.o. za brodogradnju i trgovinu, OIB 32639634433</izvorni_sadrzaj>
    <derivirana_varijabla naziv="DomainObject.Predmet.ProtustrankaNazivFormatedOIB_1">BRODSKA MONTAŽA d.o.o. za brodogradnju i trgovinu, OIB 32639634433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5828923.50</izvorni_sadrzaj>
    <derivirana_varijabla naziv="DomainObject.Predmet.TrenutnaVrijednost_1">5828923.50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BRODSKA MONTAŽA d.o.o. za brodogradnju i trgovinu zastupanog po punomoćniku Bernard Kordić; Zlatko Tomšić</item>
    </izvorni_sadrzaj>
    <derivirana_varijabla naziv="DomainObject.Predmet.ProtuStrankaListFormated_1">
      <item>BRODSKA MONTAŽA d.o.o. za brodogradnju i trgovinu zastupanog po punomoćniku Bernard Kordić; Zlatko Tomšić</item>
    </derivirana_varijabla>
  </DomainObject.Predmet.ProtuStrankaListFormated>
  <DomainObject.Predmet.ProtuStrankaListFormatedOIB>
    <izvorni_sadrzaj>
      <item>BRODSKA MONTAŽA d.o.o. za brodogradnju i trgovinu, OIB 32639634433 zastupanog po punomoćniku Bernard Kordić; Zlatko Tomšić</item>
    </izvorni_sadrzaj>
    <derivirana_varijabla naziv="DomainObject.Predmet.ProtuStrankaListFormatedOIB_1">
      <item>BRODSKA MONTAŽA d.o.o. za brodogradnju i trgovinu, OIB 32639634433 zastupanog po punomoćniku Bernard Kordić; Zlatko Tomšić</item>
    </derivirana_varijabla>
  </DomainObject.Predmet.ProtuStrankaListFormatedOIB>
  <DomainObject.Predmet.ProtuStrankaListFormatedWithAdress>
    <izvorni_sadrzaj>
      <item>BRODSKA MONTAŽA d.o.o. za brodogradnju i trgovinu, Gospodarska 12 , 40313 Vrhovljan zastupanog po punomoćniku Bernard Kordić; Zlatko Tomšić</item>
    </izvorni_sadrzaj>
    <derivirana_varijabla naziv="DomainObject.Predmet.ProtuStrankaListFormatedWithAdress_1">
      <item>BRODSKA MONTAŽA d.o.o. za brodogradnju i trgovinu, Gospodarska 12 , 40313 Vrhovljan zastupanog po punomoćniku Bernard Kordić; Zlatko Tomšić</item>
    </derivirana_varijabla>
  </DomainObject.Predmet.ProtuStrankaListFormatedWithAdress>
  <DomainObject.Predmet.ProtuStrankaListFormatedWithAdressOIB>
    <izvorni_sadrzaj>
      <item>BRODSKA MONTAŽA d.o.o. za brodogradnju i trgovinu, OIB 32639634433, Gospodarska 12 , 40313 Vrhovljan zastupanog po punomoćniku Bernard Kordić; Zlatko Tomšić</item>
    </izvorni_sadrzaj>
    <derivirana_varijabla naziv="DomainObject.Predmet.ProtuStrankaListFormatedWithAdressOIB_1">
      <item>BRODSKA MONTAŽA d.o.o. za brodogradnju i trgovinu, OIB 32639634433, Gospodarska 12 , 40313 Vrhovljan zastupanog po punomoćniku Bernard Kordić; Zlatko Tomšić</item>
    </derivirana_varijabla>
  </DomainObject.Predmet.ProtuStrankaListFormatedWithAdressOIB>
  <DomainObject.Predmet.ProtuStrankaListNazivFormated>
    <izvorni_sadrzaj>
      <item>BRODSKA MONTAŽA d.o.o. za brodogradnju i trgovinu</item>
    </izvorni_sadrzaj>
    <derivirana_varijabla naziv="DomainObject.Predmet.ProtuStrankaListNazivFormated_1">
      <item>BRODSKA MONTAŽA d.o.o. za brodogradnju i trgovinu</item>
    </derivirana_varijabla>
  </DomainObject.Predmet.ProtuStrankaListNazivFormated>
  <DomainObject.Predmet.ProtuStrankaListNazivFormatedOIB>
    <izvorni_sadrzaj>
      <item>BRODSKA MONTAŽA d.o.o. za brodogradnju i trgovinu, OIB 32639634433</item>
    </izvorni_sadrzaj>
    <derivirana_varijabla naziv="DomainObject.Predmet.ProtuStrankaListNazivFormatedOIB_1">
      <item>BRODSKA MONTAŽA d.o.o. za brodogradnju i trgovinu, OIB 32639634433</item>
    </derivirana_varijabla>
  </DomainObject.Predmet.ProtuStrankaListNazivFormatedOIB>
  <DomainObject.Predmet.OstaliListFormated>
    <izvorni_sadrzaj>
      <item>Sudski registar</item>
      <item>Zlatko Tomšić punomoćnik sudionika u postupku BRODSKA MONTAŽA d.o.o. za brodogradnju i trgovinu</item>
      <item>Bernard Kordić punomoćnik sudionika u postupku BRODSKA MONTAŽA d.o.o. za brodogradnju i trgovinu</item>
    </izvorni_sadrzaj>
    <derivirana_varijabla naziv="DomainObject.Predmet.OstaliListFormated_1">
      <item>Sudski registar</item>
      <item>Zlatko Tomšić punomoćnik sudionika u postupku BRODSKA MONTAŽA d.o.o. za brodogradnju i trgovinu</item>
      <item>Bernard Kordić punomoćnik sudionika u postupku BRODSKA MONTAŽA d.o.o. za brodogradnju i trgovinu</item>
    </derivirana_varijabla>
  </DomainObject.Predmet.OstaliListFormated>
  <DomainObject.Predmet.OstaliListFormatedOIB>
    <izvorni_sadrzaj>
      <item>Sudski registar</item>
      <item>Zlatko Tomšić, OIB 65684901117 punomoćnik sudionika u postupku BRODSKA MONTAŽA d.o.o. za brodogradnju i trgovinu</item>
      <item>Bernard Kordić, OIB 93961825948 punomoćnik sudionika u postupku BRODSKA MONTAŽA d.o.o. za brodogradnju i trgovinu</item>
    </izvorni_sadrzaj>
    <derivirana_varijabla naziv="DomainObject.Predmet.OstaliListFormatedOIB_1">
      <item>Sudski registar</item>
      <item>Zlatko Tomšić, OIB 65684901117 punomoćnik sudionika u postupku BRODSKA MONTAŽA d.o.o. za brodogradnju i trgovinu</item>
      <item>Bernard Kordić, OIB 93961825948 punomoćnik sudionika u postupku BRODSKA MONTAŽA d.o.o. za brodogradnju i trgovinu</item>
    </derivirana_varijabla>
  </DomainObject.Predmet.OstaliListFormatedOIB>
  <DomainObject.Predmet.OstaliListFormatedWithAdress>
    <izvorni_sadrzaj>
      <item>Sudski registar</item>
      <item>Zlatko Tomšić, Milna 889, 21405 Milna punomoćnik sudionika u postupku BRODSKA MONTAŽA d.o.o. za brodogradnju i trgovinu</item>
      <item>Bernard Kordić, Blak 730, 3011 Rotterdam punomoćnik sudionika u postupku BRODSKA MONTAŽA d.o.o. za brodogradnju i trgovinu</item>
    </izvorni_sadrzaj>
    <derivirana_varijabla naziv="DomainObject.Predmet.OstaliListFormatedWithAdress_1">
      <item>Sudski registar</item>
      <item>Zlatko Tomšić, Milna 889, 21405 Milna punomoćnik sudionika u postupku BRODSKA MONTAŽA d.o.o. za brodogradnju i trgovinu</item>
      <item>Bernard Kordić, Blak 730, 3011 Rotterdam punomoćnik sudionika u postupku BRODSKA MONTAŽA d.o.o. za brodogradnju i trgovinu</item>
    </derivirana_varijabla>
  </DomainObject.Predmet.OstaliListFormatedWithAdress>
  <DomainObject.Predmet.OstaliListFormatedWithAdressOIB>
    <izvorni_sadrzaj>
      <item>Sudski registar</item>
      <item>Zlatko Tomšić, OIB 65684901117, Milna 889, 21405 Milna punomoćnik sudionika u postupku BRODSKA MONTAŽA d.o.o. za brodogradnju i trgovinu</item>
      <item>Bernard Kordić, OIB 93961825948, Blak 730, 3011 Rotterdam punomoćnik sudionika u postupku BRODSKA MONTAŽA d.o.o. za brodogradnju i trgovinu</item>
    </izvorni_sadrzaj>
    <derivirana_varijabla naziv="DomainObject.Predmet.OstaliListFormatedWithAdressOIB_1">
      <item>Sudski registar</item>
      <item>Zlatko Tomšić, OIB 65684901117, Milna 889, 21405 Milna punomoćnik sudionika u postupku BRODSKA MONTAŽA d.o.o. za brodogradnju i trgovinu</item>
      <item>Bernard Kordić, OIB 93961825948, Blak 730, 3011 Rotterdam punomoćnik sudionika u postupku BRODSKA MONTAŽA d.o.o. za brodogradnju i trgovinu</item>
    </derivirana_varijabla>
  </DomainObject.Predmet.OstaliListFormatedWithAdressOIB>
  <DomainObject.Predmet.OstaliListNazivFormated>
    <izvorni_sadrzaj>
      <item>Sudski registar</item>
      <item>Zlatko Tomšić</item>
      <item>Bernard Kordić</item>
    </izvorni_sadrzaj>
    <derivirana_varijabla naziv="DomainObject.Predmet.OstaliListNazivFormated_1">
      <item>Sudski registar</item>
      <item>Zlatko Tomšić</item>
      <item>Bernard Kordić</item>
    </derivirana_varijabla>
  </DomainObject.Predmet.OstaliListNazivFormated>
  <DomainObject.Predmet.OstaliListNazivFormatedOIB>
    <izvorni_sadrzaj>
      <item>Sudski registar</item>
      <item>Zlatko Tomšić, OIB 65684901117</item>
      <item>Bernard Kordić, OIB 93961825948</item>
    </izvorni_sadrzaj>
    <derivirana_varijabla naziv="DomainObject.Predmet.OstaliListNazivFormatedOIB_1">
      <item>Sudski registar</item>
      <item>Zlatko Tomšić, OIB 65684901117</item>
      <item>Bernard Kordić, OIB 93961825948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BRODSKA MONTAŽA d.o.o. za brodogradnju i trgovinu</izvorni_sadrzaj>
    <derivirana_varijabla naziv="DomainObject.Predmet.ProtustrankaIDrugi_1">BRODSKA MONTAŽA d.o.o. za brodogradnju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BRODSKA MONTAŽA d.o.o. za brodogradnju i trgovinu, OIB 32639634433, Gospodarska 12 , 40313 Vrhovljan</izvorni_sadrzaj>
    <derivirana_varijabla naziv="DomainObject.Predmet.ProtustrankaIDrugiAdressOIB_1">BRODSKA MONTAŽA d.o.o. za brodogradnju i trgovinu, OIB 32639634433, Gospodarska 12 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BRODSKA MONTAŽA d.o.o. za brodogradnju i trgovinu</item>
      <item>Sudski registar</item>
      <item>Zlatko Tomšić</item>
      <item>Bernard Kordić</item>
    </izvorni_sadrzaj>
    <derivirana_varijabla naziv="DomainObject.Predmet.SudioniciListNaziv_1">
      <item>Financijska agencija</item>
      <item>BRODSKA MONTAŽA d.o.o. za brodogradnju i trgovinu</item>
      <item>Sudski registar</item>
      <item>Zlatko Tomšić</item>
      <item>Bernard Kordić</item>
    </derivirana_varijabla>
  </DomainObject.Predmet.SudioniciListNaziv>
  <DomainObject.Predmet.SudioniciListAdressOIB>
    <izvorni_sadrzaj>
      <item>Financijska agencija, OIB 85821130368, Ulica grada Vukovara 70,10000 Zagreb</item>
      <item>BRODSKA MONTAŽA d.o.o. za brodogradnju i trgovinu, OIB 32639634433, Gospodarska 12 ,40313 Vrhovljan</item>
      <item>Sudski registar</item>
      <item>Zlatko Tomšić, OIB 65684901117, Milna 889,21405 Milna</item>
      <item>Bernard Kordić, OIB 93961825948, Blak 730,3011 Rotterdam</item>
    </izvorni_sadrzaj>
    <derivirana_varijabla naziv="DomainObject.Predmet.SudioniciListAdressOIB_1">
      <item>Financijska agencija, OIB 85821130368, Ulica grada Vukovara 70,10000 Zagreb</item>
      <item>BRODSKA MONTAŽA d.o.o. za brodogradnju i trgovinu, OIB 32639634433, Gospodarska 12 ,40313 Vrhovljan</item>
      <item>Sudski registar</item>
      <item>Zlatko Tomšić, OIB 65684901117, Milna 889,21405 Milna</item>
      <item>Bernard Kordić, OIB 93961825948, Blak 730,3011 Rotterdam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32639634433</item>
      <item>, OIB null</item>
      <item>, OIB 65684901117</item>
      <item>, OIB 93961825948</item>
    </izvorni_sadrzaj>
    <derivirana_varijabla naziv="DomainObject.Predmet.SudioniciListNazivOIB_1">
      <item>, OIB 85821130368</item>
      <item>, OIB 32639634433</item>
      <item>, OIB null</item>
      <item>, OIB 65684901117</item>
      <item>, OIB 93961825948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64EC7-4A40-4926-AF03-D88476F78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2667</properties:Characters>
  <properties:Lines>79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2018-02-22T06:47:00Z</dcterms:created>
  <dc:creator>Katarina Breški</dc:creator>
  <cp:lastModifiedBy>Nevenka Vuković</cp:lastModifiedBy>
  <cp:lastPrinted>2018-02-22T08:12:00Z</cp:lastPrinted>
  <dcterms:modified xmlns:xsi="http://www.w3.org/2001/XMLSchema-instance" xsi:type="dcterms:W3CDTF">2018-02-22T08:12:00Z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St-69-18 OGLAS od 22.2.18.docx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