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4351b" w14:paraId="814351b" w:rsidRDefault="00D27076" w:rsidP="005D7BF8" w:rsidR="00D27076" w:rsidRPr="005D7BF8">
      <w:pPr>
        <w:pStyle w:val="Bezproreda"/>
        <w:jc w:val="both"/>
        <w15:collapsed w:val="false"/>
      </w:pPr>
      <w:bookmarkStart w:name="_GoBack" w:id="0"/>
      <w:bookmarkEnd w:id="0"/>
      <w:r w:rsidRPr="005D7BF8">
        <w:t xml:space="preserve">  </w:t>
      </w:r>
      <w:r>
        <w:t xml:space="preserve">             </w:t>
      </w:r>
      <w:r w:rsidRPr="005D7BF8">
        <w:t xml:space="preserve">  </w:t>
      </w:r>
      <w:r w:rsidRPr="005D7BF8"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7076" w:rsidP="005D7BF8" w:rsidR="00D27076" w:rsidRPr="005D7BF8">
      <w:pPr>
        <w:pStyle w:val="Bezproreda"/>
        <w:jc w:val="both"/>
      </w:pPr>
      <w:r w:rsidRPr="005D7BF8">
        <w:rPr>
          <w:rFonts w:eastAsia="MS Mincho"/>
          <w:szCs w:val="24"/>
        </w:rPr>
        <w:t xml:space="preserve">   REPUBLIKA HRVATSKA</w:t>
      </w:r>
    </w:p>
    <w:p w:rsidRDefault="00D27076" w:rsidP="005D7BF8" w:rsidR="00D27076" w:rsidRPr="005D7BF8">
      <w:pPr>
        <w:pStyle w:val="Bezproreda"/>
        <w:jc w:val="both"/>
      </w:pPr>
      <w:r w:rsidRPr="005D7BF8">
        <w:rPr>
          <w:rFonts w:eastAsia="MS Mincho"/>
          <w:szCs w:val="24"/>
        </w:rPr>
        <w:t>TRGOVAČKI SUD U RIJECI</w:t>
      </w:r>
    </w:p>
    <w:p w:rsidRDefault="00D27076" w:rsidP="005D7BF8" w:rsidR="00D27076" w:rsidRPr="005D7BF8">
      <w:pPr>
        <w:pStyle w:val="Bezproreda"/>
        <w:jc w:val="both"/>
        <w:rPr>
          <w:rFonts w:eastAsia="MS Mincho"/>
          <w:szCs w:val="24"/>
        </w:rPr>
      </w:pPr>
      <w:r w:rsidRPr="005D7BF8">
        <w:rPr>
          <w:rFonts w:eastAsia="MS Mincho"/>
          <w:szCs w:val="24"/>
        </w:rPr>
        <w:t xml:space="preserve">       Rijeka, Zadarska 1 i 3</w:t>
      </w:r>
    </w:p>
    <w:p w:rsidRDefault="0011553C" w:rsidP="00B94B50" w:rsidR="0008168B">
      <w:pPr>
        <w:jc w:val="right"/>
        <w:rPr>
          <w:noProof/>
        </w:rPr>
      </w:pP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  <w:t>P</w:t>
      </w:r>
      <w:r w:rsidR="0008168B" w:rsidRPr="0011553C">
        <w:rPr>
          <w:noProof/>
        </w:rPr>
        <w:t>osl. br: 15 St-</w:t>
      </w:r>
      <w:r w:rsidR="00B94B50">
        <w:rPr>
          <w:noProof/>
        </w:rPr>
        <w:t>1076/11-276</w:t>
      </w:r>
    </w:p>
    <w:p w:rsidRDefault="0008168B" w:rsidP="00543B99" w:rsidR="0008168B">
      <w:pPr>
        <w:jc w:val="center"/>
        <w:rPr>
          <w:b/>
          <w:noProof/>
        </w:rPr>
      </w:pPr>
    </w:p>
    <w:p w:rsidRDefault="00543B99" w:rsidP="00543B99" w:rsidR="00543B99" w:rsidRPr="00DE354B">
      <w:pPr>
        <w:ind w:right="512"/>
        <w:jc w:val="center"/>
        <w:rPr>
          <w:b/>
        </w:rPr>
      </w:pPr>
      <w:r w:rsidRPr="00DE354B">
        <w:rPr>
          <w:b/>
        </w:rPr>
        <w:t xml:space="preserve">        R E P U B L I K A  H R V A T S K A</w:t>
      </w:r>
    </w:p>
    <w:p w:rsidRDefault="00543B99" w:rsidP="00543B99" w:rsidR="00543B99" w:rsidRPr="00DE354B">
      <w:pPr>
        <w:ind w:right="512"/>
        <w:jc w:val="center"/>
        <w:rPr>
          <w:b/>
        </w:rPr>
      </w:pPr>
    </w:p>
    <w:p w:rsidRDefault="00543B99" w:rsidP="00543B99" w:rsidR="00543B99" w:rsidRPr="00DE354B">
      <w:pPr>
        <w:ind w:right="512"/>
        <w:jc w:val="center"/>
        <w:rPr>
          <w:b/>
        </w:rPr>
      </w:pPr>
      <w:r w:rsidRPr="00DE354B">
        <w:rPr>
          <w:b/>
        </w:rPr>
        <w:t xml:space="preserve">      R J E Š E N J E</w:t>
      </w:r>
    </w:p>
    <w:p w:rsidRDefault="00543B99" w:rsidP="00543B99" w:rsidR="00543B99" w:rsidRPr="00DE354B">
      <w:pPr>
        <w:jc w:val="center"/>
        <w:rPr>
          <w:b/>
        </w:rPr>
      </w:pPr>
    </w:p>
    <w:p w:rsidRDefault="00543B99" w:rsidP="00543B99" w:rsidR="00543B99" w:rsidRPr="006C5385">
      <w:pPr>
        <w:ind w:firstLine="708"/>
        <w:jc w:val="both"/>
      </w:pPr>
      <w:r w:rsidRPr="006C5385">
        <w:t>Trgovački sud u</w:t>
      </w:r>
      <w:r>
        <w:t xml:space="preserve"> Rijeci</w:t>
      </w:r>
      <w:r w:rsidRPr="006C5385">
        <w:t>,</w:t>
      </w:r>
      <w:r w:rsidR="0008168B">
        <w:t xml:space="preserve"> OIB 88785964957,</w:t>
      </w:r>
      <w:r w:rsidRPr="006C5385">
        <w:t xml:space="preserve"> po stečajnom sucu</w:t>
      </w:r>
      <w:r>
        <w:t xml:space="preserve"> Danieli Korlević</w:t>
      </w:r>
      <w:r w:rsidRPr="006C5385">
        <w:t xml:space="preserve">, u stečajnom postupku nad dužnikom </w:t>
      </w:r>
      <w:r w:rsidR="00B94B50">
        <w:rPr>
          <w:b/>
        </w:rPr>
        <w:t xml:space="preserve">EC – COMM d.o.o. Labin, Rudarska 11, OIB </w:t>
      </w:r>
      <w:r w:rsidR="00B94B50" w:rsidRPr="00B94B50">
        <w:rPr>
          <w:b/>
        </w:rPr>
        <w:t>04846093093</w:t>
      </w:r>
      <w:r w:rsidRPr="006C5385">
        <w:t xml:space="preserve">, </w:t>
      </w:r>
      <w:r w:rsidR="00B94B50">
        <w:t xml:space="preserve">odlučujući o zahtjevu stečajnog upravitelja za nagradu, </w:t>
      </w:r>
      <w:r w:rsidRPr="0011553C">
        <w:t xml:space="preserve">dana </w:t>
      </w:r>
      <w:r w:rsidR="00B94B50">
        <w:t>29. ožujka 2017</w:t>
      </w:r>
      <w:r w:rsidRPr="0011553C">
        <w:t>. godine</w:t>
      </w:r>
      <w:r w:rsidRPr="006C5385">
        <w:t xml:space="preserve"> </w:t>
      </w:r>
    </w:p>
    <w:p w:rsidRDefault="00543B99" w:rsidP="00543B99" w:rsidR="00543B99" w:rsidRPr="006C5385">
      <w:pPr>
        <w:ind w:firstLine="708"/>
        <w:jc w:val="both"/>
      </w:pPr>
    </w:p>
    <w:p w:rsidRDefault="00543B99" w:rsidP="00543B99" w:rsidR="00543B99" w:rsidRPr="00DE354B">
      <w:pPr>
        <w:jc w:val="center"/>
        <w:rPr>
          <w:b/>
        </w:rPr>
      </w:pPr>
      <w:r w:rsidRPr="00DE354B">
        <w:rPr>
          <w:b/>
        </w:rPr>
        <w:t>r i j e š i o  j e</w:t>
      </w:r>
    </w:p>
    <w:p w:rsidRDefault="00543B99" w:rsidP="00543B99" w:rsidR="00543B99" w:rsidRPr="006C5385"/>
    <w:p w:rsidRDefault="00543B99" w:rsidP="00543B99" w:rsidR="00543B99">
      <w:pPr>
        <w:jc w:val="both"/>
      </w:pPr>
      <w:r>
        <w:t xml:space="preserve">I. </w:t>
      </w:r>
      <w:r w:rsidR="00B94B50">
        <w:tab/>
      </w:r>
      <w:r w:rsidRPr="006C5385">
        <w:t xml:space="preserve">Stečajnom upravitelju </w:t>
      </w:r>
      <w:r w:rsidR="00B94B50">
        <w:t xml:space="preserve">Vlasti Majstorović iz Pule, Koparska 37, OIB </w:t>
      </w:r>
      <w:r w:rsidR="00B94B50" w:rsidRPr="00E514A8">
        <w:t>78258328195</w:t>
      </w:r>
      <w:r w:rsidRPr="006C5385">
        <w:t xml:space="preserve"> određuje se konačna nagrada za rad u stečajnom postupku</w:t>
      </w:r>
      <w:r>
        <w:t xml:space="preserve"> do </w:t>
      </w:r>
      <w:r w:rsidR="0008168B">
        <w:t xml:space="preserve">10. listopada </w:t>
      </w:r>
      <w:r>
        <w:t>2015</w:t>
      </w:r>
      <w:r w:rsidR="0008168B">
        <w:t>. godine</w:t>
      </w:r>
      <w:r w:rsidRPr="006C5385">
        <w:t xml:space="preserve"> u iznosu od</w:t>
      </w:r>
      <w:r>
        <w:t xml:space="preserve"> </w:t>
      </w:r>
      <w:r w:rsidR="00B94B50">
        <w:t>181.601</w:t>
      </w:r>
      <w:r>
        <w:t>,</w:t>
      </w:r>
      <w:r w:rsidR="00B94B50">
        <w:t>6</w:t>
      </w:r>
      <w:r>
        <w:t>0 kn</w:t>
      </w:r>
      <w:r w:rsidRPr="006C5385">
        <w:t xml:space="preserve"> neto.</w:t>
      </w:r>
    </w:p>
    <w:p w:rsidRDefault="00B94B50" w:rsidP="00543B99" w:rsidR="00B94B50">
      <w:pPr>
        <w:jc w:val="both"/>
      </w:pPr>
    </w:p>
    <w:p w:rsidRDefault="00543B99" w:rsidP="00543B99" w:rsidR="00543B99">
      <w:pPr>
        <w:jc w:val="both"/>
      </w:pPr>
      <w:r>
        <w:t xml:space="preserve">II. </w:t>
      </w:r>
      <w:r w:rsidR="00B94B50">
        <w:tab/>
      </w:r>
      <w:r w:rsidRPr="006C5385">
        <w:t xml:space="preserve">Stečajnom upravitelju </w:t>
      </w:r>
      <w:r w:rsidR="00B94B50">
        <w:t xml:space="preserve">Vlasti Majstorović iz Pule, Koparska 37, OIB </w:t>
      </w:r>
      <w:r w:rsidR="00B94B50" w:rsidRPr="00E514A8">
        <w:t>78258328195</w:t>
      </w:r>
      <w:r w:rsidR="00B94B50">
        <w:t xml:space="preserve"> </w:t>
      </w:r>
      <w:r w:rsidRPr="006C5385">
        <w:t>određuje se konačna nagrada za rad u stečajnom postupku</w:t>
      </w:r>
      <w:r>
        <w:t xml:space="preserve"> </w:t>
      </w:r>
      <w:r w:rsidR="0008168B">
        <w:t>od</w:t>
      </w:r>
      <w:r>
        <w:t xml:space="preserve"> </w:t>
      </w:r>
      <w:r w:rsidR="0008168B">
        <w:t>10</w:t>
      </w:r>
      <w:r>
        <w:t xml:space="preserve">. listopada 2015. </w:t>
      </w:r>
      <w:r w:rsidR="0008168B">
        <w:t xml:space="preserve">godine </w:t>
      </w:r>
      <w:r w:rsidRPr="006C5385">
        <w:t>u iznosu od</w:t>
      </w:r>
      <w:r>
        <w:t xml:space="preserve"> </w:t>
      </w:r>
      <w:r w:rsidR="00B94B50">
        <w:t>82.012,80 k</w:t>
      </w:r>
      <w:r>
        <w:t>n bruto</w:t>
      </w:r>
      <w:r w:rsidRPr="006C5385">
        <w:t>.</w:t>
      </w:r>
    </w:p>
    <w:p w:rsidRDefault="00543B99" w:rsidP="00543B99" w:rsidR="00543B99" w:rsidRPr="006C5385"/>
    <w:p w:rsidRDefault="00543B99" w:rsidP="00543B99" w:rsidR="00543B99" w:rsidRPr="00DE354B">
      <w:pPr>
        <w:jc w:val="center"/>
        <w:rPr>
          <w:b/>
        </w:rPr>
      </w:pPr>
      <w:r w:rsidRPr="00DE354B">
        <w:rPr>
          <w:b/>
        </w:rPr>
        <w:t>Obrazloženje</w:t>
      </w:r>
    </w:p>
    <w:p w:rsidRDefault="00543B99" w:rsidP="00543B99" w:rsidR="00543B99" w:rsidRPr="006C5385"/>
    <w:p w:rsidRDefault="00543B99" w:rsidP="00543B99" w:rsidR="00543B99">
      <w:pPr>
        <w:jc w:val="both"/>
      </w:pPr>
      <w:r w:rsidRPr="006C5385">
        <w:tab/>
      </w:r>
      <w:r w:rsidR="0008168B">
        <w:t xml:space="preserve">Prema odredbi članka 94. u vezi sa čl.441. st.2. </w:t>
      </w:r>
      <w:r w:rsidR="0008168B" w:rsidRPr="00562998">
        <w:t>Stečajnog zakona (</w:t>
      </w:r>
      <w:r w:rsidR="0008168B">
        <w:t>Narodne novine br.</w:t>
      </w:r>
      <w:r w:rsidR="0008168B" w:rsidRPr="00562998">
        <w:t xml:space="preserve"> </w:t>
      </w:r>
      <w:r w:rsidR="0008168B">
        <w:t>71/15, dalje: SZ-a) stečajni upravitelj ima pravo n</w:t>
      </w:r>
      <w:r w:rsidRPr="006C5385">
        <w:t xml:space="preserve">a nagradu za svoj rad </w:t>
      </w:r>
      <w:r w:rsidR="0008168B">
        <w:t xml:space="preserve">i naknadu stvarnih troškova koje rješenjem određuje sud prema Uredbi kojom Vlada Republike Hrvatske utvrđuje kriterije i način obračuna i plaćanja nagrade stečajnim upraviteljima. </w:t>
      </w:r>
    </w:p>
    <w:p w:rsidRDefault="0008168B" w:rsidP="00543B99" w:rsidR="0008168B">
      <w:pPr>
        <w:jc w:val="both"/>
      </w:pPr>
      <w:r>
        <w:tab/>
        <w:t>Prema odredbi čl.16. st.2. Uredbe</w:t>
      </w:r>
      <w:r w:rsidRPr="0008168B">
        <w:t xml:space="preserve"> </w:t>
      </w:r>
      <w:r>
        <w:t xml:space="preserve">o kriterijima i načinu obračuna i plaćanja nagrada stečajnim upraviteljima (Narodne novine, br. 105/15, dalje: Uredba) za rad stečajnom upravitelju koji je obavljen do stupanja na snagu ove Uredbe obračunat će se nagrada po pravilima Uredbe o kriterijima i načinu obračuna i plaćanja nagrada stečajnim upraviteljima (Narodne novine, br. 189/03), pri čemu je sud dužan utvrditi postotan nagrade koja stečajnom upravitelju pripada prema pravilima te Uredbe. </w:t>
      </w:r>
    </w:p>
    <w:p w:rsidRDefault="0008168B" w:rsidP="00543B99" w:rsidR="0008168B">
      <w:pPr>
        <w:jc w:val="both"/>
      </w:pPr>
      <w:r>
        <w:tab/>
        <w:t xml:space="preserve">Prema stavku 3. istog članka za poslove obavljene nakon stupanja na snagu Uredbe, nagrada će se odrediti po njenim pravilima, vodeći računa o postotku namirenja. </w:t>
      </w:r>
    </w:p>
    <w:p w:rsidRDefault="0008168B" w:rsidP="00543B99" w:rsidR="00543B99">
      <w:pPr>
        <w:jc w:val="both"/>
      </w:pPr>
      <w:r>
        <w:tab/>
        <w:t>Za razdoblje do stupanja na snagu Uredbe, 10</w:t>
      </w:r>
      <w:r w:rsidR="00543B99">
        <w:t xml:space="preserve">. listopada 2015. </w:t>
      </w:r>
      <w:r>
        <w:t xml:space="preserve">godine, stečajnom upravitelju određuje se nagrada prema odredbama Uredbe (Narodne novine br. 189/03), </w:t>
      </w:r>
      <w:r w:rsidR="00543B99">
        <w:t>a za kasnije razdoblje prema odredbama U</w:t>
      </w:r>
      <w:r w:rsidR="00543B99" w:rsidRPr="008541B7">
        <w:rPr>
          <w:bCs w:val="false"/>
          <w:color w:val="000000"/>
        </w:rPr>
        <w:t>redbe o kriterijima i načinu obračuna i plaćanja nagrade stečajnim upraviteljima (</w:t>
      </w:r>
      <w:r>
        <w:rPr>
          <w:bCs w:val="false"/>
          <w:color w:val="000000"/>
        </w:rPr>
        <w:t>Narodne novine, br.</w:t>
      </w:r>
      <w:r w:rsidR="00543B99" w:rsidRPr="008541B7">
        <w:rPr>
          <w:bCs w:val="false"/>
          <w:color w:val="000000"/>
        </w:rPr>
        <w:t xml:space="preserve"> 105/15).</w:t>
      </w:r>
    </w:p>
    <w:p w:rsidRDefault="00543B99" w:rsidP="00543B99" w:rsidR="00543B99">
      <w:pPr>
        <w:jc w:val="both"/>
      </w:pPr>
      <w:r w:rsidRPr="006C5385">
        <w:tab/>
        <w:t>U konkretnom slučaju</w:t>
      </w:r>
      <w:r w:rsidR="0008168B">
        <w:t>,</w:t>
      </w:r>
      <w:r w:rsidRPr="006C5385">
        <w:t xml:space="preserve"> stečajni sudac utvrdio je </w:t>
      </w:r>
      <w:r w:rsidR="0008168B">
        <w:t xml:space="preserve">da je </w:t>
      </w:r>
      <w:r w:rsidRPr="006C5385">
        <w:t xml:space="preserve">imovina stečajnog dužnika </w:t>
      </w:r>
      <w:r>
        <w:t xml:space="preserve">u razdoblju do </w:t>
      </w:r>
      <w:r w:rsidR="0008168B">
        <w:t>10</w:t>
      </w:r>
      <w:r>
        <w:t>. listopada 2015.</w:t>
      </w:r>
      <w:r w:rsidR="0008168B">
        <w:t xml:space="preserve">  godine</w:t>
      </w:r>
      <w:r w:rsidR="00B94B50">
        <w:t xml:space="preserve"> </w:t>
      </w:r>
      <w:r w:rsidRPr="006C5385">
        <w:t xml:space="preserve">unovčena u vrijednosti od </w:t>
      </w:r>
      <w:r w:rsidRPr="006C5385">
        <w:rPr>
          <w:bCs w:val="false"/>
        </w:rPr>
        <w:t xml:space="preserve"> </w:t>
      </w:r>
      <w:r w:rsidR="00B94B50">
        <w:rPr>
          <w:bCs w:val="false"/>
        </w:rPr>
        <w:t>6.160.158,78</w:t>
      </w:r>
      <w:r w:rsidRPr="00EF2A58">
        <w:rPr>
          <w:b/>
          <w:bCs w:val="false"/>
        </w:rPr>
        <w:t xml:space="preserve"> </w:t>
      </w:r>
      <w:r>
        <w:t>kn</w:t>
      </w:r>
      <w:r w:rsidRPr="006C5385">
        <w:t>, pa je na temelju čl.</w:t>
      </w:r>
      <w:smartTag w:element="metricconverter" w:uri="urn:schemas-microsoft-com:office:smarttags">
        <w:smartTagPr>
          <w:attr w:val="4. st" w:name="ProductID"/>
        </w:smartTagPr>
        <w:r w:rsidRPr="006C5385">
          <w:t>4. st</w:t>
        </w:r>
      </w:smartTag>
      <w:r w:rsidRPr="006C5385">
        <w:t>.1. Uredbe o kriterijima i načinu obračuna i plaćanja nagrada stečajnim upraviteljima (</w:t>
      </w:r>
      <w:r w:rsidR="0008168B">
        <w:t xml:space="preserve">Narodne novine, br. </w:t>
      </w:r>
      <w:r w:rsidRPr="006C5385">
        <w:t xml:space="preserve">189/03), stečajnom upravitelju odredio nagradu u iznosu </w:t>
      </w:r>
      <w:r w:rsidRPr="006C5385">
        <w:lastRenderedPageBreak/>
        <w:t xml:space="preserve">od </w:t>
      </w:r>
      <w:r w:rsidR="00B94B50">
        <w:t>181.601,60</w:t>
      </w:r>
      <w:r>
        <w:t xml:space="preserve"> kn</w:t>
      </w:r>
      <w:r w:rsidRPr="006C5385">
        <w:t xml:space="preserve"> neto</w:t>
      </w:r>
      <w:r>
        <w:t>,</w:t>
      </w:r>
      <w:r w:rsidRPr="006C5385">
        <w:t xml:space="preserve"> koji iznos predstavlja </w:t>
      </w:r>
      <w:r>
        <w:t>5</w:t>
      </w:r>
      <w:r w:rsidRPr="006C5385">
        <w:t>% vrijednosti unovčene stečajne mase</w:t>
      </w:r>
      <w:r>
        <w:t xml:space="preserve"> do 3.000.000,00 kn, te 1% </w:t>
      </w:r>
      <w:r w:rsidRPr="006C5385">
        <w:t xml:space="preserve"> vrijednosti unovčene stečajne mase</w:t>
      </w:r>
      <w:r>
        <w:t xml:space="preserve"> preko 3.000.000,00 kn</w:t>
      </w:r>
      <w:r w:rsidRPr="006C5385">
        <w:t xml:space="preserve">. </w:t>
      </w:r>
    </w:p>
    <w:p w:rsidRDefault="00543B99" w:rsidP="00543B99" w:rsidR="00543B99">
      <w:pPr>
        <w:jc w:val="both"/>
      </w:pPr>
      <w:r>
        <w:tab/>
        <w:t>Nadalje,</w:t>
      </w:r>
      <w:r w:rsidRPr="0066387E">
        <w:t xml:space="preserve"> </w:t>
      </w:r>
      <w:r w:rsidRPr="006C5385">
        <w:t xml:space="preserve">imovina stečajnog dužnika </w:t>
      </w:r>
      <w:r>
        <w:t xml:space="preserve">u razdoblju nakon </w:t>
      </w:r>
      <w:r w:rsidR="0008168B">
        <w:t>10</w:t>
      </w:r>
      <w:r>
        <w:t xml:space="preserve">. listopada 2015. </w:t>
      </w:r>
      <w:r w:rsidR="0008168B">
        <w:t xml:space="preserve">godine </w:t>
      </w:r>
      <w:r w:rsidRPr="006C5385">
        <w:t xml:space="preserve">unovčena </w:t>
      </w:r>
      <w:r>
        <w:t xml:space="preserve">je </w:t>
      </w:r>
      <w:r w:rsidRPr="006C5385">
        <w:t xml:space="preserve">u vrijednosti od </w:t>
      </w:r>
      <w:r w:rsidR="00B94B50">
        <w:t>775.156,18</w:t>
      </w:r>
      <w:r>
        <w:t xml:space="preserve"> kn</w:t>
      </w:r>
      <w:r w:rsidRPr="006C5385">
        <w:t>, pa je na temelju čl</w:t>
      </w:r>
      <w:r>
        <w:t>.7.</w:t>
      </w:r>
      <w:r w:rsidRPr="006C5385">
        <w:t xml:space="preserve"> Uredbe o kriterijima i načinu obračuna i plaćanja nagrada stečajnim upraviteljima (</w:t>
      </w:r>
      <w:r w:rsidR="0008168B">
        <w:t>Narodne novine, br.</w:t>
      </w:r>
      <w:r w:rsidRPr="006C5385">
        <w:t xml:space="preserve"> </w:t>
      </w:r>
      <w:r w:rsidRPr="008541B7">
        <w:rPr>
          <w:bCs w:val="false"/>
          <w:color w:val="000000"/>
        </w:rPr>
        <w:t>105/15</w:t>
      </w:r>
      <w:r w:rsidRPr="006C5385">
        <w:t xml:space="preserve">), stečajnom upravitelju odredio nagradu u iznosu od </w:t>
      </w:r>
      <w:r w:rsidR="00B94B50">
        <w:t>82.012,80</w:t>
      </w:r>
      <w:r>
        <w:t xml:space="preserve"> </w:t>
      </w:r>
      <w:r w:rsidRPr="006C5385">
        <w:t xml:space="preserve">kn </w:t>
      </w:r>
      <w:r>
        <w:t>bruto</w:t>
      </w:r>
      <w:r w:rsidRPr="006C5385">
        <w:t>,</w:t>
      </w:r>
      <w:r>
        <w:t xml:space="preserve"> na način kako slijedi:</w:t>
      </w:r>
    </w:p>
    <w:tbl>
      <w:tblPr>
        <w:tblW w:type="dxa" w:w="932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959"/>
        <w:gridCol w:w="6292"/>
        <w:gridCol w:w="2071"/>
      </w:tblGrid>
      <w:tr w:rsidTr="00543B99" w:rsidR="00543B99" w:rsidRPr="00AB799D">
        <w:trPr>
          <w:trHeight w:val="699"/>
        </w:trPr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43B99" w:rsidP="00543B99" w:rsidR="00543B99" w:rsidRPr="00AB799D">
            <w:pPr>
              <w:jc w:val="center"/>
              <w:rPr>
                <w:rFonts w:eastAsia="Arial Unicode MS"/>
              </w:rPr>
            </w:pPr>
          </w:p>
          <w:p w:rsidRDefault="00543B99" w:rsidP="00441D9F" w:rsidR="00543B99" w:rsidRPr="00AB799D">
            <w:pPr>
              <w:jc w:val="center"/>
              <w:rPr>
                <w:rFonts w:eastAsia="Arial Unicode MS"/>
              </w:rPr>
            </w:pPr>
            <w:r w:rsidRPr="00AB799D">
              <w:rPr>
                <w:rFonts w:eastAsia="Arial Unicode MS"/>
                <w:bCs w:val="false"/>
              </w:rPr>
              <w:t>Rbr.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43B99" w:rsidP="00441D9F" w:rsidR="00543B99" w:rsidRPr="00AB799D">
            <w:pPr>
              <w:jc w:val="center"/>
              <w:rPr>
                <w:rFonts w:eastAsia="Arial Unicode MS"/>
              </w:rPr>
            </w:pPr>
          </w:p>
          <w:p w:rsidRDefault="00543B99" w:rsidP="00441D9F" w:rsidR="00543B99" w:rsidRPr="00AB799D">
            <w:pPr>
              <w:jc w:val="center"/>
              <w:rPr>
                <w:rFonts w:eastAsia="Arial Unicode MS"/>
              </w:rPr>
            </w:pPr>
            <w:r w:rsidRPr="00AB799D">
              <w:rPr>
                <w:rFonts w:eastAsia="Arial Unicode MS"/>
                <w:bCs w:val="false"/>
              </w:rPr>
              <w:t>Obračun nagrade u postotku unovčene imovine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43B99" w:rsidP="00441D9F" w:rsidR="00543B99" w:rsidRPr="00AB799D">
            <w:pPr>
              <w:jc w:val="center"/>
              <w:rPr>
                <w:rFonts w:eastAsia="Arial Unicode MS"/>
              </w:rPr>
            </w:pPr>
          </w:p>
          <w:p w:rsidRDefault="00543B99" w:rsidP="00441D9F" w:rsidR="00543B99" w:rsidRPr="00AB799D">
            <w:pPr>
              <w:jc w:val="center"/>
              <w:rPr>
                <w:rFonts w:eastAsia="Arial Unicode MS"/>
              </w:rPr>
            </w:pPr>
            <w:r w:rsidRPr="00AB799D">
              <w:rPr>
                <w:rFonts w:eastAsia="Arial Unicode MS"/>
                <w:bCs w:val="false"/>
              </w:rPr>
              <w:t>Iznos nagrade</w:t>
            </w:r>
          </w:p>
        </w:tc>
      </w:tr>
      <w:tr w:rsidTr="00543B99" w:rsidR="00543B99" w:rsidRPr="00AB799D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543B99" w:rsidR="00543B99" w:rsidRPr="00AB799D">
            <w:pPr>
              <w:jc w:val="center"/>
              <w:rPr>
                <w:color w:val="000000"/>
              </w:rPr>
            </w:pPr>
            <w:r w:rsidRPr="00AB799D">
              <w:rPr>
                <w:color w:val="000000"/>
              </w:rPr>
              <w:t>1.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441D9F" w:rsidR="00543B99" w:rsidRPr="00AB799D">
            <w:pPr>
              <w:tabs>
                <w:tab w:pos="2862" w:val="center"/>
              </w:tabs>
              <w:jc w:val="center"/>
              <w:rPr>
                <w:color w:val="000000"/>
              </w:rPr>
            </w:pPr>
            <w:r w:rsidRPr="00AB799D">
              <w:rPr>
                <w:color w:val="000000"/>
              </w:rPr>
              <w:t>od 1 kn do 100.000,00 kn, nagrada od 16%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441D9F" w:rsidR="00543B99" w:rsidRPr="00AB799D">
            <w:pPr>
              <w:jc w:val="center"/>
              <w:rPr>
                <w:color w:val="000000"/>
              </w:rPr>
            </w:pPr>
            <w:r w:rsidRPr="00AB799D">
              <w:rPr>
                <w:color w:val="000000"/>
              </w:rPr>
              <w:t>16.000,00</w:t>
            </w:r>
          </w:p>
        </w:tc>
      </w:tr>
      <w:tr w:rsidTr="00543B99" w:rsidR="00543B99" w:rsidRPr="00AB799D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543B99" w:rsidR="00543B99" w:rsidRPr="00AB799D">
            <w:pPr>
              <w:jc w:val="center"/>
              <w:rPr>
                <w:color w:val="000000"/>
              </w:rPr>
            </w:pPr>
            <w:r w:rsidRPr="00AB799D">
              <w:rPr>
                <w:color w:val="000000"/>
              </w:rPr>
              <w:t>2.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441D9F" w:rsidR="00543B99" w:rsidRPr="00AB799D">
            <w:pPr>
              <w:tabs>
                <w:tab w:pos="2862" w:val="center"/>
              </w:tabs>
              <w:jc w:val="center"/>
              <w:rPr>
                <w:rFonts w:eastAsia="Arial Unicode MS"/>
                <w:color w:val="000000"/>
              </w:rPr>
            </w:pPr>
            <w:r w:rsidRPr="00AB799D">
              <w:rPr>
                <w:rFonts w:eastAsia="Arial Unicode MS"/>
                <w:color w:val="000000"/>
              </w:rPr>
              <w:t>od 100.000,01 kn,  do 300.000,00 kn, nagrada od 12%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441D9F" w:rsidR="00543B99" w:rsidRPr="00AB799D">
            <w:pPr>
              <w:jc w:val="center"/>
              <w:rPr>
                <w:color w:val="000000"/>
              </w:rPr>
            </w:pPr>
            <w:r w:rsidRPr="00AB799D">
              <w:rPr>
                <w:color w:val="000000"/>
              </w:rPr>
              <w:t>24.000,00</w:t>
            </w:r>
          </w:p>
        </w:tc>
      </w:tr>
      <w:tr w:rsidTr="00543B99" w:rsidR="00543B99" w:rsidRPr="00AB799D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543B99" w:rsidR="00543B99" w:rsidRPr="00AB799D">
            <w:pPr>
              <w:jc w:val="center"/>
            </w:pPr>
            <w:r w:rsidRPr="00AB799D">
              <w:t>3.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441D9F" w:rsidR="00543B99" w:rsidRPr="00AB799D">
            <w:pPr>
              <w:jc w:val="center"/>
            </w:pPr>
            <w:r w:rsidRPr="00AB799D">
              <w:t>od 300.000,01 kn, do 500.000,00 kn, nagrada od 10%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441D9F" w:rsidR="00543B99" w:rsidRPr="00AB799D">
            <w:pPr>
              <w:jc w:val="center"/>
            </w:pPr>
            <w:r w:rsidRPr="00AB799D">
              <w:t>20.000,00</w:t>
            </w:r>
          </w:p>
        </w:tc>
      </w:tr>
      <w:tr w:rsidTr="00543B99" w:rsidR="00543B99" w:rsidRPr="00AB799D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543B99" w:rsidR="00543B99" w:rsidRPr="00AB799D">
            <w:pPr>
              <w:jc w:val="center"/>
            </w:pPr>
            <w:r w:rsidRPr="00AB799D">
              <w:t>4.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441D9F" w:rsidR="00543B99" w:rsidRPr="00AB799D">
            <w:pPr>
              <w:jc w:val="center"/>
            </w:pPr>
            <w:r w:rsidRPr="00AB799D">
              <w:t>od 500.000,01 kn, do 1.000.000,00 kn, nagrada od 8%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4B50" w:rsidP="00B94B50" w:rsidR="00543B99" w:rsidRPr="00AB799D">
            <w:pPr>
              <w:jc w:val="center"/>
            </w:pPr>
            <w:r>
              <w:t>22</w:t>
            </w:r>
            <w:r w:rsidR="00543B99" w:rsidRPr="00AB799D">
              <w:t>.0</w:t>
            </w:r>
            <w:r>
              <w:t>12,80</w:t>
            </w:r>
          </w:p>
        </w:tc>
      </w:tr>
      <w:tr w:rsidTr="00543B99" w:rsidR="00543B99" w:rsidRPr="00AB799D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543B99" w:rsidR="00543B99" w:rsidRPr="00AB799D">
            <w:pPr>
              <w:jc w:val="center"/>
            </w:pPr>
            <w:r w:rsidRPr="00AB799D">
              <w:t>5.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441D9F" w:rsidR="00543B99" w:rsidRPr="00AB799D">
            <w:pPr>
              <w:jc w:val="center"/>
            </w:pPr>
            <w:r w:rsidRPr="00AB799D">
              <w:t>od 1.000.000,01 kn, do 5.000.000,00 kn, nagrada od 7%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4B50" w:rsidP="00441D9F" w:rsidR="00543B99" w:rsidRPr="00AB799D">
            <w:pPr>
              <w:jc w:val="center"/>
            </w:pPr>
            <w:r>
              <w:t>-</w:t>
            </w:r>
          </w:p>
        </w:tc>
      </w:tr>
      <w:tr w:rsidTr="00543B99" w:rsidR="00543B99" w:rsidRPr="00AB799D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43B99" w:rsidP="00543B99" w:rsidR="00543B99" w:rsidRPr="00AB799D">
            <w:pPr>
              <w:jc w:val="center"/>
            </w:pP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441D9F" w:rsidR="00543B99" w:rsidRPr="00AB799D">
            <w:pPr>
              <w:jc w:val="center"/>
            </w:pPr>
            <w:r w:rsidRPr="00AB799D">
              <w:t>Ukupno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4B50" w:rsidP="00441D9F" w:rsidR="00543B99" w:rsidRPr="00AB799D">
            <w:pPr>
              <w:jc w:val="center"/>
            </w:pPr>
            <w:r>
              <w:t>82.012,80</w:t>
            </w:r>
          </w:p>
        </w:tc>
      </w:tr>
    </w:tbl>
    <w:p w:rsidRDefault="00543B99" w:rsidP="00543B99" w:rsidR="00543B99" w:rsidRPr="006C5385">
      <w:pPr>
        <w:jc w:val="both"/>
      </w:pPr>
      <w:r w:rsidRPr="006C5385">
        <w:tab/>
        <w:t>Prilikom određivanja konačne nagrade za rad stečajnom upravitelju, stečajni sudac je ocijenio obujam i složenost poslova</w:t>
      </w:r>
      <w:r w:rsidR="00441D9F">
        <w:t xml:space="preserve"> koje je obavio</w:t>
      </w:r>
      <w:r w:rsidRPr="006C5385">
        <w:t xml:space="preserve">, pa je temeljem navedenog odlučeno kao </w:t>
      </w:r>
      <w:r>
        <w:t xml:space="preserve">u točkama I. i II. </w:t>
      </w:r>
      <w:r w:rsidRPr="006C5385">
        <w:t>izre</w:t>
      </w:r>
      <w:r>
        <w:t xml:space="preserve">ke </w:t>
      </w:r>
      <w:r w:rsidRPr="006C5385">
        <w:t>ovog rješenja.</w:t>
      </w:r>
    </w:p>
    <w:p w:rsidRDefault="00543B99" w:rsidP="00543B99" w:rsidR="00543B99">
      <w:pPr>
        <w:jc w:val="both"/>
      </w:pPr>
      <w:r w:rsidRPr="006C5385">
        <w:tab/>
      </w:r>
      <w:r w:rsidRPr="006C5385">
        <w:tab/>
        <w:t xml:space="preserve"> </w:t>
      </w:r>
    </w:p>
    <w:p w:rsidRDefault="00543B99" w:rsidP="00543B99" w:rsidR="00543B99">
      <w:pPr>
        <w:jc w:val="center"/>
      </w:pPr>
      <w:r w:rsidRPr="006C5385">
        <w:t>U</w:t>
      </w:r>
      <w:r>
        <w:t xml:space="preserve"> Rijeci, </w:t>
      </w:r>
      <w:r w:rsidR="00B94B50">
        <w:t>29. ožujka 2017</w:t>
      </w:r>
      <w:r w:rsidRPr="006C5385">
        <w:t>. godine</w:t>
      </w:r>
    </w:p>
    <w:p w:rsidRDefault="00543B99" w:rsidP="00441D9F" w:rsidR="00B94B50">
      <w:pPr>
        <w:jc w:val="right"/>
      </w:pPr>
      <w:r w:rsidRPr="006C5385">
        <w:t xml:space="preserve">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43B99" w:rsidP="00906C6B" w:rsidR="00906C6B">
      <w:pPr>
        <w:jc w:val="right"/>
      </w:pPr>
      <w:r>
        <w:tab/>
        <w:t xml:space="preserve">           </w:t>
      </w:r>
      <w:r w:rsidRPr="006C5385">
        <w:t>Stečajni sudac</w:t>
      </w:r>
    </w:p>
    <w:p w:rsidRDefault="00543B99" w:rsidP="00C175E5" w:rsidR="00543B99" w:rsidRPr="006C5385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Daniela Korlević </w:t>
      </w:r>
      <w:r w:rsidR="00C175E5">
        <w:t xml:space="preserve"> </w:t>
      </w:r>
    </w:p>
    <w:p w:rsidRDefault="00543B99" w:rsidP="00543B99" w:rsidR="00543B99" w:rsidRPr="006C5385"/>
    <w:p w:rsidRDefault="00543B99" w:rsidP="00543B99" w:rsidR="00543B99" w:rsidRPr="00DE354B">
      <w:pPr>
        <w:rPr>
          <w:b/>
        </w:rPr>
      </w:pPr>
      <w:r w:rsidRPr="00DE354B">
        <w:rPr>
          <w:b/>
        </w:rPr>
        <w:t>UPUTA O PRAVNOM LIJEKU</w:t>
      </w:r>
    </w:p>
    <w:p w:rsidRDefault="00543B99" w:rsidP="00441D9F" w:rsidR="00543B99">
      <w:pPr>
        <w:jc w:val="both"/>
      </w:pPr>
      <w:r>
        <w:tab/>
      </w:r>
      <w:r w:rsidRPr="006C5385">
        <w:t xml:space="preserve">Protiv ovog rješenja pravo na žalbu imaju stečajni upravitelj, dužnik pojedinac i svaki stečajni vjerovnik. </w:t>
      </w:r>
      <w:r w:rsidR="00B94B50" w:rsidRPr="000A7232">
        <w:t xml:space="preserve">Žalba se </w:t>
      </w:r>
      <w:r w:rsidR="00B94B50">
        <w:t xml:space="preserve">izjavljuje u dva primjerka u roku od osam dana od dostave prvostupanjskog rješenja. Dostava se smatra obavljenom </w:t>
      </w:r>
      <w:r w:rsidR="00B94B50" w:rsidRPr="000A7232">
        <w:t>istekom osmoga dana od dana objave pismena na mrežnoj stranici e-Oglasna ploča</w:t>
      </w:r>
      <w:r w:rsidR="00B94B50">
        <w:t xml:space="preserve"> sudova, </w:t>
      </w:r>
      <w:r w:rsidR="00B94B50" w:rsidRPr="000A7232">
        <w:t xml:space="preserve">a o žalbi odlučuje Visoki trgovački sud Republike Hrvatske. </w:t>
      </w:r>
    </w:p>
    <w:p w:rsidRDefault="00441D9F" w:rsidP="00441D9F" w:rsidR="00441D9F">
      <w:pPr>
        <w:jc w:val="both"/>
      </w:pPr>
    </w:p>
    <w:p w:rsidRDefault="00441D9F" w:rsidP="00441D9F" w:rsidR="00441D9F">
      <w:pPr>
        <w:jc w:val="both"/>
      </w:pPr>
    </w:p>
    <w:p w:rsidRDefault="00441D9F" w:rsidP="00441D9F" w:rsidR="00441D9F" w:rsidRPr="006C5385">
      <w:pPr>
        <w:jc w:val="both"/>
      </w:pPr>
    </w:p>
    <w:p w:rsidRDefault="00543B99" w:rsidP="00543B99" w:rsidR="00543B99" w:rsidRPr="00441D9F">
      <w:pPr>
        <w:rPr>
          <w:b/>
          <w:sz w:val="20"/>
        </w:rPr>
      </w:pPr>
      <w:r w:rsidRPr="00441D9F">
        <w:rPr>
          <w:b/>
          <w:sz w:val="20"/>
        </w:rPr>
        <w:t>DNA</w:t>
      </w:r>
    </w:p>
    <w:p w:rsidRDefault="00543B99" w:rsidP="00543B99" w:rsidR="00543B99" w:rsidRPr="00441D9F">
      <w:pPr>
        <w:rPr>
          <w:sz w:val="20"/>
        </w:rPr>
      </w:pPr>
      <w:r w:rsidRPr="00441D9F">
        <w:rPr>
          <w:sz w:val="20"/>
        </w:rPr>
        <w:t xml:space="preserve">- stečajni upravitelj </w:t>
      </w:r>
      <w:r w:rsidR="00B94B50">
        <w:rPr>
          <w:sz w:val="20"/>
        </w:rPr>
        <w:t>Vlasta Majstorović</w:t>
      </w:r>
    </w:p>
    <w:p w:rsidRDefault="00543B99" w:rsidP="00543B99" w:rsidR="00543B99" w:rsidRPr="00441D9F">
      <w:pPr>
        <w:rPr>
          <w:sz w:val="20"/>
        </w:rPr>
      </w:pPr>
      <w:r w:rsidRPr="00441D9F">
        <w:rPr>
          <w:sz w:val="20"/>
        </w:rPr>
        <w:t>- e-</w:t>
      </w:r>
      <w:r w:rsidR="00441D9F">
        <w:rPr>
          <w:sz w:val="20"/>
        </w:rPr>
        <w:t>O</w:t>
      </w:r>
      <w:r w:rsidRPr="00441D9F">
        <w:rPr>
          <w:sz w:val="20"/>
        </w:rPr>
        <w:t xml:space="preserve">glasna ploča </w:t>
      </w:r>
    </w:p>
    <w:p w:rsidRDefault="00543B99" w:rsidP="00543B99" w:rsidR="00543B99">
      <w:pPr>
        <w:rPr>
          <w:sz w:val="20"/>
        </w:rPr>
      </w:pPr>
    </w:p>
    <w:p w:rsidRDefault="00441D9F" w:rsidP="00543B99" w:rsidR="00441D9F">
      <w:pPr>
        <w:rPr>
          <w:sz w:val="20"/>
        </w:rPr>
      </w:pPr>
      <w:r>
        <w:rPr>
          <w:sz w:val="20"/>
        </w:rPr>
        <w:t xml:space="preserve">U Rijeci, </w:t>
      </w:r>
      <w:r w:rsidR="00B94B50">
        <w:rPr>
          <w:sz w:val="20"/>
        </w:rPr>
        <w:t>29.3.2017</w:t>
      </w:r>
      <w:r>
        <w:rPr>
          <w:sz w:val="20"/>
        </w:rPr>
        <w:t>. godine</w:t>
      </w:r>
    </w:p>
    <w:p w:rsidRDefault="00441D9F" w:rsidP="00543B99" w:rsidR="00441D9F">
      <w:pPr>
        <w:rPr>
          <w:sz w:val="20"/>
        </w:rPr>
      </w:pPr>
    </w:p>
    <w:p w:rsidRDefault="00441D9F" w:rsidP="00543B99" w:rsidR="00441D9F">
      <w:pPr>
        <w:rPr>
          <w:sz w:val="20"/>
        </w:rPr>
      </w:pPr>
      <w:r>
        <w:rPr>
          <w:sz w:val="20"/>
        </w:rPr>
        <w:t>S</w:t>
      </w:r>
      <w:r w:rsidR="00B94B50">
        <w:rPr>
          <w:sz w:val="20"/>
        </w:rPr>
        <w:t>tečajni s</w:t>
      </w:r>
      <w:r>
        <w:rPr>
          <w:sz w:val="20"/>
        </w:rPr>
        <w:t>udac</w:t>
      </w:r>
    </w:p>
    <w:p w:rsidRDefault="00441D9F" w:rsidP="00543B99" w:rsidR="00441D9F" w:rsidRPr="00441D9F">
      <w:pPr>
        <w:rPr>
          <w:sz w:val="20"/>
        </w:rPr>
      </w:pPr>
      <w:r>
        <w:rPr>
          <w:sz w:val="20"/>
        </w:rPr>
        <w:t xml:space="preserve">Daniela Korlević </w:t>
      </w:r>
    </w:p>
    <w:p w:rsidRDefault="00543B99" w:rsidP="00543B99" w:rsidR="00543B99" w:rsidRPr="00441D9F">
      <w:pPr>
        <w:rPr>
          <w:sz w:val="20"/>
        </w:rPr>
      </w:pPr>
    </w:p>
    <w:p w:rsidRDefault="00543B99" w:rsidP="00543B99" w:rsidR="00543B99" w:rsidRPr="00441D9F">
      <w:pPr>
        <w:rPr>
          <w:sz w:val="20"/>
        </w:rPr>
      </w:pPr>
    </w:p>
    <w:p w:rsidRDefault="000F18BB" w:rsidR="000F18BB" w:rsidRPr="00441D9F">
      <w:pPr>
        <w:rPr>
          <w:sz w:val="20"/>
        </w:rPr>
      </w:pPr>
    </w:p>
    <w:sectPr w:rsidSect="00543B99" w:rsidR="000F18BB" w:rsidRPr="00441D9F">
      <w:headerReference w:type="even" r:id="rId9"/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75E5" w:rsidR="00356A1C">
      <w:r>
        <w:separator/>
      </w:r>
    </w:p>
  </w:endnote>
  <w:endnote w:id="0" w:type="continuationSeparator">
    <w:p w:rsidRDefault="00C175E5" w:rsidR="00356A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168B" w:rsidR="0008168B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D27076">
      <w:rPr>
        <w:noProof/>
      </w:rPr>
      <w:t>2</w:t>
    </w:r>
    <w:r>
      <w:fldChar w:fldCharType="end"/>
    </w:r>
  </w:p>
  <w:p w:rsidRDefault="0008168B" w:rsidR="0008168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75E5" w:rsidR="00356A1C">
      <w:r>
        <w:separator/>
      </w:r>
    </w:p>
  </w:footnote>
  <w:footnote w:id="0" w:type="continuationSeparator">
    <w:p w:rsidRDefault="00C175E5" w:rsidR="00356A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3B99" w:rsidP="00543B99" w:rsidR="00543B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43B99" w:rsidR="00543B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3B99" w:rsidR="00543B99">
    <w:pPr>
      <w:pStyle w:val="Zaglavlj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27076">
      <w:rPr>
        <w:noProof/>
      </w:rPr>
      <w:t>2</w:t>
    </w:r>
    <w:r>
      <w:fldChar w:fldCharType="end"/>
    </w:r>
  </w:p>
  <w:p w:rsidRDefault="00543B99" w:rsidR="00543B9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3B99"/>
    <w:rsid w:val="0008168B"/>
    <w:rsid w:val="000F18BB"/>
    <w:rsid w:val="0011553C"/>
    <w:rsid w:val="001C0EE0"/>
    <w:rsid w:val="00356A1C"/>
    <w:rsid w:val="00441D9F"/>
    <w:rsid w:val="00543B99"/>
    <w:rsid w:val="00906C6B"/>
    <w:rsid w:val="00A94D21"/>
    <w:rsid w:val="00A95074"/>
    <w:rsid w:val="00B94B50"/>
    <w:rsid w:val="00BA3C2B"/>
    <w:rsid w:val="00C175E5"/>
    <w:rsid w:val="00D27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3B99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08168B"/>
    <w:pPr>
      <w:jc w:val="right"/>
    </w:pPr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543B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43B99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543B99"/>
  </w:style>
  <w:style w:styleId="Tekstbalonia" w:type="paragraph">
    <w:name w:val="Balloon Text"/>
    <w:basedOn w:val="Normal"/>
    <w:link w:val="TekstbaloniaChar"/>
    <w:uiPriority w:val="99"/>
    <w:semiHidden/>
    <w:unhideWhenUsed/>
    <w:rsid w:val="00543B9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543B99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816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08168B"/>
    <w:rPr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270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7076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7076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7076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7076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3B99"/>
    <w:rPr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08168B"/>
    <w:pPr>
      <w:jc w:val="right"/>
    </w:pPr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543B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43B99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543B99"/>
  </w:style>
  <w:style w:styleId="Tekstbalonia" w:type="paragraph">
    <w:name w:val="Balloon Text"/>
    <w:basedOn w:val="Normal"/>
    <w:link w:val="TekstbaloniaChar"/>
    <w:uiPriority w:val="99"/>
    <w:semiHidden/>
    <w:unhideWhenUsed/>
    <w:rsid w:val="00543B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543B99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816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08168B"/>
    <w:rPr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270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7076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7076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7076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7076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konačna nagrada</izvorni_sadrzaj>
    <derivirana_varijabla naziv="DomainObject.Primjedba_1">konačna nagrada</derivirana_varijabla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1076</izvorni_sadrzaj>
    <derivirana_varijabla naziv="DomainObject.Predmet.Broj_1">1076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2011.</izvorni_sadrzaj>
    <derivirana_varijabla naziv="DomainObject.Predmet.DatumOsnivanja_1">30.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St-1076/2011</izvorni_sadrzaj>
    <derivirana_varijabla naziv="DomainObject.Predmet.OznakaBroj_1">St-1076/2011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EC - COMM d.o.o.  Labin</izvorni_sadrzaj>
    <derivirana_varijabla naziv="DomainObject.Predmet.ProtustrankaFormated_1">  EC - COMM d.o.o.  Labin</derivirana_varijabla>
  </DomainObject.Predmet.ProtustrankaFormated>
  <DomainObject.Predmet.ProtustrankaFormatedOIB>
    <izvorni_sadrzaj>  EC - COMM d.o.o.  Labin, OIB 04846093093</izvorni_sadrzaj>
    <derivirana_varijabla naziv="DomainObject.Predmet.ProtustrankaFormatedOIB_1">  EC - COMM d.o.o.  Labin, OIB 04846093093</derivirana_varijabla>
  </DomainObject.Predmet.ProtustrankaFormatedOIB>
  <DomainObject.Predmet.ProtustrankaFormatedWithAdress>
    <izvorni_sadrzaj> EC - COMM d.o.o.  Labin, Rudarska 11, 52 220 Labin</izvorni_sadrzaj>
    <derivirana_varijabla naziv="DomainObject.Predmet.ProtustrankaFormatedWithAdress_1"> EC - COMM d.o.o.  Labin, Rudarska 11, 52 220 Labin</derivirana_varijabla>
  </DomainObject.Predmet.ProtustrankaFormatedWithAdress>
  <DomainObject.Predmet.ProtustrankaFormatedWithAdressOIB>
    <izvorni_sadrzaj> EC - COMM d.o.o.  Labin, OIB 04846093093, Rudarska 11, 52 220 Labin</izvorni_sadrzaj>
    <derivirana_varijabla naziv="DomainObject.Predmet.ProtustrankaFormatedWithAdressOIB_1"> EC - COMM d.o.o.  Labin, OIB 04846093093, Rudarska 11, 52 220 Labin</derivirana_varijabla>
  </DomainObject.Predmet.ProtustrankaFormatedWithAdressOIB>
  <DomainObject.Predmet.ProtustrankaWithAdress>
    <izvorni_sadrzaj>EC - COMM d.o.o.  Labin Rudarska 11, 52 220 Labin</izvorni_sadrzaj>
    <derivirana_varijabla naziv="DomainObject.Predmet.ProtustrankaWithAdress_1">EC - COMM d.o.o.  Labin Rudarska 11, 52 220 Labin</derivirana_varijabla>
  </DomainObject.Predmet.ProtustrankaWithAdress>
  <DomainObject.Predmet.ProtustrankaWithAdressOIB>
    <izvorni_sadrzaj>EC - COMM d.o.o.  Labin, OIB 04846093093, Rudarska 11, 52 220 Labin</izvorni_sadrzaj>
    <derivirana_varijabla naziv="DomainObject.Predmet.ProtustrankaWithAdressOIB_1">EC - COMM d.o.o.  Labin, OIB 04846093093, Rudarska 11, 52 220 Labin</derivirana_varijabla>
  </DomainObject.Predmet.ProtustrankaWithAdressOIB>
  <DomainObject.Predmet.ProtustrankaNazivFormated>
    <izvorni_sadrzaj>EC - COMM d.o.o.  Labin</izvorni_sadrzaj>
    <derivirana_varijabla naziv="DomainObject.Predmet.ProtustrankaNazivFormated_1">EC - COMM d.o.o.  Labin</derivirana_varijabla>
  </DomainObject.Predmet.ProtustrankaNazivFormated>
  <DomainObject.Predmet.ProtustrankaNazivFormatedOIB>
    <izvorni_sadrzaj>EC - COMM d.o.o.  Labin, OIB 04846093093</izvorni_sadrzaj>
    <derivirana_varijabla naziv="DomainObject.Predmet.ProtustrankaNazivFormatedOIB_1">EC - COMM d.o.o.  Labin, OIB 04846093093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HRVATSKA; H-AABDUCO d.o.o.</izvorni_sadrzaj>
    <derivirana_varijabla naziv="DomainObject.Predmet.StrankaFormated_1">  REPUBLIKA HRVATSKA; H-AABDUCO d.o.o.</derivirana_varijabla>
  </DomainObject.Predmet.StrankaFormated>
  <DomainObject.Predmet.StrankaFormatedOIB>
    <izvorni_sadrzaj>  REPUBLIKA HRVATSKA, OIB 52634238587; H-AABDUCO d.o.o.</izvorni_sadrzaj>
    <derivirana_varijabla naziv="DomainObject.Predmet.StrankaFormatedOIB_1">  REPUBLIKA HRVATSKA, OIB 52634238587; H-AABDUCO d.o.o.</derivirana_varijabla>
  </DomainObject.Predmet.StrankaFormatedOIB>
  <DomainObject.Predmet.StrankaFormatedWithAdress>
    <izvorni_sadrzaj> REPUBLIKA HRVATSKA; H-AABDUCO d.o.o., Slavonska avenija 6c, 10000 Zagreb</izvorni_sadrzaj>
    <derivirana_varijabla naziv="DomainObject.Predmet.StrankaFormatedWithAdress_1"> REPUBLIKA HRVATSKA; H-AABDUCO d.o.o., Slavonska avenija 6c, 10000 Zagreb</derivirana_varijabla>
  </DomainObject.Predmet.StrankaFormatedWithAdress>
  <DomainObject.Predmet.StrankaFormatedWithAdressOIB>
    <izvorni_sadrzaj> REPUBLIKA HRVATSKA, OIB 52634238587; H-AABDUCO d.o.o., Slavonska avenija 6c, 10000 Zagreb</izvorni_sadrzaj>
    <derivirana_varijabla naziv="DomainObject.Predmet.StrankaFormatedWithAdressOIB_1"> REPUBLIKA HRVATSKA, OIB 52634238587; H-AABDUCO d.o.o., Slavonska avenija 6c, 10000 Zagreb</derivirana_varijabla>
  </DomainObject.Predmet.StrankaFormatedWithAdressOIB>
  <DomainObject.Predmet.StrankaWithAdress>
    <izvorni_sadrzaj>REPUBLIKA HRVATSKA ,H-AABDUCO d.o.o. Slavonska avenija 6c,10000 Zagreb</izvorni_sadrzaj>
    <derivirana_varijabla naziv="DomainObject.Predmet.StrankaWithAdress_1">REPUBLIKA HRVATSKA ,H-AABDUCO d.o.o. Slavonska avenija 6c,10000 Zagreb</derivirana_varijabla>
  </DomainObject.Predmet.StrankaWithAdress>
  <DomainObject.Predmet.StrankaWithAdressOIB>
    <izvorni_sadrzaj>REPUBLIKA HRVATSKA, OIB 52634238587,H-AABDUCO d.o.o., Slavonska avenija 6c,10000 Zagreb</izvorni_sadrzaj>
    <derivirana_varijabla naziv="DomainObject.Predmet.StrankaWithAdressOIB_1">REPUBLIKA HRVATSKA, OIB 52634238587,H-AABDUCO d.o.o., Slavonska avenija 6c,10000 Zagreb</derivirana_varijabla>
  </DomainObject.Predmet.StrankaWithAdressOIB>
  <DomainObject.Predmet.StrankaNazivFormated>
    <izvorni_sadrzaj>REPUBLIKA HRVATSKA,H-AABDUCO d.o.o.</izvorni_sadrzaj>
    <derivirana_varijabla naziv="DomainObject.Predmet.StrankaNazivFormated_1">REPUBLIKA HRVATSKA,H-AABDUCO d.o.o.</derivirana_varijabla>
  </DomainObject.Predmet.StrankaNazivFormated>
  <DomainObject.Predmet.StrankaNazivFormatedOIB>
    <izvorni_sadrzaj>REPUBLIKA HRVATSKA, OIB 52634238587,H-AABDUCO d.o.o.</izvorni_sadrzaj>
    <derivirana_varijabla naziv="DomainObject.Predmet.StrankaNazivFormatedOIB_1">REPUBLIKA HRVATSKA, OIB 52634238587,H-AABDUCO d.o.o.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REPUBLIKA HRVATSKA</item>
      <item>H-AABDUCO d.o.o.</item>
    </izvorni_sadrzaj>
    <derivirana_varijabla naziv="DomainObject.Predmet.StrankaListFormated_1">
      <item>REPUBLIKA HRVATSKA</item>
      <item>H-AABDUCO d.o.o.</item>
    </derivirana_varijabla>
  </DomainObject.Predmet.StrankaListFormated>
  <DomainObject.Predmet.StrankaListFormatedOIB>
    <izvorni_sadrzaj>
      <item>REPUBLIKA HRVATSKA, OIB 52634238587</item>
      <item>H-AABDUCO d.o.o.</item>
    </izvorni_sadrzaj>
    <derivirana_varijabla naziv="DomainObject.Predmet.StrankaListFormatedOIB_1">
      <item>REPUBLIKA HRVATSKA, OIB 52634238587</item>
      <item>H-AABDUCO d.o.o.</item>
    </derivirana_varijabla>
  </DomainObject.Predmet.StrankaListFormatedOIB>
  <DomainObject.Predmet.StrankaListFormatedWithAdress>
    <izvorni_sadrzaj>
      <item>REPUBLIKA HRVATSKA</item>
      <item>H-AABDUCO d.o.o., Slavonska avenija 6c, 10000 Zagreb</item>
    </izvorni_sadrzaj>
    <derivirana_varijabla naziv="DomainObject.Predmet.StrankaListFormatedWithAdress_1">
      <item>REPUBLIKA HRVATSKA</item>
      <item>H-AABDUCO d.o.o., Slavonska avenija 6c, 10000 Zagreb</item>
    </derivirana_varijabla>
  </DomainObject.Predmet.StrankaListFormatedWithAdress>
  <DomainObject.Predmet.StrankaListFormatedWithAdressOIB>
    <izvorni_sadrzaj>
      <item>REPUBLIKA HRVATSKA, OIB 52634238587</item>
      <item>H-AABDUCO d.o.o., Slavonska avenija 6c, 10000 Zagreb</item>
    </izvorni_sadrzaj>
    <derivirana_varijabla naziv="DomainObject.Predmet.StrankaListFormatedWithAdressOIB_1">
      <item>REPUBLIKA HRVATSKA, OIB 52634238587</item>
      <item>H-AABDUCO d.o.o., Slavonska avenija 6c, 10000 Zagreb</item>
    </derivirana_varijabla>
  </DomainObject.Predmet.StrankaListFormatedWithAdressOIB>
  <DomainObject.Predmet.StrankaListNazivFormated>
    <izvorni_sadrzaj>
      <item>REPUBLIKA HRVATSKA</item>
      <item>H-AABDUCO d.o.o.</item>
    </izvorni_sadrzaj>
    <derivirana_varijabla naziv="DomainObject.Predmet.StrankaListNazivFormated_1">
      <item>REPUBLIKA HRVATSKA</item>
      <item>H-AABDUCO d.o.o.</item>
    </derivirana_varijabla>
  </DomainObject.Predmet.StrankaListNazivFormated>
  <DomainObject.Predmet.StrankaListNazivFormatedOIB>
    <izvorni_sadrzaj>
      <item>REPUBLIKA HRVATSKA, OIB 52634238587</item>
      <item>H-AABDUCO d.o.o.</item>
    </izvorni_sadrzaj>
    <derivirana_varijabla naziv="DomainObject.Predmet.StrankaListNazivFormatedOIB_1">
      <item>REPUBLIKA HRVATSKA, OIB 52634238587</item>
      <item>H-AABDUCO d.o.o.</item>
    </derivirana_varijabla>
  </DomainObject.Predmet.StrankaListNazivFormatedOIB>
  <DomainObject.Predmet.ProtuStrankaListFormated>
    <izvorni_sadrzaj>
      <item>EC - COMM d.o.o.  Labin</item>
    </izvorni_sadrzaj>
    <derivirana_varijabla naziv="DomainObject.Predmet.ProtuStrankaListFormated_1">
      <item>EC - COMM d.o.o.  Labin</item>
    </derivirana_varijabla>
  </DomainObject.Predmet.ProtuStrankaListFormated>
  <DomainObject.Predmet.ProtuStrankaListFormatedOIB>
    <izvorni_sadrzaj>
      <item>EC - COMM d.o.o.  Labin, OIB 04846093093</item>
    </izvorni_sadrzaj>
    <derivirana_varijabla naziv="DomainObject.Predmet.ProtuStrankaListFormatedOIB_1">
      <item>EC - COMM d.o.o.  Labin, OIB 04846093093</item>
    </derivirana_varijabla>
  </DomainObject.Predmet.ProtuStrankaListFormatedOIB>
  <DomainObject.Predmet.ProtuStrankaListFormatedWithAdress>
    <izvorni_sadrzaj>
      <item>EC - COMM d.o.o.  Labin, Rudarska 11, 52 220 Labin</item>
    </izvorni_sadrzaj>
    <derivirana_varijabla naziv="DomainObject.Predmet.ProtuStrankaListFormatedWithAdress_1">
      <item>EC - COMM d.o.o.  Labin, Rudarska 11, 52 220 Labin</item>
    </derivirana_varijabla>
  </DomainObject.Predmet.ProtuStrankaListFormatedWithAdress>
  <DomainObject.Predmet.ProtuStrankaListFormatedWithAdressOIB>
    <izvorni_sadrzaj>
      <item>EC - COMM d.o.o.  Labin, OIB 04846093093, Rudarska 11, 52 220 Labin</item>
    </izvorni_sadrzaj>
    <derivirana_varijabla naziv="DomainObject.Predmet.ProtuStrankaListFormatedWithAdressOIB_1">
      <item>EC - COMM d.o.o.  Labin, OIB 04846093093, Rudarska 11, 52 220 Labin</item>
    </derivirana_varijabla>
  </DomainObject.Predmet.ProtuStrankaListFormatedWithAdressOIB>
  <DomainObject.Predmet.ProtuStrankaListNazivFormated>
    <izvorni_sadrzaj>
      <item>EC - COMM d.o.o.  Labin</item>
    </izvorni_sadrzaj>
    <derivirana_varijabla naziv="DomainObject.Predmet.ProtuStrankaListNazivFormated_1">
      <item>EC - COMM d.o.o.  Labin</item>
    </derivirana_varijabla>
  </DomainObject.Predmet.ProtuStrankaListNazivFormated>
  <DomainObject.Predmet.ProtuStrankaListNazivFormatedOIB>
    <izvorni_sadrzaj>
      <item>EC - COMM d.o.o.  Labin, OIB 04846093093</item>
    </izvorni_sadrzaj>
    <derivirana_varijabla naziv="DomainObject.Predmet.ProtuStrankaListNazivFormatedOIB_1">
      <item>EC - COMM d.o.o.  Labin, OIB 04846093093</item>
    </derivirana_varijabla>
  </DomainObject.Predmet.ProtuStrankaListNazivFormatedOIB>
  <DomainObject.Predmet.OstaliListFormated>
    <izvorni_sadrzaj>
      <item>JAKOB NAKIĆ</item>
      <item>odvj. društvo Divjak, Topić i dr.</item>
      <item>MARINA KOVAČ KRKA</item>
      <item>MIRA BOTIĆ</item>
      <item>JOSIP KELEMENIĆ</item>
      <item>TATJANA GRIPARIĆ</item>
      <item>ŽELJKA SLANINA FABIJANIĆ</item>
      <item>MIRA PANIĆ</item>
      <item>DRAGO ILIŠINOVIĆ</item>
      <item>Snježana Franković</item>
      <item>VLASTA MAJSTOROVIĆ</item>
      <item>Mediha Botić</item>
      <item>ŽDO RIJEKA</item>
      <item>SILVIA KOKOT</item>
      <item>OMBRETTA BELIĆ ILIJAŠIĆ</item>
      <item>ANTONELA LJUNA HRVATIN</item>
      <item>Hrvatski Telekom d.d.</item>
      <item>DENISA DOBRIĆ</item>
      <item>LIDIJA MOHOROVIĆ</item>
      <item>Mira Panić</item>
      <item>MIRIJANA DERMETA</item>
      <item>ZLATNA NIT društvo s ograničenom odgovornošću za proizvodnju, usluge i trgovinu</item>
      <item>FATIMA SILAHIĆ</item>
      <item>DAMIR BJELOBRAJDIĆ</item>
      <item>SANDRA BREZAC NAČINOVIĆ</item>
      <item>ALEN LICUL</item>
      <item>VLADIMIR BUČIĆ</item>
      <item>GRACIJELA OPATIĆ</item>
      <item>EDA VIŠKOVIĆ</item>
      <item>BARBARA POLDRUGO</item>
      <item>KARMEN VERBANAC</item>
      <item>NATAŠA GLAVIČIĆ</item>
      <item>IVA RADIĆ STANIĆ</item>
      <item>VALDI KOS</item>
      <item>SANELA SULJAGIĆ</item>
      <item>SCANIA KREDIT</item>
      <item>VESNA MILETIĆ</item>
      <item>CENTAR BANKA</item>
      <item>ŽDO RIJEKA</item>
    </izvorni_sadrzaj>
    <derivirana_varijabla naziv="DomainObject.Predmet.OstaliListFormated_1">
      <item>JAKOB NAKIĆ</item>
      <item>odvj. društvo Divjak, Topić i dr.</item>
      <item>MARINA KOVAČ KRKA</item>
      <item>MIRA BOTIĆ</item>
      <item>JOSIP KELEMENIĆ</item>
      <item>TATJANA GRIPARIĆ</item>
      <item>ŽELJKA SLANINA FABIJANIĆ</item>
      <item>MIRA PANIĆ</item>
      <item>DRAGO ILIŠINOVIĆ</item>
      <item>Snježana Franković</item>
      <item>VLASTA MAJSTOROVIĆ</item>
      <item>Mediha Botić</item>
      <item>ŽDO RIJEKA</item>
      <item>SILVIA KOKOT</item>
      <item>OMBRETTA BELIĆ ILIJAŠIĆ</item>
      <item>ANTONELA LJUNA HRVATIN</item>
      <item>Hrvatski Telekom d.d.</item>
      <item>DENISA DOBRIĆ</item>
      <item>LIDIJA MOHOROVIĆ</item>
      <item>Mira Panić</item>
      <item>MIRIJANA DERMETA</item>
      <item>ZLATNA NIT društvo s ograničenom odgovornošću za proizvodnju, usluge i trgovinu</item>
      <item>FATIMA SILAHIĆ</item>
      <item>DAMIR BJELOBRAJDIĆ</item>
      <item>SANDRA BREZAC NAČINOVIĆ</item>
      <item>ALEN LICUL</item>
      <item>VLADIMIR BUČIĆ</item>
      <item>GRACIJELA OPATIĆ</item>
      <item>EDA VIŠKOVIĆ</item>
      <item>BARBARA POLDRUGO</item>
      <item>KARMEN VERBANAC</item>
      <item>NATAŠA GLAVIČIĆ</item>
      <item>IVA RADIĆ STANIĆ</item>
      <item>VALDI KOS</item>
      <item>SANELA SULJAGIĆ</item>
      <item>SCANIA KREDIT</item>
      <item>VESNA MILETIĆ</item>
      <item>CENTAR BANKA</item>
      <item>ŽDO RIJEKA</item>
    </derivirana_varijabla>
  </DomainObject.Predmet.OstaliListFormated>
  <DomainObject.Predmet.OstaliListFormatedOIB>
    <izvorni_sadrzaj>
      <item>JAKOB NAKIĆ</item>
      <item>odvj. društvo Divjak, Topić i dr.</item>
      <item>MARINA KOVAČ KRKA</item>
      <item>MIRA BOTIĆ</item>
      <item>JOSIP KELEMENIĆ</item>
      <item>TATJANA GRIPARIĆ</item>
      <item>ŽELJKA SLANINA FABIJANIĆ</item>
      <item>MIRA PANIĆ</item>
      <item>DRAGO ILIŠINOVIĆ</item>
      <item>Snježana Franković, OIB 85706972942</item>
      <item>VLASTA MAJSTOROVIĆ, OIB 78258328195</item>
      <item>Mediha Botić, OIB 98193603498</item>
      <item>ŽDO RIJEKA</item>
      <item>SILVIA KOKOT</item>
      <item>OMBRETTA BELIĆ ILIJAŠIĆ, OIB 00873493442</item>
      <item>ANTONELA LJUNA HRVATIN</item>
      <item>Hrvatski Telekom d.d., OIB 81793146560</item>
      <item>DENISA DOBRIĆ</item>
      <item>LIDIJA MOHOROVIĆ</item>
      <item>Mira Panić, OIB 90271091056</item>
      <item>MIRIJANA DERMETA</item>
      <item>ZLATNA NIT društvo s ograničenom odgovornošću za proizvodnju, usluge i trgovinu, OIB 76346065558</item>
      <item>FATIMA SILAHIĆ</item>
      <item>DAMIR BJELOBRAJDIĆ</item>
      <item>SANDRA BREZAC NAČINOVIĆ</item>
      <item>ALEN LICUL</item>
      <item>VLADIMIR BUČIĆ</item>
      <item>GRACIJELA OPATIĆ</item>
      <item>EDA VIŠKOVIĆ</item>
      <item>BARBARA POLDRUGO</item>
      <item>KARMEN VERBANAC</item>
      <item>NATAŠA GLAVIČIĆ</item>
      <item>IVA RADIĆ STANIĆ</item>
      <item>VALDI KOS</item>
      <item>SANELA SULJAGIĆ</item>
      <item>SCANIA KREDIT</item>
      <item>VESNA MILETIĆ</item>
      <item>CENTAR BANKA</item>
      <item>ŽDO RIJEKA</item>
    </izvorni_sadrzaj>
    <derivirana_varijabla naziv="DomainObject.Predmet.OstaliListFormatedOIB_1">
      <item>JAKOB NAKIĆ</item>
      <item>odvj. društvo Divjak, Topić i dr.</item>
      <item>MARINA KOVAČ KRKA</item>
      <item>MIRA BOTIĆ</item>
      <item>JOSIP KELEMENIĆ</item>
      <item>TATJANA GRIPARIĆ</item>
      <item>ŽELJKA SLANINA FABIJANIĆ</item>
      <item>MIRA PANIĆ</item>
      <item>DRAGO ILIŠINOVIĆ</item>
      <item>Snježana Franković, OIB 85706972942</item>
      <item>VLASTA MAJSTOROVIĆ, OIB 78258328195</item>
      <item>Mediha Botić, OIB 98193603498</item>
      <item>ŽDO RIJEKA</item>
      <item>SILVIA KOKOT</item>
      <item>OMBRETTA BELIĆ ILIJAŠIĆ, OIB 00873493442</item>
      <item>ANTONELA LJUNA HRVATIN</item>
      <item>Hrvatski Telekom d.d., OIB 81793146560</item>
      <item>DENISA DOBRIĆ</item>
      <item>LIDIJA MOHOROVIĆ</item>
      <item>Mira Panić, OIB 90271091056</item>
      <item>MIRIJANA DERMETA</item>
      <item>ZLATNA NIT društvo s ograničenom odgovornošću za proizvodnju, usluge i trgovinu, OIB 76346065558</item>
      <item>FATIMA SILAHIĆ</item>
      <item>DAMIR BJELOBRAJDIĆ</item>
      <item>SANDRA BREZAC NAČINOVIĆ</item>
      <item>ALEN LICUL</item>
      <item>VLADIMIR BUČIĆ</item>
      <item>GRACIJELA OPATIĆ</item>
      <item>EDA VIŠKOVIĆ</item>
      <item>BARBARA POLDRUGO</item>
      <item>KARMEN VERBANAC</item>
      <item>NATAŠA GLAVIČIĆ</item>
      <item>IVA RADIĆ STANIĆ</item>
      <item>VALDI KOS</item>
      <item>SANELA SULJAGIĆ</item>
      <item>SCANIA KREDIT</item>
      <item>VESNA MILETIĆ</item>
      <item>CENTAR BANKA</item>
      <item>ŽDO RIJEKA</item>
    </derivirana_varijabla>
  </DomainObject.Predmet.OstaliListFormatedOIB>
  <DomainObject.Predmet.OstaliListFormatedWithAdress>
    <izvorni_sadrzaj>
      <item>JAKOB NAKIĆ, 51000 Rijeka</item>
      <item>odvj. društvo Divjak, Topić i dr., I. Lučića 2a/18, 10000 Zagreb</item>
      <item>MARINA KOVAČ KRKA, 10000 Zagreb</item>
      <item>MIRA BOTIĆ, Ladenci 56, 52220 Labin</item>
      <item>JOSIP KELEMENIĆ, 10000 Zagreb</item>
      <item>TATJANA GRIPARIĆ, Maršala Tita 78, 52223 Raša</item>
      <item>ŽELJKA SLANINA FABIJANIĆ, 51000 Rijeka</item>
      <item>MIRA PANIĆ, Ladenci 56, 52220 Labin</item>
      <item>DRAGO ILIŠINOVIĆ, 10000 Zagreb</item>
      <item>Snježana Franković, Milana Golje 3, 52223 Raša</item>
      <item>VLASTA MAJSTOROVIĆ, KOPARSKA 37, 52 100 Pula</item>
      <item>Mediha Botić, Karla Kranjca 74, 52220 Labin</item>
      <item>ŽDO RIJEKA, 51000 Rijeka</item>
      <item>SILVIA KOKOT, Ravni bb, 52220 Labin</item>
      <item>OMBRETTA BELIĆ ILIJAŠIĆ, Jadranska 2, 52221 Rabac</item>
      <item>ANTONELA LJUNA HRVATIN, pRESIKA 7, 52220 Labin</item>
      <item>Hrvatski Telekom d.d., Savska 32, 10000 Zagreb</item>
      <item>DENISA DOBRIĆ, Koromačno, 52220 Labin</item>
      <item>LIDIJA MOHOROVIĆ, Senari 10, 52220 Labin</item>
      <item>Mira Panić, Ladenci 5e, 52220 Vinež</item>
      <item>MIRIJANA DERMETA, Kršan 44, 52220 Labin</item>
      <item>ZLATNA NIT društvo s ograničenom odgovornošću za proizvodnju, usluge i trgovinu, Ljudevita Gaja 3, 33520 Slatina</item>
      <item>FATIMA SILAHIĆ, PIĆANSKA 2, 52333 Potpićan</item>
      <item>DAMIR BJELOBRAJDIĆ</item>
      <item>SANDRA BREZAC NAČINOVIĆ, MARCILJANI 46, 52220 Labin</item>
      <item>ALEN LICUL</item>
      <item>VLADIMIR BUČIĆ, P. Sfeci 1, 52220 Labin</item>
      <item>GRACIJELA OPATIĆ</item>
      <item>EDA VIŠKOVIĆ, KATURE 53, 52220 Labin</item>
      <item>BARBARA POLDRUGO</item>
      <item>KARMEN VERBANAC, Brnjci 21, 52220 Labin</item>
      <item>NATAŠA GLAVIČIĆ</item>
      <item>IVA RADIĆ STANIĆ, Vinež 168, 52220 Labin</item>
      <item>VALDI KOS</item>
      <item>SANELA SULJAGIĆ, Vrečari 22a, 52220 Labin</item>
      <item>SCANIA KREDIT</item>
      <item>VESNA MILETIĆ, Marciljani 2, 52220 Labin</item>
      <item>CENTAR BANKA</item>
      <item>ŽDO RIJEKA, FRANA KURELCA BB, 51000 Rijeka</item>
    </izvorni_sadrzaj>
    <derivirana_varijabla naziv="DomainObject.Predmet.OstaliListFormatedWithAdress_1">
      <item>JAKOB NAKIĆ, 51000 Rijeka</item>
      <item>odvj. društvo Divjak, Topić i dr., I. Lučića 2a/18, 10000 Zagreb</item>
      <item>MARINA KOVAČ KRKA, 10000 Zagreb</item>
      <item>MIRA BOTIĆ, Ladenci 56, 52220 Labin</item>
      <item>JOSIP KELEMENIĆ, 10000 Zagreb</item>
      <item>TATJANA GRIPARIĆ, Maršala Tita 78, 52223 Raša</item>
      <item>ŽELJKA SLANINA FABIJANIĆ, 51000 Rijeka</item>
      <item>MIRA PANIĆ, Ladenci 56, 52220 Labin</item>
      <item>DRAGO ILIŠINOVIĆ, 10000 Zagreb</item>
      <item>Snježana Franković, Milana Golje 3, 52223 Raša</item>
      <item>VLASTA MAJSTOROVIĆ, KOPARSKA 37, 52 100 Pula</item>
      <item>Mediha Botić, Karla Kranjca 74, 52220 Labin</item>
      <item>ŽDO RIJEKA, 51000 Rijeka</item>
      <item>SILVIA KOKOT, Ravni bb, 52220 Labin</item>
      <item>OMBRETTA BELIĆ ILIJAŠIĆ, Jadranska 2, 52221 Rabac</item>
      <item>ANTONELA LJUNA HRVATIN, pRESIKA 7, 52220 Labin</item>
      <item>Hrvatski Telekom d.d., Savska 32, 10000 Zagreb</item>
      <item>DENISA DOBRIĆ, Koromačno, 52220 Labin</item>
      <item>LIDIJA MOHOROVIĆ, Senari 10, 52220 Labin</item>
      <item>Mira Panić, Ladenci 5e, 52220 Vinež</item>
      <item>MIRIJANA DERMETA, Kršan 44, 52220 Labin</item>
      <item>ZLATNA NIT društvo s ograničenom odgovornošću za proizvodnju, usluge i trgovinu, Ljudevita Gaja 3, 33520 Slatina</item>
      <item>FATIMA SILAHIĆ, PIĆANSKA 2, 52333 Potpićan</item>
      <item>DAMIR BJELOBRAJDIĆ</item>
      <item>SANDRA BREZAC NAČINOVIĆ, MARCILJANI 46, 52220 Labin</item>
      <item>ALEN LICUL</item>
      <item>VLADIMIR BUČIĆ, P. Sfeci 1, 52220 Labin</item>
      <item>GRACIJELA OPATIĆ</item>
      <item>EDA VIŠKOVIĆ, KATURE 53, 52220 Labin</item>
      <item>BARBARA POLDRUGO</item>
      <item>KARMEN VERBANAC, Brnjci 21, 52220 Labin</item>
      <item>NATAŠA GLAVIČIĆ</item>
      <item>IVA RADIĆ STANIĆ, Vinež 168, 52220 Labin</item>
      <item>VALDI KOS</item>
      <item>SANELA SULJAGIĆ, Vrečari 22a, 52220 Labin</item>
      <item>SCANIA KREDIT</item>
      <item>VESNA MILETIĆ, Marciljani 2, 52220 Labin</item>
      <item>CENTAR BANKA</item>
      <item>ŽDO RIJEKA, FRANA KURELCA BB, 51000 Rijeka</item>
    </derivirana_varijabla>
  </DomainObject.Predmet.OstaliListFormatedWithAdress>
  <DomainObject.Predmet.OstaliListFormatedWithAdressOIB>
    <izvorni_sadrzaj>
      <item>JAKOB NAKIĆ, 51000 Rijeka</item>
      <item>odvj. društvo Divjak, Topić i dr., I. Lučića 2a/18, 10000 Zagreb</item>
      <item>MARINA KOVAČ KRKA, 10000 Zagreb</item>
      <item>MIRA BOTIĆ, Ladenci 56, 52220 Labin</item>
      <item>JOSIP KELEMENIĆ, 10000 Zagreb</item>
      <item>TATJANA GRIPARIĆ, Maršala Tita 78, 52223 Raša</item>
      <item>ŽELJKA SLANINA FABIJANIĆ, 51000 Rijeka</item>
      <item>MIRA PANIĆ, Ladenci 56, 52220 Labin</item>
      <item>DRAGO ILIŠINOVIĆ, 10000 Zagreb</item>
      <item>Snježana Franković, OIB 85706972942, Milana Golje 3, 52223 Raša</item>
      <item>VLASTA MAJSTOROVIĆ, OIB 78258328195, KOPARSKA 37, 52 100 Pula</item>
      <item>Mediha Botić, OIB 98193603498, Karla Kranjca 74, 52220 Labin</item>
      <item>ŽDO RIJEKA, 51000 Rijeka</item>
      <item>SILVIA KOKOT, Ravni bb, 52220 Labin</item>
      <item>OMBRETTA BELIĆ ILIJAŠIĆ, OIB 00873493442, Jadranska 2, 52221 Rabac</item>
      <item>ANTONELA LJUNA HRVATIN, pRESIKA 7, 52220 Labin</item>
      <item>Hrvatski Telekom d.d., OIB 81793146560, Savska 32, 10000 Zagreb</item>
      <item>DENISA DOBRIĆ, Koromačno, 52220 Labin</item>
      <item>LIDIJA MOHOROVIĆ, Senari 10, 52220 Labin</item>
      <item>Mira Panić, OIB 90271091056, Ladenci 5e, 52220 Vinež</item>
      <item>MIRIJANA DERMETA, Kršan 44, 52220 Labin</item>
      <item>ZLATNA NIT društvo s ograničenom odgovornošću za proizvodnju, usluge i trgovinu, OIB 76346065558, Ljudevita Gaja 3, 33520 Slatina</item>
      <item>FATIMA SILAHIĆ, PIĆANSKA 2, 52333 Potpićan</item>
      <item>DAMIR BJELOBRAJDIĆ</item>
      <item>SANDRA BREZAC NAČINOVIĆ, MARCILJANI 46, 52220 Labin</item>
      <item>ALEN LICUL</item>
      <item>VLADIMIR BUČIĆ, P. Sfeci 1, 52220 Labin</item>
      <item>GRACIJELA OPATIĆ</item>
      <item>EDA VIŠKOVIĆ, KATURE 53, 52220 Labin</item>
      <item>BARBARA POLDRUGO</item>
      <item>KARMEN VERBANAC, Brnjci 21, 52220 Labin</item>
      <item>NATAŠA GLAVIČIĆ</item>
      <item>IVA RADIĆ STANIĆ, Vinež 168, 52220 Labin</item>
      <item>VALDI KOS</item>
      <item>SANELA SULJAGIĆ, Vrečari 22a, 52220 Labin</item>
      <item>SCANIA KREDIT</item>
      <item>VESNA MILETIĆ, Marciljani 2, 52220 Labin</item>
      <item>CENTAR BANKA</item>
      <item>ŽDO RIJEKA, FRANA KURELCA BB, 51000 Rijeka</item>
    </izvorni_sadrzaj>
    <derivirana_varijabla naziv="DomainObject.Predmet.OstaliListFormatedWithAdressOIB_1">
      <item>JAKOB NAKIĆ, 51000 Rijeka</item>
      <item>odvj. društvo Divjak, Topić i dr., I. Lučića 2a/18, 10000 Zagreb</item>
      <item>MARINA KOVAČ KRKA, 10000 Zagreb</item>
      <item>MIRA BOTIĆ, Ladenci 56, 52220 Labin</item>
      <item>JOSIP KELEMENIĆ, 10000 Zagreb</item>
      <item>TATJANA GRIPARIĆ, Maršala Tita 78, 52223 Raša</item>
      <item>ŽELJKA SLANINA FABIJANIĆ, 51000 Rijeka</item>
      <item>MIRA PANIĆ, Ladenci 56, 52220 Labin</item>
      <item>DRAGO ILIŠINOVIĆ, 10000 Zagreb</item>
      <item>Snježana Franković, OIB 85706972942, Milana Golje 3, 52223 Raša</item>
      <item>VLASTA MAJSTOROVIĆ, OIB 78258328195, KOPARSKA 37, 52 100 Pula</item>
      <item>Mediha Botić, OIB 98193603498, Karla Kranjca 74, 52220 Labin</item>
      <item>ŽDO RIJEKA, 51000 Rijeka</item>
      <item>SILVIA KOKOT, Ravni bb, 52220 Labin</item>
      <item>OMBRETTA BELIĆ ILIJAŠIĆ, OIB 00873493442, Jadranska 2, 52221 Rabac</item>
      <item>ANTONELA LJUNA HRVATIN, pRESIKA 7, 52220 Labin</item>
      <item>Hrvatski Telekom d.d., OIB 81793146560, Savska 32, 10000 Zagreb</item>
      <item>DENISA DOBRIĆ, Koromačno, 52220 Labin</item>
      <item>LIDIJA MOHOROVIĆ, Senari 10, 52220 Labin</item>
      <item>Mira Panić, OIB 90271091056, Ladenci 5e, 52220 Vinež</item>
      <item>MIRIJANA DERMETA, Kršan 44, 52220 Labin</item>
      <item>ZLATNA NIT društvo s ograničenom odgovornošću za proizvodnju, usluge i trgovinu, OIB 76346065558, Ljudevita Gaja 3, 33520 Slatina</item>
      <item>FATIMA SILAHIĆ, PIĆANSKA 2, 52333 Potpićan</item>
      <item>DAMIR BJELOBRAJDIĆ</item>
      <item>SANDRA BREZAC NAČINOVIĆ, MARCILJANI 46, 52220 Labin</item>
      <item>ALEN LICUL</item>
      <item>VLADIMIR BUČIĆ, P. Sfeci 1, 52220 Labin</item>
      <item>GRACIJELA OPATIĆ</item>
      <item>EDA VIŠKOVIĆ, KATURE 53, 52220 Labin</item>
      <item>BARBARA POLDRUGO</item>
      <item>KARMEN VERBANAC, Brnjci 21, 52220 Labin</item>
      <item>NATAŠA GLAVIČIĆ</item>
      <item>IVA RADIĆ STANIĆ, Vinež 168, 52220 Labin</item>
      <item>VALDI KOS</item>
      <item>SANELA SULJAGIĆ, Vrečari 22a, 52220 Labin</item>
      <item>SCANIA KREDIT</item>
      <item>VESNA MILETIĆ, Marciljani 2, 52220 Labin</item>
      <item>CENTAR BANKA</item>
      <item>ŽDO RIJEKA, FRANA KURELCA BB, 51000 Rijeka</item>
    </derivirana_varijabla>
  </DomainObject.Predmet.OstaliListFormatedWithAdressOIB>
  <DomainObject.Predmet.OstaliListNazivFormated>
    <izvorni_sadrzaj>
      <item>JAKOB NAKIĆ</item>
      <item>odvj. društvo Divjak, Topić i dr.</item>
      <item>MARINA KOVAČ KRKA</item>
      <item>MIRA BOTIĆ</item>
      <item>JOSIP KELEMENIĆ</item>
      <item>TATJANA GRIPARIĆ</item>
      <item>ŽELJKA SLANINA FABIJANIĆ</item>
      <item>MIRA PANIĆ</item>
      <item>DRAGO ILIŠINOVIĆ</item>
      <item>Snježana Franković</item>
      <item>VLASTA MAJSTOROVIĆ</item>
      <item>Mediha Botić</item>
      <item>ŽDO RIJEKA</item>
      <item>SILVIA KOKOT</item>
      <item>OMBRETTA BELIĆ ILIJAŠIĆ</item>
      <item>ANTONELA LJUNA HRVATIN</item>
      <item>Hrvatski Telekom d.d.</item>
      <item>DENISA DOBRIĆ</item>
      <item>LIDIJA MOHOROVIĆ</item>
      <item>Mira Panić</item>
      <item>MIRIJANA DERMETA</item>
      <item>ZLATNA NIT društvo s ograničenom odgovornošću za proizvodnju, usluge i trgovinu</item>
      <item>FATIMA SILAHIĆ</item>
      <item>DAMIR BJELOBRAJDIĆ</item>
      <item>SANDRA BREZAC NAČINOVIĆ</item>
      <item>ALEN LICUL</item>
      <item>VLADIMIR BUČIĆ</item>
      <item>GRACIJELA OPATIĆ</item>
      <item>EDA VIŠKOVIĆ</item>
      <item>BARBARA POLDRUGO</item>
      <item>KARMEN VERBANAC</item>
      <item>NATAŠA GLAVIČIĆ</item>
      <item>IVA RADIĆ STANIĆ</item>
      <item>VALDI KOS</item>
      <item>SANELA SULJAGIĆ</item>
      <item>SCANIA KREDIT</item>
      <item>VESNA MILETIĆ</item>
      <item>CENTAR BANKA</item>
      <item>ŽDO RIJEKA</item>
    </izvorni_sadrzaj>
    <derivirana_varijabla naziv="DomainObject.Predmet.OstaliListNazivFormated_1">
      <item>JAKOB NAKIĆ</item>
      <item>odvj. društvo Divjak, Topić i dr.</item>
      <item>MARINA KOVAČ KRKA</item>
      <item>MIRA BOTIĆ</item>
      <item>JOSIP KELEMENIĆ</item>
      <item>TATJANA GRIPARIĆ</item>
      <item>ŽELJKA SLANINA FABIJANIĆ</item>
      <item>MIRA PANIĆ</item>
      <item>DRAGO ILIŠINOVIĆ</item>
      <item>Snježana Franković</item>
      <item>VLASTA MAJSTOROVIĆ</item>
      <item>Mediha Botić</item>
      <item>ŽDO RIJEKA</item>
      <item>SILVIA KOKOT</item>
      <item>OMBRETTA BELIĆ ILIJAŠIĆ</item>
      <item>ANTONELA LJUNA HRVATIN</item>
      <item>Hrvatski Telekom d.d.</item>
      <item>DENISA DOBRIĆ</item>
      <item>LIDIJA MOHOROVIĆ</item>
      <item>Mira Panić</item>
      <item>MIRIJANA DERMETA</item>
      <item>ZLATNA NIT društvo s ograničenom odgovornošću za proizvodnju, usluge i trgovinu</item>
      <item>FATIMA SILAHIĆ</item>
      <item>DAMIR BJELOBRAJDIĆ</item>
      <item>SANDRA BREZAC NAČINOVIĆ</item>
      <item>ALEN LICUL</item>
      <item>VLADIMIR BUČIĆ</item>
      <item>GRACIJELA OPATIĆ</item>
      <item>EDA VIŠKOVIĆ</item>
      <item>BARBARA POLDRUGO</item>
      <item>KARMEN VERBANAC</item>
      <item>NATAŠA GLAVIČIĆ</item>
      <item>IVA RADIĆ STANIĆ</item>
      <item>VALDI KOS</item>
      <item>SANELA SULJAGIĆ</item>
      <item>SCANIA KREDIT</item>
      <item>VESNA MILETIĆ</item>
      <item>CENTAR BANKA</item>
      <item>ŽDO RIJEKA</item>
    </derivirana_varijabla>
  </DomainObject.Predmet.OstaliListNazivFormated>
  <DomainObject.Predmet.OstaliListNazivFormatedOIB>
    <izvorni_sadrzaj>
      <item>JAKOB NAKIĆ</item>
      <item>odvj. društvo Divjak, Topić i dr.</item>
      <item>MARINA KOVAČ KRKA</item>
      <item>MIRA BOTIĆ</item>
      <item>JOSIP KELEMENIĆ</item>
      <item>TATJANA GRIPARIĆ</item>
      <item>ŽELJKA SLANINA FABIJANIĆ</item>
      <item>MIRA PANIĆ</item>
      <item>DRAGO ILIŠINOVIĆ</item>
      <item>Snježana Franković, OIB 85706972942</item>
      <item>VLASTA MAJSTOROVIĆ, OIB 78258328195</item>
      <item>Mediha Botić, OIB 98193603498</item>
      <item>ŽDO RIJEKA</item>
      <item>SILVIA KOKOT</item>
      <item>OMBRETTA BELIĆ ILIJAŠIĆ, OIB 00873493442</item>
      <item>ANTONELA LJUNA HRVATIN</item>
      <item>Hrvatski Telekom d.d., OIB 81793146560</item>
      <item>DENISA DOBRIĆ</item>
      <item>LIDIJA MOHOROVIĆ</item>
      <item>Mira Panić, OIB 90271091056</item>
      <item>MIRIJANA DERMETA</item>
      <item>ZLATNA NIT društvo s ograničenom odgovornošću za proizvodnju, usluge i trgovinu, OIB 76346065558</item>
      <item>FATIMA SILAHIĆ</item>
      <item>DAMIR BJELOBRAJDIĆ</item>
      <item>SANDRA BREZAC NAČINOVIĆ</item>
      <item>ALEN LICUL</item>
      <item>VLADIMIR BUČIĆ</item>
      <item>GRACIJELA OPATIĆ</item>
      <item>EDA VIŠKOVIĆ</item>
      <item>BARBARA POLDRUGO</item>
      <item>KARMEN VERBANAC</item>
      <item>NATAŠA GLAVIČIĆ</item>
      <item>IVA RADIĆ STANIĆ</item>
      <item>VALDI KOS</item>
      <item>SANELA SULJAGIĆ</item>
      <item>SCANIA KREDIT</item>
      <item>VESNA MILETIĆ</item>
      <item>CENTAR BANKA</item>
      <item>ŽDO RIJEKA</item>
    </izvorni_sadrzaj>
    <derivirana_varijabla naziv="DomainObject.Predmet.OstaliListNazivFormatedOIB_1">
      <item>JAKOB NAKIĆ</item>
      <item>odvj. društvo Divjak, Topić i dr.</item>
      <item>MARINA KOVAČ KRKA</item>
      <item>MIRA BOTIĆ</item>
      <item>JOSIP KELEMENIĆ</item>
      <item>TATJANA GRIPARIĆ</item>
      <item>ŽELJKA SLANINA FABIJANIĆ</item>
      <item>MIRA PANIĆ</item>
      <item>DRAGO ILIŠINOVIĆ</item>
      <item>Snježana Franković, OIB 85706972942</item>
      <item>VLASTA MAJSTOROVIĆ, OIB 78258328195</item>
      <item>Mediha Botić, OIB 98193603498</item>
      <item>ŽDO RIJEKA</item>
      <item>SILVIA KOKOT</item>
      <item>OMBRETTA BELIĆ ILIJAŠIĆ, OIB 00873493442</item>
      <item>ANTONELA LJUNA HRVATIN</item>
      <item>Hrvatski Telekom d.d., OIB 81793146560</item>
      <item>DENISA DOBRIĆ</item>
      <item>LIDIJA MOHOROVIĆ</item>
      <item>Mira Panić, OIB 90271091056</item>
      <item>MIRIJANA DERMETA</item>
      <item>ZLATNA NIT društvo s ograničenom odgovornošću za proizvodnju, usluge i trgovinu, OIB 76346065558</item>
      <item>FATIMA SILAHIĆ</item>
      <item>DAMIR BJELOBRAJDIĆ</item>
      <item>SANDRA BREZAC NAČINOVIĆ</item>
      <item>ALEN LICUL</item>
      <item>VLADIMIR BUČIĆ</item>
      <item>GRACIJELA OPATIĆ</item>
      <item>EDA VIŠKOVIĆ</item>
      <item>BARBARA POLDRUGO</item>
      <item>KARMEN VERBANAC</item>
      <item>NATAŠA GLAVIČIĆ</item>
      <item>IVA RADIĆ STANIĆ</item>
      <item>VALDI KOS</item>
      <item>SANELA SULJAGIĆ</item>
      <item>SCANIA KREDIT</item>
      <item>VESNA MILETIĆ</item>
      <item>CENTAR BANKA</item>
      <item>ŽDO RIJEKA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i dr.</izvorni_sadrzaj>
    <derivirana_varijabla naziv="DomainObject.Predmet.StrankaIDrugi_1">REPUBLIKA HRVATSKA i dr.</derivirana_varijabla>
  </DomainObject.Predmet.StrankaIDrugi>
  <DomainObject.Predmet.ProtustrankaIDrugi>
    <izvorni_sadrzaj>EC - COMM d.o.o.  Labin</izvorni_sadrzaj>
    <derivirana_varijabla naziv="DomainObject.Predmet.ProtustrankaIDrugi_1">EC - COMM d.o.o.  Labin</derivirana_varijabla>
  </DomainObject.Predmet.ProtustrankaIDrugi>
  <DomainObject.Predmet.StrankaIDrugiAdressOIB>
    <izvorni_sadrzaj>REPUBLIKA HRVATSKA, OIB 52634238587 i dr.</izvorni_sadrzaj>
    <derivirana_varijabla naziv="DomainObject.Predmet.StrankaIDrugiAdressOIB_1">REPUBLIKA HRVATSKA, OIB 52634238587 i dr.</derivirana_varijabla>
  </DomainObject.Predmet.StrankaIDrugiAdressOIB>
  <DomainObject.Predmet.ProtustrankaIDrugiAdressOIB>
    <izvorni_sadrzaj>EC - COMM d.o.o.  Labin, OIB 04846093093, Rudarska 11, 52 220 Labin</izvorni_sadrzaj>
    <derivirana_varijabla naziv="DomainObject.Predmet.ProtustrankaIDrugiAdressOIB_1">EC - COMM d.o.o.  Labin, OIB 04846093093, Rudarska 11, 52 220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EC - COMM d.o.o.  Labin</item>
      <item>REPUBLIKA HRVATSKA</item>
      <item>H-AABDUCO d.o.o.</item>
      <item>JAKOB NAKIĆ</item>
      <item>odvj. društvo Divjak, Topić i dr.</item>
      <item>MARINA KOVAČ KRKA</item>
      <item>MIRA BOTIĆ</item>
      <item>JOSIP KELEMENIĆ</item>
      <item>TATJANA GRIPARIĆ</item>
      <item>ŽELJKA SLANINA FABIJANIĆ</item>
      <item>MIRA PANIĆ</item>
      <item>DRAGO ILIŠINOVIĆ</item>
      <item>Snježana Franković</item>
      <item>VLASTA MAJSTOROVIĆ</item>
      <item>Mediha Botić</item>
      <item>ŽDO RIJEKA</item>
      <item>SILVIA KOKOT</item>
      <item>OMBRETTA BELIĆ ILIJAŠIĆ</item>
      <item>ANTONELA LJUNA HRVATIN</item>
      <item>Hrvatski Telekom d.d.</item>
      <item>DENISA DOBRIĆ</item>
      <item>LIDIJA MOHOROVIĆ</item>
      <item>Mira Panić</item>
      <item>MIRIJANA DERMETA</item>
      <item>ZLATNA NIT društvo s ograničenom odgovornošću za proizvodnju, usluge i trgovinu</item>
      <item>FATIMA SILAHIĆ</item>
      <item>DAMIR BJELOBRAJDIĆ</item>
      <item>SANDRA BREZAC NAČINOVIĆ</item>
      <item>ALEN LICUL</item>
      <item>VLADIMIR BUČIĆ</item>
      <item>GRACIJELA OPATIĆ</item>
      <item>EDA VIŠKOVIĆ</item>
      <item>BARBARA POLDRUGO</item>
      <item>KARMEN VERBANAC</item>
      <item>NATAŠA GLAVIČIĆ</item>
      <item>IVA RADIĆ STANIĆ</item>
      <item>VALDI KOS</item>
      <item>SANELA SULJAGIĆ</item>
      <item>SCANIA KREDIT</item>
      <item>VESNA MILETIĆ</item>
      <item>CENTAR BANKA</item>
      <item>ŽDO RIJEKA</item>
    </izvorni_sadrzaj>
    <derivirana_varijabla naziv="DomainObject.Predmet.SudioniciListNaziv_1">
      <item>EC - COMM d.o.o.  Labin</item>
      <item>REPUBLIKA HRVATSKA</item>
      <item>H-AABDUCO d.o.o.</item>
      <item>JAKOB NAKIĆ</item>
      <item>odvj. društvo Divjak, Topić i dr.</item>
      <item>MARINA KOVAČ KRKA</item>
      <item>MIRA BOTIĆ</item>
      <item>JOSIP KELEMENIĆ</item>
      <item>TATJANA GRIPARIĆ</item>
      <item>ŽELJKA SLANINA FABIJANIĆ</item>
      <item>MIRA PANIĆ</item>
      <item>DRAGO ILIŠINOVIĆ</item>
      <item>Snježana Franković</item>
      <item>VLASTA MAJSTOROVIĆ</item>
      <item>Mediha Botić</item>
      <item>ŽDO RIJEKA</item>
      <item>SILVIA KOKOT</item>
      <item>OMBRETTA BELIĆ ILIJAŠIĆ</item>
      <item>ANTONELA LJUNA HRVATIN</item>
      <item>Hrvatski Telekom d.d.</item>
      <item>DENISA DOBRIĆ</item>
      <item>LIDIJA MOHOROVIĆ</item>
      <item>Mira Panić</item>
      <item>MIRIJANA DERMETA</item>
      <item>ZLATNA NIT društvo s ograničenom odgovornošću za proizvodnju, usluge i trgovinu</item>
      <item>FATIMA SILAHIĆ</item>
      <item>DAMIR BJELOBRAJDIĆ</item>
      <item>SANDRA BREZAC NAČINOVIĆ</item>
      <item>ALEN LICUL</item>
      <item>VLADIMIR BUČIĆ</item>
      <item>GRACIJELA OPATIĆ</item>
      <item>EDA VIŠKOVIĆ</item>
      <item>BARBARA POLDRUGO</item>
      <item>KARMEN VERBANAC</item>
      <item>NATAŠA GLAVIČIĆ</item>
      <item>IVA RADIĆ STANIĆ</item>
      <item>VALDI KOS</item>
      <item>SANELA SULJAGIĆ</item>
      <item>SCANIA KREDIT</item>
      <item>VESNA MILETIĆ</item>
      <item>CENTAR BANKA</item>
      <item>ŽDO RIJEKA</item>
    </derivirana_varijabla>
  </DomainObject.Predmet.SudioniciListNaziv>
  <DomainObject.Predmet.SudioniciListAdressOIB>
    <izvorni_sadrzaj>
      <item>EC - COMM d.o.o.  Labin, OIB 04846093093, Rudarska 11,52 220 Labin</item>
      <item>REPUBLIKA HRVATSKA, OIB 52634238587</item>
      <item>H-AABDUCO d.o.o., Slavonska avenija 6c,10000 Zagreb</item>
      <item>JAKOB NAKIĆ, 51000 Rijeka</item>
      <item>odvj. društvo Divjak, Topić i dr., I. Lučića 2a/18,10000 Zagreb</item>
      <item>MARINA KOVAČ KRKA, 10000 Zagreb</item>
      <item>MIRA BOTIĆ, Ladenci 56,52220 Labin</item>
      <item>JOSIP KELEMENIĆ, 10000 Zagreb</item>
      <item>TATJANA GRIPARIĆ, Maršala Tita 78,52223 Raša</item>
      <item>ŽELJKA SLANINA FABIJANIĆ, 51000 Rijeka</item>
      <item>MIRA PANIĆ, Ladenci 56,52220 Labin</item>
      <item>DRAGO ILIŠINOVIĆ, 10000 Zagreb</item>
      <item>Snježana Franković, OIB 85706972942, Milana Golje 3,52223 Raša</item>
      <item>VLASTA MAJSTOROVIĆ, OIB 78258328195, KOPARSKA 37,52 100 Pula</item>
      <item>Mediha Botić, OIB 98193603498, Karla Kranjca 74,52220 Labin</item>
      <item>ŽDO RIJEKA, 51000 Rijeka</item>
      <item>SILVIA KOKOT, Ravni bb,52220 Labin</item>
      <item>OMBRETTA BELIĆ ILIJAŠIĆ, OIB 00873493442, Jadranska 2,52221 Rabac</item>
      <item>ANTONELA LJUNA HRVATIN, pRESIKA 7,52220 Labin</item>
      <item>Hrvatski Telekom d.d., OIB 81793146560, Savska 32,10000 Zagreb</item>
      <item>DENISA DOBRIĆ, Koromačno,52220 Labin</item>
      <item>LIDIJA MOHOROVIĆ, Senari 10,52220 Labin</item>
      <item>Mira Panić, OIB 90271091056, Ladenci 5e,52220 Vinež</item>
      <item>MIRIJANA DERMETA, Kršan 44,52220 Labin</item>
      <item>ZLATNA NIT društvo s ograničenom odgovornošću za proizvodnju, usluge i trgovinu, OIB 76346065558, Ljudevita Gaja 3,33520 Slatina</item>
      <item>FATIMA SILAHIĆ, PIĆANSKA 2,52333 Potpićan</item>
      <item>DAMIR BJELOBRAJDIĆ</item>
      <item>SANDRA BREZAC NAČINOVIĆ, MARCILJANI 46,52220 Labin</item>
      <item>ALEN LICUL</item>
      <item>VLADIMIR BUČIĆ, P. Sfeci 1,52220 Labin</item>
      <item>GRACIJELA OPATIĆ</item>
      <item>EDA VIŠKOVIĆ, KATURE 53,52220 Labin</item>
      <item>BARBARA POLDRUGO</item>
      <item>KARMEN VERBANAC, Brnjci 21,52220 Labin</item>
      <item>NATAŠA GLAVIČIĆ</item>
      <item>IVA RADIĆ STANIĆ, Vinež 168,52220 Labin</item>
      <item>VALDI KOS</item>
      <item>SANELA SULJAGIĆ, Vrečari 22a,52220 Labin</item>
      <item>SCANIA KREDIT</item>
      <item>VESNA MILETIĆ, Marciljani 2,52220 Labin</item>
      <item>CENTAR BANKA</item>
      <item>ŽDO RIJEKA, FRANA KURELCA BB,51000 Rijeka</item>
    </izvorni_sadrzaj>
    <derivirana_varijabla naziv="DomainObject.Predmet.SudioniciListAdressOIB_1">
      <item>EC - COMM d.o.o.  Labin, OIB 04846093093, Rudarska 11,52 220 Labin</item>
      <item>REPUBLIKA HRVATSKA, OIB 52634238587</item>
      <item>H-AABDUCO d.o.o., Slavonska avenija 6c,10000 Zagreb</item>
      <item>JAKOB NAKIĆ, 51000 Rijeka</item>
      <item>odvj. društvo Divjak, Topić i dr., I. Lučića 2a/18,10000 Zagreb</item>
      <item>MARINA KOVAČ KRKA, 10000 Zagreb</item>
      <item>MIRA BOTIĆ, Ladenci 56,52220 Labin</item>
      <item>JOSIP KELEMENIĆ, 10000 Zagreb</item>
      <item>TATJANA GRIPARIĆ, Maršala Tita 78,52223 Raša</item>
      <item>ŽELJKA SLANINA FABIJANIĆ, 51000 Rijeka</item>
      <item>MIRA PANIĆ, Ladenci 56,52220 Labin</item>
      <item>DRAGO ILIŠINOVIĆ, 10000 Zagreb</item>
      <item>Snježana Franković, OIB 85706972942, Milana Golje 3,52223 Raša</item>
      <item>VLASTA MAJSTOROVIĆ, OIB 78258328195, KOPARSKA 37,52 100 Pula</item>
      <item>Mediha Botić, OIB 98193603498, Karla Kranjca 74,52220 Labin</item>
      <item>ŽDO RIJEKA, 51000 Rijeka</item>
      <item>SILVIA KOKOT, Ravni bb,52220 Labin</item>
      <item>OMBRETTA BELIĆ ILIJAŠIĆ, OIB 00873493442, Jadranska 2,52221 Rabac</item>
      <item>ANTONELA LJUNA HRVATIN, pRESIKA 7,52220 Labin</item>
      <item>Hrvatski Telekom d.d., OIB 81793146560, Savska 32,10000 Zagreb</item>
      <item>DENISA DOBRIĆ, Koromačno,52220 Labin</item>
      <item>LIDIJA MOHOROVIĆ, Senari 10,52220 Labin</item>
      <item>Mira Panić, OIB 90271091056, Ladenci 5e,52220 Vinež</item>
      <item>MIRIJANA DERMETA, Kršan 44,52220 Labin</item>
      <item>ZLATNA NIT društvo s ograničenom odgovornošću za proizvodnju, usluge i trgovinu, OIB 76346065558, Ljudevita Gaja 3,33520 Slatina</item>
      <item>FATIMA SILAHIĆ, PIĆANSKA 2,52333 Potpićan</item>
      <item>DAMIR BJELOBRAJDIĆ</item>
      <item>SANDRA BREZAC NAČINOVIĆ, MARCILJANI 46,52220 Labin</item>
      <item>ALEN LICUL</item>
      <item>VLADIMIR BUČIĆ, P. Sfeci 1,52220 Labin</item>
      <item>GRACIJELA OPATIĆ</item>
      <item>EDA VIŠKOVIĆ, KATURE 53,52220 Labin</item>
      <item>BARBARA POLDRUGO</item>
      <item>KARMEN VERBANAC, Brnjci 21,52220 Labin</item>
      <item>NATAŠA GLAVIČIĆ</item>
      <item>IVA RADIĆ STANIĆ, Vinež 168,52220 Labin</item>
      <item>VALDI KOS</item>
      <item>SANELA SULJAGIĆ, Vrečari 22a,52220 Labin</item>
      <item>SCANIA KREDIT</item>
      <item>VESNA MILETIĆ, Marciljani 2,52220 Labin</item>
      <item>CENTAR BANKA</item>
      <item>ŽDO RIJEKA, FRANA KURELCA BB,51000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04846093093</item>
      <item>, OIB 52634238587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85706972942</item>
      <item>, OIB 78258328195</item>
      <item>, OIB 98193603498</item>
      <item>, OIB null</item>
      <item>, OIB null</item>
      <item>, OIB 00873493442</item>
      <item>, OIB null</item>
      <item>, OIB 81793146560</item>
      <item>, OIB null</item>
      <item>, OIB null</item>
      <item>, OIB 90271091056</item>
      <item>, OIB null</item>
      <item>, OIB 76346065558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04846093093</item>
      <item>, OIB 52634238587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85706972942</item>
      <item>, OIB 78258328195</item>
      <item>, OIB 98193603498</item>
      <item>, OIB null</item>
      <item>, OIB null</item>
      <item>, OIB 00873493442</item>
      <item>, OIB null</item>
      <item>, OIB 81793146560</item>
      <item>, OIB null</item>
      <item>, OIB null</item>
      <item>, OIB 90271091056</item>
      <item>, OIB null</item>
      <item>, OIB 76346065558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652</properties:Words>
  <properties:Characters>3542</properties:Characters>
  <properties:Lines>105</properties:Lines>
  <properties:Paragraphs>49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2017-03-29T13:01:00Z</dcterms:created>
  <dc:creator>korisnik</dc:creator>
  <cp:lastModifiedBy>Jasna Radulović</cp:lastModifiedBy>
  <cp:lastPrinted>2017-03-29T13:02:00Z</cp:lastPrinted>
  <dcterms:modified xmlns:xsi="http://www.w3.org/2001/XMLSchema-instance" xsi:type="dcterms:W3CDTF">2017-03-29T13:04:00Z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