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06d6" w14:paraId="f5806d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C94A3A">
        <w:rPr>
          <w:b/>
        </w:rPr>
        <w:t>284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E66C14">
        <w:t>dužnikom</w:t>
      </w:r>
      <w:r w:rsidR="00C94A3A">
        <w:t xml:space="preserve"> BAUER TRGOVINA  j.d.o.o., za trgovinu i usluge, iz Zagreba, </w:t>
      </w:r>
      <w:proofErr w:type="spellStart"/>
      <w:r w:rsidR="00C94A3A">
        <w:t>Kostanjek</w:t>
      </w:r>
      <w:proofErr w:type="spellEnd"/>
      <w:r w:rsidR="00C94A3A">
        <w:t xml:space="preserve"> 38/3, OIB 21479381868, </w:t>
      </w:r>
      <w:r w:rsidR="005D0253">
        <w:t xml:space="preserve"> </w:t>
      </w:r>
      <w:r w:rsidR="0037325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C94A3A">
      <w:r w:rsidRPr="00E85BA1">
        <w:rPr>
          <w:b/>
        </w:rPr>
        <w:t xml:space="preserve">I </w:t>
      </w:r>
      <w:r>
        <w:tab/>
        <w:t>Za</w:t>
      </w:r>
      <w:r w:rsidR="00EE6D4A" w:rsidRPr="00EE6D4A">
        <w:t xml:space="preserve"> </w:t>
      </w:r>
      <w:r w:rsidR="008755D4">
        <w:t>dužnik</w:t>
      </w:r>
      <w:r w:rsidR="0037325D">
        <w:t xml:space="preserve">a </w:t>
      </w:r>
      <w:r w:rsidR="008755D4">
        <w:t xml:space="preserve"> </w:t>
      </w:r>
      <w:r w:rsidR="0037325D" w:rsidRPr="0037325D">
        <w:t xml:space="preserve"> </w:t>
      </w:r>
      <w:r w:rsidR="008755D4">
        <w:t xml:space="preserve"> </w:t>
      </w:r>
      <w:r w:rsidR="00C94A3A">
        <w:t xml:space="preserve">BAUER TRGOVINA  j.d.o.o., za trgovinu i usluge, iz Zagreba, </w:t>
      </w:r>
      <w:proofErr w:type="spellStart"/>
      <w:r w:rsidR="00C94A3A">
        <w:t>Kostanjek</w:t>
      </w:r>
      <w:proofErr w:type="spellEnd"/>
      <w:r w:rsidR="00C94A3A">
        <w:t xml:space="preserve"> 38/3, OIB 21479381868. </w:t>
      </w:r>
    </w:p>
    <w:p w:rsidRDefault="00C94A3A" w:rsidP="009C5627" w:rsidR="00EB4353">
      <w:r>
        <w:t xml:space="preserve">   </w:t>
      </w:r>
      <w:r w:rsidR="008755D4">
        <w:t xml:space="preserve">  </w:t>
      </w:r>
    </w:p>
    <w:p w:rsidRDefault="006F33D5" w:rsidP="00E85BA1" w:rsidR="0037325D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C94A3A">
        <w:t xml:space="preserve"> 35. 081,99 kn </w:t>
      </w:r>
      <w:r w:rsidR="005D0253">
        <w:t xml:space="preserve">. </w:t>
      </w:r>
    </w:p>
    <w:p w:rsidRDefault="00790E30" w:rsidP="005D0253" w:rsidR="00E85BA1"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5111A"/>
    <w:rsid w:val="004D2566"/>
    <w:rsid w:val="004F1768"/>
    <w:rsid w:val="00530B2C"/>
    <w:rsid w:val="005D0253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66BF3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BAUER TRGOVINA j.d.o.o. za trgovinu i usluge zastupanog po punomoćniku Miroslav Bauer</izvorni_sadrzaj>
    <derivirana_varijabla naziv="DomainObject.Predmet.ProtustrankaFormated_1">  BAUER TRGOVINA j.d.o.o. za trgovinu i usluge zastupanog po punomoćniku Miroslav Bauer</derivirana_varijabla>
  </DomainObject.Predmet.ProtustrankaFormated>
  <DomainObject.Predmet.ProtustrankaFormatedOIB>
    <izvorni_sadrzaj>  BAUER TRGOVINA j.d.o.o. za trgovinu i usluge, OIB 21479381868 zastupanog po punomoćniku Miroslav Bauer</izvorni_sadrzaj>
    <derivirana_varijabla naziv="DomainObject.Predmet.ProtustrankaFormatedOIB_1">  BAUER TRGOVINA j.d.o.o. za trgovinu i usluge, OIB 21479381868 zastupanog po punomoćniku Miroslav Bauer</derivirana_varijabla>
  </DomainObject.Predmet.ProtustrankaFormatedOIB>
  <DomainObject.Predmet.ProtustrankaFormatedWithAdress>
    <izvorni_sadrzaj> BAUER TRGOVINA j.d.o.o. za trgovinu i usluge, Kostanjek 38/3, 10000 Zagreb zastupanog po punomoćniku Miroslav Bauer</izvorni_sadrzaj>
    <derivirana_varijabla naziv="DomainObject.Predmet.ProtustrankaFormatedWithAdress_1"> BAUER TRGOVINA j.d.o.o. za trgovinu i usluge, Kostanjek 38/3, 10000 Zagreb zastupanog po punomoćniku Miroslav Bauer</derivirana_varijabla>
  </DomainObject.Predmet.ProtustrankaFormatedWithAdress>
  <DomainObject.Predmet.ProtustrankaFormatedWithAdressOIB>
    <izvorni_sadrzaj> BAUER TRGOVINA j.d.o.o. za trgovinu i usluge, OIB 21479381868, Kostanjek 38/3, 10000 Zagreb zastupanog po punomoćniku Miroslav Bauer</izvorni_sadrzaj>
    <derivirana_varijabla naziv="DomainObject.Predmet.ProtustrankaFormatedWithAdressOIB_1"> BAUER TRGOVINA j.d.o.o. za trgovinu i usluge, OIB 21479381868, Kostanjek 38/3, 10000 Zagreb zastupanog po punomoćniku Miroslav Bauer</derivirana_varijabla>
  </DomainObject.Predmet.ProtustrankaFormatedWithAdressOIB>
  <DomainObject.Predmet.ProtustrankaWithAdress>
    <izvorni_sadrzaj>BAUER TRGOVINA j.d.o.o. za trgovinu i usluge Kostanjek 38/3, 10000 Zagreb</izvorni_sadrzaj>
    <derivirana_varijabla naziv="DomainObject.Predmet.ProtustrankaWithAdress_1">BAUER TRGOVINA j.d.o.o. za trgovinu i usluge Kostanjek 38/3, 10000 Zagreb</derivirana_varijabla>
  </DomainObject.Predmet.ProtustrankaWithAdress>
  <DomainObject.Predmet.ProtustrankaWithAdressOIB>
    <izvorni_sadrzaj>BAUER TRGOVINA j.d.o.o. za trgovinu i usluge, OIB 21479381868, Kostanjek 38/3, 10000 Zagreb</izvorni_sadrzaj>
    <derivirana_varijabla naziv="DomainObject.Predmet.ProtustrankaWithAdressOIB_1">BAUER TRGOVINA j.d.o.o. za trgovinu i usluge, OIB 21479381868, Kostanjek 38/3, 10000 Zagreb</derivirana_varijabla>
  </DomainObject.Predmet.ProtustrankaWithAdressOIB>
  <DomainObject.Predmet.ProtustrankaNazivFormated>
    <izvorni_sadrzaj>BAUER TRGOVINA j.d.o.o. za trgovinu i usluge</izvorni_sadrzaj>
    <derivirana_varijabla naziv="DomainObject.Predmet.ProtustrankaNazivFormated_1">BAUER TRGOVINA j.d.o.o. za trgovinu i usluge</derivirana_varijabla>
  </DomainObject.Predmet.ProtustrankaNazivFormated>
  <DomainObject.Predmet.ProtustrankaNazivFormatedOIB>
    <izvorni_sadrzaj>BAUER TRGOVINA j.d.o.o. za trgovinu i usluge, OIB 21479381868</izvorni_sadrzaj>
    <derivirana_varijabla naziv="DomainObject.Predmet.ProtustrankaNazivFormatedOIB_1">BAUER TRGOVINA j.d.o.o. za trgovinu i usluge, OIB 21479381868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BAUER TRGOVINA j.d.o.o. za trgovinu i usluge zastupanog po punomoćniku Miroslav Bauer</item>
    </izvorni_sadrzaj>
    <derivirana_varijabla naziv="DomainObject.Predmet.ProtuStrankaListFormated_1">
      <item>BAUER TRGOVINA j.d.o.o. za trgovinu i usluge zastupanog po punomoćniku Miroslav Bauer</item>
    </derivirana_varijabla>
  </DomainObject.Predmet.ProtuStrankaListFormated>
  <DomainObject.Predmet.ProtuStrankaListFormatedOIB>
    <izvorni_sadrzaj>
      <item>BAUER TRGOVINA j.d.o.o. za trgovinu i usluge, OIB 21479381868 zastupanog po punomoćniku Miroslav Bauer</item>
    </izvorni_sadrzaj>
    <derivirana_varijabla naziv="DomainObject.Predmet.ProtuStrankaListFormatedOIB_1">
      <item>BAUER TRGOVINA j.d.o.o. za trgovinu i usluge, OIB 21479381868 zastupanog po punomoćniku Miroslav Bauer</item>
    </derivirana_varijabla>
  </DomainObject.Predmet.ProtuStrankaListFormatedOIB>
  <DomainObject.Predmet.ProtuStrankaListFormatedWithAdress>
    <izvorni_sadrzaj>
      <item>BAUER TRGOVINA j.d.o.o. za trgovinu i usluge, Kostanjek 38/3, 10000 Zagreb zastupanog po punomoćniku Miroslav Bauer</item>
    </izvorni_sadrzaj>
    <derivirana_varijabla naziv="DomainObject.Predmet.ProtuStrankaListFormatedWithAdress_1">
      <item>BAUER TRGOVINA j.d.o.o. za trgovinu i usluge, Kostanjek 38/3, 10000 Zagreb zastupanog po punomoćniku Miroslav Bauer</item>
    </derivirana_varijabla>
  </DomainObject.Predmet.ProtuStrankaListFormatedWithAdress>
  <DomainObject.Predmet.ProtuStrankaListFormatedWithAdressOIB>
    <izvorni_sadrzaj>
      <item>BAUER TRGOVINA j.d.o.o. za trgovinu i usluge, OIB 21479381868, Kostanjek 38/3, 10000 Zagreb zastupanog po punomoćniku Miroslav Bauer</item>
    </izvorni_sadrzaj>
    <derivirana_varijabla naziv="DomainObject.Predmet.ProtuStrankaListFormatedWithAdressOIB_1">
      <item>BAUER TRGOVINA j.d.o.o. za trgovinu i usluge, OIB 21479381868, Kostanjek 38/3, 10000 Zagreb zastupanog po punomoćniku Miroslav Bauer</item>
    </derivirana_varijabla>
  </DomainObject.Predmet.ProtuStrankaListFormatedWithAdressOIB>
  <DomainObject.Predmet.ProtuStrankaListNazivFormated>
    <izvorni_sadrzaj>
      <item>BAUER TRGOVINA j.d.o.o. za trgovinu i usluge</item>
    </izvorni_sadrzaj>
    <derivirana_varijabla naziv="DomainObject.Predmet.ProtuStrankaListNazivFormated_1">
      <item>BAUER TRGOVINA j.d.o.o. za trgovinu i usluge</item>
    </derivirana_varijabla>
  </DomainObject.Predmet.ProtuStrankaListNazivFormated>
  <DomainObject.Predmet.ProtuStrankaListNazivFormatedOIB>
    <izvorni_sadrzaj>
      <item>BAUER TRGOVINA j.d.o.o. za trgovinu i usluge, OIB 21479381868</item>
    </izvorni_sadrzaj>
    <derivirana_varijabla naziv="DomainObject.Predmet.ProtuStrankaListNazivFormatedOIB_1">
      <item>BAUER TRGOVINA j.d.o.o. za trgovinu i usluge, OIB 21479381868</item>
    </derivirana_varijabla>
  </DomainObject.Predmet.ProtuStrankaListNazivFormatedOIB>
  <DomainObject.Predmet.OstaliListFormated>
    <izvorni_sadrzaj>
      <item>Miroslav Bauer punomoćnik sudionika u postupku BAUER TRGOVINA j.d.o.o. za trgovinu i usluge</item>
    </izvorni_sadrzaj>
    <derivirana_varijabla naziv="DomainObject.Predmet.OstaliListFormated_1">
      <item>Miroslav Bauer punomoćnik sudionika u postupku BAUER TRGOVINA j.d.o.o. za trgovinu i usluge</item>
    </derivirana_varijabla>
  </DomainObject.Predmet.OstaliListFormated>
  <DomainObject.Predmet.OstaliListFormatedOIB>
    <izvorni_sadrzaj>
      <item>Miroslav Bauer, OIB 32900643381 punomoćnik sudionika u postupku BAUER TRGOVINA j.d.o.o. za trgovinu i usluge</item>
    </izvorni_sadrzaj>
    <derivirana_varijabla naziv="DomainObject.Predmet.OstaliListFormatedOIB_1">
      <item>Miroslav Bauer, OIB 32900643381 punomoćnik sudionika u postupku BAUER TRGOVINA j.d.o.o. za trgovinu i usluge</item>
    </derivirana_varijabla>
  </DomainObject.Predmet.OstaliListFormatedOIB>
  <DomainObject.Predmet.OstaliListFormatedWithAdress>
    <izvorni_sadrzaj>
      <item>Miroslav Bauer, Kostanjek 38/3, 10000 Zagreb punomoćnik sudionika u postupku BAUER TRGOVINA j.d.o.o. za trgovinu i usluge</item>
    </izvorni_sadrzaj>
    <derivirana_varijabla naziv="DomainObject.Predmet.OstaliListFormatedWithAdress_1">
      <item>Miroslav Bauer, Kostanjek 38/3, 10000 Zagreb punomoćnik sudionika u postupku BAUER TRGOVINA j.d.o.o. za trgovinu i usluge</item>
    </derivirana_varijabla>
  </DomainObject.Predmet.OstaliListFormatedWithAdress>
  <DomainObject.Predmet.OstaliListFormatedWithAdressOIB>
    <izvorni_sadrzaj>
      <item>Miroslav Bauer, OIB 32900643381, Kostanjek 38/3, 10000 Zagreb punomoćnik sudionika u postupku BAUER TRGOVINA j.d.o.o. za trgovinu i usluge</item>
    </izvorni_sadrzaj>
    <derivirana_varijabla naziv="DomainObject.Predmet.OstaliListFormatedWithAdressOIB_1">
      <item>Miroslav Bauer, OIB 32900643381, Kostanjek 38/3, 10000 Zagreb punomoćnik sudionika u postupku BAUER TRGOVINA j.d.o.o. za trgovinu i usluge</item>
    </derivirana_varijabla>
  </DomainObject.Predmet.OstaliListFormatedWithAdressOIB>
  <DomainObject.Predmet.OstaliListNazivFormated>
    <izvorni_sadrzaj>
      <item>Miroslav Bauer</item>
    </izvorni_sadrzaj>
    <derivirana_varijabla naziv="DomainObject.Predmet.OstaliListNazivFormated_1">
      <item>Miroslav Bauer</item>
    </derivirana_varijabla>
  </DomainObject.Predmet.OstaliListNazivFormated>
  <DomainObject.Predmet.OstaliListNazivFormatedOIB>
    <izvorni_sadrzaj>
      <item>Miroslav Bauer, OIB 32900643381</item>
    </izvorni_sadrzaj>
    <derivirana_varijabla naziv="DomainObject.Predmet.OstaliListNazivFormatedOIB_1">
      <item>Miroslav Bauer, OIB 32900643381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BAUER TRGOVINA j.d.o.o. za trgovinu i usluge</izvorni_sadrzaj>
    <derivirana_varijabla naziv="DomainObject.Predmet.ProtustrankaIDrugi_1">BAUER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BAUER TRGOVINA j.d.o.o. za trgovinu i usluge, OIB 21479381868, Kostanjek 38/3, 10000 Zagreb</izvorni_sadrzaj>
    <derivirana_varijabla naziv="DomainObject.Predmet.ProtustrankaIDrugiAdressOIB_1">BAUER TRGOVINA j.d.o.o. za trgovinu i usluge, OIB 21479381868, Kostanjek 38/3,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BAUER TRGOVINA j.d.o.o. za trgovinu i usluge</item>
      <item>Miroslav Bauer</item>
    </izvorni_sadrzaj>
    <derivirana_varijabla naziv="DomainObject.Predmet.SudioniciListNaziv_1">
      <item>FINA Regionalni centar Zagreb</item>
      <item>BAUER TRGOVINA j.d.o.o. za trgovinu i usluge</item>
      <item>Miroslav Bauer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BAUER TRGOVINA j.d.o.o. za trgovinu i usluge, OIB 21479381868, Kostanjek 38/3,10000 Zagreb</item>
      <item>Miroslav Bauer, OIB 32900643381, Kostanjek 38/3,10000 Zagreb</item>
    </izvorni_sadrzaj>
    <derivirana_varijabla naziv="DomainObject.Predmet.SudioniciListAdressOIB_1">
      <item>FINA Regionalni centar Zagreb, OIB 85821130368, Trg svibanjskih žrtava 1995. br. 1,10000 Zagreb</item>
      <item>BAUER TRGOVINA j.d.o.o. za trgovinu i usluge, OIB 21479381868, Kostanjek 38/3,10000 Zagreb</item>
      <item>Miroslav Bauer, OIB 32900643381, Kostanjek 38/3,10000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21479381868</item>
      <item>, OIB 32900643381</item>
    </izvorni_sadrzaj>
    <derivirana_varijabla naziv="DomainObject.Predmet.SudioniciListNazivOIB_1">
      <item>, OIB 85821130368</item>
      <item>, OIB 21479381868</item>
      <item>, OIB 32900643381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1385</properties:Characters>
  <properties:Lines>41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