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D574B1" w:rsidP="00A167C6" w:rsidRDefault="00D574B1" w14:paraId="1a0c314" w14:textId="1a0c314">
      <w:pPr>
        <w:pStyle w:val="Bezproreda"/>
        <w15:collapsed w:val="false"/>
      </w:pPr>
      <w:bookmarkStart w:name="_GoBack" w:id="0"/>
      <w:bookmarkEnd w:id="0"/>
      <w:r>
        <w:t xml:space="preserve">        </w:t>
      </w:r>
      <w:r w:rsidR="00853A4D">
        <w:t xml:space="preserve">    </w:t>
      </w:r>
      <w:r>
        <w:t xml:space="preserve"> </w:t>
      </w:r>
      <w:r>
        <w:rPr>
          <w:noProof/>
          <w:lang w:eastAsia="hr-HR"/>
        </w:rPr>
        <w:drawing>
          <wp:inline distT="0" distB="0" distL="0" distR="0">
            <wp:extent cx="542290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574B1" w:rsidP="00A167C6" w:rsidRDefault="00D574B1">
      <w:pPr>
        <w:pStyle w:val="Bezproreda"/>
      </w:pPr>
    </w:p>
    <w:p w:rsidR="00EC159D" w:rsidP="00A167C6" w:rsidRDefault="00EC159D">
      <w:pPr>
        <w:pStyle w:val="Bezproreda"/>
      </w:pPr>
      <w:r>
        <w:t>REPUBLIKA HRVATSKA</w:t>
      </w:r>
    </w:p>
    <w:p w:rsidR="00EC159D" w:rsidP="00A167C6" w:rsidRDefault="00853A4D">
      <w:pPr>
        <w:pStyle w:val="Bezproreda"/>
      </w:pPr>
      <w:r>
        <w:t xml:space="preserve">  </w:t>
      </w:r>
      <w:r w:rsidR="00EC159D">
        <w:t>Trgovački sud u Zagrebu</w:t>
      </w:r>
    </w:p>
    <w:p w:rsidR="00EC159D" w:rsidP="00A167C6" w:rsidRDefault="00853A4D">
      <w:pPr>
        <w:pStyle w:val="Bezproreda"/>
      </w:pPr>
      <w:r>
        <w:t xml:space="preserve">    </w:t>
      </w:r>
      <w:r w:rsidR="00EC159D">
        <w:t xml:space="preserve">Zagreb, </w:t>
      </w:r>
      <w:proofErr w:type="spellStart"/>
      <w:r w:rsidR="00EC159D">
        <w:t>Amruševa</w:t>
      </w:r>
      <w:proofErr w:type="spellEnd"/>
      <w:r w:rsidR="00EC159D">
        <w:t xml:space="preserve"> 2/II</w:t>
      </w:r>
    </w:p>
    <w:p w:rsidR="00532591" w:rsidP="00532591" w:rsidRDefault="00BD060D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D6772">
        <w:t>23.</w:t>
      </w:r>
      <w:r w:rsidR="00F11641">
        <w:t xml:space="preserve"> St-</w:t>
      </w:r>
      <w:r w:rsidR="00E857A2">
        <w:t>1814</w:t>
      </w:r>
      <w:r w:rsidR="009A4075">
        <w:t>/201</w:t>
      </w:r>
      <w:r w:rsidR="00F26D2F">
        <w:t>9</w:t>
      </w:r>
    </w:p>
    <w:p w:rsidR="00065165" w:rsidP="00A167C6" w:rsidRDefault="00065165">
      <w:pPr>
        <w:pStyle w:val="Bezproreda"/>
      </w:pPr>
    </w:p>
    <w:p w:rsidR="00EC159D" w:rsidP="002E11C4" w:rsidRDefault="00EC159D">
      <w:pPr>
        <w:pStyle w:val="Bezproreda"/>
        <w:jc w:val="center"/>
      </w:pPr>
      <w:r>
        <w:t>Z A K LJ U Č A K</w:t>
      </w:r>
    </w:p>
    <w:p w:rsidR="00EC159D" w:rsidP="003E6FB5" w:rsidRDefault="00EC159D">
      <w:pPr>
        <w:pStyle w:val="Bezproreda"/>
        <w:jc w:val="both"/>
      </w:pPr>
    </w:p>
    <w:p w:rsidR="00124F0E" w:rsidP="00065165" w:rsidRDefault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9A4075">
        <w:t>Romini Markovinović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Pr="00976487" w:rsidR="00976487">
        <w:t xml:space="preserve"> </w:t>
      </w:r>
      <w:proofErr w:type="spellStart"/>
      <w:r w:rsidR="00041F4E">
        <w:t>Selbit</w:t>
      </w:r>
      <w:proofErr w:type="spellEnd"/>
      <w:r w:rsidR="00041F4E">
        <w:t xml:space="preserve"> d.o.o.</w:t>
      </w:r>
      <w:r w:rsidR="003E6FB5">
        <w:t xml:space="preserve">, </w:t>
      </w:r>
      <w:r w:rsidR="00976487">
        <w:t>OIB:</w:t>
      </w:r>
      <w:r w:rsidRPr="00F11641" w:rsidR="00F11641">
        <w:t xml:space="preserve"> </w:t>
      </w:r>
      <w:r w:rsidR="00041F4E">
        <w:t>87134873942</w:t>
      </w:r>
      <w:r w:rsidR="00F11641">
        <w:t>,</w:t>
      </w:r>
      <w:r w:rsidRPr="00A73E55" w:rsidR="00A73E55">
        <w:t xml:space="preserve"> </w:t>
      </w:r>
      <w:r w:rsidR="00F11641">
        <w:t xml:space="preserve">iz </w:t>
      </w:r>
      <w:r w:rsidR="00065165">
        <w:t>Zagreb</w:t>
      </w:r>
      <w:r w:rsidR="0049653B">
        <w:t>a</w:t>
      </w:r>
      <w:r w:rsidR="00065165">
        <w:t xml:space="preserve">, </w:t>
      </w:r>
      <w:r w:rsidR="00041F4E">
        <w:t>Radnička cesta 52</w:t>
      </w:r>
      <w:r w:rsidR="002E11C4">
        <w:t>,</w:t>
      </w:r>
      <w:r w:rsidR="009A4075">
        <w:t xml:space="preserve"> dana </w:t>
      </w:r>
      <w:r w:rsidR="00F26D2F">
        <w:t>1</w:t>
      </w:r>
      <w:r w:rsidR="004073F7">
        <w:t>7</w:t>
      </w:r>
      <w:r w:rsidR="00853A4D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="009A4075">
        <w:t>. godine</w:t>
      </w:r>
    </w:p>
    <w:p w:rsidR="00254CEC" w:rsidP="00065165" w:rsidRDefault="00254CEC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 xml:space="preserve">z a k </w:t>
      </w:r>
      <w:proofErr w:type="spellStart"/>
      <w:r>
        <w:t>lj</w:t>
      </w:r>
      <w:proofErr w:type="spellEnd"/>
      <w:r>
        <w:t xml:space="preserve"> u č i o      j e</w:t>
      </w:r>
    </w:p>
    <w:p w:rsidR="00EC159D" w:rsidP="00065165" w:rsidRDefault="00EC159D">
      <w:pPr>
        <w:pStyle w:val="Bezproreda"/>
        <w:jc w:val="both"/>
      </w:pPr>
    </w:p>
    <w:p w:rsidR="00EC159D" w:rsidP="00065165" w:rsidRDefault="00A167C6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Pr="00976487" w:rsidR="00976487">
        <w:t xml:space="preserve"> </w:t>
      </w:r>
      <w:proofErr w:type="spellStart"/>
      <w:r w:rsidR="00060603">
        <w:t>Selbit</w:t>
      </w:r>
      <w:proofErr w:type="spellEnd"/>
      <w:r w:rsidR="00060603">
        <w:t xml:space="preserve"> d.o.o., OIB:</w:t>
      </w:r>
      <w:r w:rsidRPr="00F11641" w:rsidR="00060603">
        <w:t xml:space="preserve"> </w:t>
      </w:r>
      <w:r w:rsidR="00060603">
        <w:t>87134873942,</w:t>
      </w:r>
      <w:r w:rsidRPr="00A73E55" w:rsidR="00060603">
        <w:t xml:space="preserve"> </w:t>
      </w:r>
      <w:r w:rsidR="00060603">
        <w:t xml:space="preserve">iz Zagreba, Radnička cesta 52 </w:t>
      </w:r>
      <w:r w:rsidR="00F11641">
        <w:t>il</w:t>
      </w:r>
      <w:r>
        <w:t xml:space="preserve">i potvrdu da nema zaposlenih osoba </w:t>
      </w:r>
      <w:r w:rsidR="00EC159D">
        <w:t>na dan pisanja potvrde.</w:t>
      </w:r>
    </w:p>
    <w:p w:rsidR="00A167C6" w:rsidP="00065165" w:rsidRDefault="00A167C6">
      <w:pPr>
        <w:pStyle w:val="Bezproreda"/>
        <w:jc w:val="both"/>
      </w:pPr>
    </w:p>
    <w:p w:rsidR="00EC159D" w:rsidP="00065165" w:rsidRDefault="00EC159D">
      <w:pPr>
        <w:pStyle w:val="Bezproreda"/>
        <w:jc w:val="center"/>
      </w:pPr>
      <w:r>
        <w:t>Obrazloženje</w:t>
      </w:r>
    </w:p>
    <w:p w:rsidR="00A167C6" w:rsidP="00065165" w:rsidRDefault="00A167C6">
      <w:pPr>
        <w:pStyle w:val="Bezproreda"/>
        <w:jc w:val="both"/>
      </w:pPr>
    </w:p>
    <w:p w:rsidR="002E11C4" w:rsidP="00065165" w:rsidRDefault="00A167C6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</w:t>
      </w:r>
      <w:r w:rsidR="003E6FB5">
        <w:t>29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F11641">
        <w:t xml:space="preserve"> </w:t>
      </w:r>
      <w:proofErr w:type="spellStart"/>
      <w:r w:rsidR="00060603">
        <w:t>Selbit</w:t>
      </w:r>
      <w:proofErr w:type="spellEnd"/>
      <w:r w:rsidR="00060603">
        <w:t xml:space="preserve"> d.o.o., OIB:</w:t>
      </w:r>
      <w:r w:rsidRPr="00F11641" w:rsidR="00060603">
        <w:t xml:space="preserve"> </w:t>
      </w:r>
      <w:r w:rsidR="00060603">
        <w:t>87134873942,</w:t>
      </w:r>
      <w:r w:rsidRPr="00A73E55" w:rsidR="00060603">
        <w:t xml:space="preserve"> </w:t>
      </w:r>
      <w:r w:rsidR="00060603">
        <w:t>iz Zagreba, Radnička cesta 52</w:t>
      </w:r>
      <w:r w:rsidR="008A38F9">
        <w:t>.</w:t>
      </w:r>
    </w:p>
    <w:p w:rsidR="00EC159D" w:rsidP="00065165" w:rsidRDefault="00A167C6">
      <w:pPr>
        <w:pStyle w:val="Bezproreda"/>
        <w:jc w:val="both"/>
      </w:pPr>
      <w:r>
        <w:t xml:space="preserve">         </w:t>
      </w:r>
      <w:r w:rsidR="00EC159D">
        <w:t>Prema odredbi čl. 42</w:t>
      </w:r>
      <w:r w:rsidR="002E11C4">
        <w:t>9</w:t>
      </w:r>
      <w:r w:rsidR="00EC159D">
        <w:t xml:space="preserve">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="00EC159D" w:rsidP="00065165" w:rsidRDefault="00A167C6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="00EC159D" w:rsidP="00065165" w:rsidRDefault="00A167C6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="006909B1" w:rsidP="003E6FB5" w:rsidRDefault="006909B1">
      <w:pPr>
        <w:pStyle w:val="Bezproreda"/>
        <w:jc w:val="both"/>
      </w:pPr>
    </w:p>
    <w:p w:rsidR="00EC159D" w:rsidP="003E6FB5" w:rsidRDefault="00D70BE0">
      <w:pPr>
        <w:pStyle w:val="Bezproreda"/>
        <w:jc w:val="center"/>
      </w:pPr>
      <w:r>
        <w:t xml:space="preserve">U Zagrebu, </w:t>
      </w:r>
      <w:r w:rsidR="00F26D2F">
        <w:t>1</w:t>
      </w:r>
      <w:r w:rsidR="004073F7">
        <w:t>7</w:t>
      </w:r>
      <w:r w:rsidR="00E95B91">
        <w:t xml:space="preserve">. </w:t>
      </w:r>
      <w:r w:rsidR="00F26D2F">
        <w:t>listopada</w:t>
      </w:r>
      <w:r w:rsidR="009A4075">
        <w:t xml:space="preserve"> 201</w:t>
      </w:r>
      <w:r w:rsidR="00415F2F">
        <w:t>9</w:t>
      </w:r>
      <w:r w:rsidRPr="00976487" w:rsidR="00976487">
        <w:t>.godine</w:t>
      </w:r>
    </w:p>
    <w:p w:rsidR="0033141C" w:rsidP="003E6FB5" w:rsidRDefault="0033141C">
      <w:pPr>
        <w:pStyle w:val="Bezproreda"/>
        <w:jc w:val="center"/>
      </w:pPr>
    </w:p>
    <w:p w:rsidR="00EC159D" w:rsidP="00A167C6" w:rsidRDefault="00EC159D">
      <w:pPr>
        <w:pStyle w:val="Bezproreda"/>
        <w:jc w:val="right"/>
      </w:pPr>
      <w:r>
        <w:t xml:space="preserve">               Sudac:</w:t>
      </w:r>
    </w:p>
    <w:p w:rsidR="00A167C6" w:rsidP="00A167C6" w:rsidRDefault="009A4075">
      <w:pPr>
        <w:pStyle w:val="Bezproreda"/>
        <w:jc w:val="right"/>
      </w:pPr>
      <w:r>
        <w:t>Romina Markovinović</w:t>
      </w:r>
    </w:p>
    <w:p w:rsidR="00A167C6" w:rsidP="00A167C6" w:rsidRDefault="00A167C6">
      <w:pPr>
        <w:pStyle w:val="Bezproreda"/>
      </w:pPr>
      <w:r>
        <w:t>UOPUTA O PRAVNOM LIJEKU:</w:t>
      </w:r>
    </w:p>
    <w:p w:rsidR="007C052C" w:rsidP="00A167C6" w:rsidRDefault="00EC159D">
      <w:pPr>
        <w:pStyle w:val="Bezproreda"/>
      </w:pPr>
      <w:r>
        <w:t xml:space="preserve">Protiv ovog zaključka  žalba nije dopuštena (čl. 19.st. 7. SZ-a). </w:t>
      </w:r>
    </w:p>
    <w:p w:rsidR="00EC159D" w:rsidP="00A167C6" w:rsidRDefault="00EC159D">
      <w:pPr>
        <w:pStyle w:val="Bezproreda"/>
      </w:pPr>
      <w:r>
        <w:t>DNA:</w:t>
      </w:r>
    </w:p>
    <w:p w:rsidR="00EC159D" w:rsidP="00A167C6" w:rsidRDefault="00A167C6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="006E1039" w:rsidP="00A167C6" w:rsidRDefault="00EC159D">
      <w:pPr>
        <w:pStyle w:val="Bezproreda"/>
      </w:pPr>
      <w:r>
        <w:t>2.</w:t>
      </w:r>
      <w:r>
        <w:tab/>
        <w:t>e-oglasna ploča 15 dana</w:t>
      </w:r>
    </w:p>
    <w:sectPr w:rsidR="006E1039" w:rsidSect="005E0C1E">
      <w:headerReference w:type="default" r:id="rId9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F43CB" w:rsidP="00DF43CB" w:rsidRDefault="00DF43CB">
      <w:pPr>
        <w:spacing w:after="0" w:line="240" w:lineRule="auto"/>
      </w:pPr>
      <w:r>
        <w:separator/>
      </w:r>
    </w:p>
  </w:endnote>
  <w:end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F43CB" w:rsidP="00DF43CB" w:rsidRDefault="00DF43CB">
      <w:pPr>
        <w:spacing w:after="0" w:line="240" w:lineRule="auto"/>
      </w:pPr>
      <w:r>
        <w:separator/>
      </w:r>
    </w:p>
  </w:footnote>
  <w:footnote w:type="continuationSeparator" w:id="0">
    <w:p w:rsidR="00DF43CB" w:rsidP="00DF43CB" w:rsidRDefault="00DF4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="00DF43CB" w:rsidRDefault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2591">
          <w:rPr>
            <w:noProof/>
          </w:rPr>
          <w:t>2</w:t>
        </w:r>
        <w:r>
          <w:fldChar w:fldCharType="end"/>
        </w:r>
        <w:r>
          <w:t xml:space="preserve">                 </w:t>
        </w:r>
        <w:r w:rsidR="006909B1">
          <w:t xml:space="preserve">                               </w:t>
        </w:r>
        <w:r>
          <w:t xml:space="preserve">      </w:t>
        </w:r>
        <w:r w:rsidRPr="006909B1" w:rsidR="006909B1">
          <w:t>23. St-1324/2018</w:t>
        </w:r>
      </w:p>
    </w:sdtContent>
  </w:sdt>
  <w:p w:rsidR="00DF43CB" w:rsidRDefault="00DF43CB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59D"/>
    <w:rsid w:val="00041F4E"/>
    <w:rsid w:val="00060603"/>
    <w:rsid w:val="00065165"/>
    <w:rsid w:val="001027B1"/>
    <w:rsid w:val="00124F0E"/>
    <w:rsid w:val="001C5197"/>
    <w:rsid w:val="001F2CEE"/>
    <w:rsid w:val="00254CEC"/>
    <w:rsid w:val="002A13BA"/>
    <w:rsid w:val="002B2206"/>
    <w:rsid w:val="002C28AB"/>
    <w:rsid w:val="002E11C4"/>
    <w:rsid w:val="002F4E4F"/>
    <w:rsid w:val="003100EA"/>
    <w:rsid w:val="0033141C"/>
    <w:rsid w:val="00345C9C"/>
    <w:rsid w:val="003A1FB9"/>
    <w:rsid w:val="003D0F1D"/>
    <w:rsid w:val="003D6772"/>
    <w:rsid w:val="003E6FB5"/>
    <w:rsid w:val="004073F7"/>
    <w:rsid w:val="00415F2F"/>
    <w:rsid w:val="00437096"/>
    <w:rsid w:val="0045323B"/>
    <w:rsid w:val="0049653B"/>
    <w:rsid w:val="004F0A2D"/>
    <w:rsid w:val="004F788B"/>
    <w:rsid w:val="00532591"/>
    <w:rsid w:val="005774B6"/>
    <w:rsid w:val="005A6EAC"/>
    <w:rsid w:val="005B66B7"/>
    <w:rsid w:val="005E0C1E"/>
    <w:rsid w:val="006909B1"/>
    <w:rsid w:val="006E1039"/>
    <w:rsid w:val="007A02EB"/>
    <w:rsid w:val="007C052C"/>
    <w:rsid w:val="00853A4D"/>
    <w:rsid w:val="008A38F9"/>
    <w:rsid w:val="0092290B"/>
    <w:rsid w:val="00976487"/>
    <w:rsid w:val="00984936"/>
    <w:rsid w:val="009A4075"/>
    <w:rsid w:val="00A167C6"/>
    <w:rsid w:val="00A73E55"/>
    <w:rsid w:val="00AA27C9"/>
    <w:rsid w:val="00BC33A9"/>
    <w:rsid w:val="00BD060D"/>
    <w:rsid w:val="00C40A68"/>
    <w:rsid w:val="00C53ABD"/>
    <w:rsid w:val="00D574B1"/>
    <w:rsid w:val="00D70BE0"/>
    <w:rsid w:val="00DE2C63"/>
    <w:rsid w:val="00DF43CB"/>
    <w:rsid w:val="00E857A2"/>
    <w:rsid w:val="00E95B91"/>
    <w:rsid w:val="00EC159D"/>
    <w:rsid w:val="00F07782"/>
    <w:rsid w:val="00F11641"/>
    <w:rsid w:val="00F143A0"/>
    <w:rsid w:val="00F26D2F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167C6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574B1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DF43CB"/>
  </w:style>
  <w:style w:type="paragraph" w:styleId="Podnoje">
    <w:name w:val="footer"/>
    <w:basedOn w:val="Normal"/>
    <w:link w:val="PodnojeChar"/>
    <w:uiPriority w:val="99"/>
    <w:unhideWhenUsed/>
    <w:rsid w:val="00DF43C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DF43CB"/>
  </w:style>
  <w:style w:type="character" w:styleId="Tekstrezerviranogmjesta">
    <w:name w:val="Placeholder Text"/>
    <w:basedOn w:val="Zadanifontodlomka"/>
    <w:uiPriority w:val="99"/>
    <w:semiHidden/>
    <w:rsid w:val="005B66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B66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B66B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B66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B66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B6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6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6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6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6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listopada 2019.</izvorni_sadrzaj>
    <derivirana_varijabla naziv="DomainObject.DatumDonosenjaOdluke_1">17.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1814</izvorni_sadrzaj>
    <derivirana_varijabla naziv="DomainObject.Predmet.Broj_1">1814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srpnja 2019.</izvorni_sadrzaj>
    <derivirana_varijabla naziv="DomainObject.Predmet.DatumIzradeOptuznogAkta_1">25. srpnja 2019.</derivirana_varijabla>
  </DomainObject.Predmet.DatumIzradeOptuznogAkta>
  <DomainObject.Predmet.DatumIzradeOptuznogAktaFormated>
    <izvorni_sadrzaj>25.7.2019.</izvorni_sadrzaj>
    <derivirana_varijabla naziv="DomainObject.Predmet.DatumIzradeOptuznogAktaFormated_1">25.7.2019.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St-1814/2019</izvorni_sadrzaj>
    <derivirana_varijabla naziv="DomainObject.Predmet.OznakaBroj_1">St-1814/2019</derivirana_varijabla>
  </DomainObject.Predmet.OznakaBroj>
  <DomainObject.Predmet.OznakaBrojOptuznogAkta>
    <izvorni_sadrzaj>04-06-19-3170</izvorni_sadrzaj>
    <derivirana_varijabla naziv="DomainObject.Predmet.OznakaBrojOptuznogAkta_1">04-06-19-3170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Selbit društvo s ograničenom odgovornošću za trgovinu i usluge zastupanog po punomoćniku Zdravko Čačković</izvorni_sadrzaj>
    <derivirana_varijabla naziv="DomainObject.Predmet.ProtustrankaFormated_1">  Selbit društvo s ograničenom odgovornošću za trgovinu i usluge zastupanog po punomoćniku Zdravko Čačković</derivirana_varijabla>
  </DomainObject.Predmet.ProtustrankaFormated>
  <DomainObject.Predmet.ProtustrankaFormatedOIB>
    <izvorni_sadrzaj>  Selbit društvo s ograničenom odgovornošću za trgovinu i usluge, OIB 87134873942 zastupanog po punomoćniku Zdravko Čačković</izvorni_sadrzaj>
    <derivirana_varijabla naziv="DomainObject.Predmet.ProtustrankaFormatedOIB_1">  Selbit društvo s ograničenom odgovornošću za trgovinu i usluge, OIB 87134873942 zastupanog po punomoćniku Zdravko Čačković</derivirana_varijabla>
  </DomainObject.Predmet.ProtustrankaFormatedOIB>
  <DomainObject.Predmet.ProtustrankaFormatedWithAdress>
    <izvorni_sadrzaj> Selbit društvo s ograničenom odgovornošću za trgovinu i usluge, Radnička cesta 52, 10000 Zagreb zastupanog po punomoćniku Zdravko Čačković</izvorni_sadrzaj>
    <derivirana_varijabla naziv="DomainObject.Predmet.ProtustrankaFormatedWithAdress_1"> Selbit društvo s ograničenom odgovornošću za trgovinu i usluge, Radnička cesta 52, 10000 Zagreb zastupanog po punomoćniku Zdravko Čačković</derivirana_varijabla>
  </DomainObject.Predmet.ProtustrankaFormatedWithAdress>
  <DomainObject.Predmet.ProtustrankaFormatedWithAdressOIB>
    <izvorni_sadrzaj> Selbit društvo s ograničenom odgovornošću za trgovinu i usluge, OIB 87134873942, Radnička cesta 52, 10000 Zagreb zastupanog po punomoćniku Zdravko Čačković</izvorni_sadrzaj>
    <derivirana_varijabla naziv="DomainObject.Predmet.ProtustrankaFormatedWithAdressOIB_1"> Selbit društvo s ograničenom odgovornošću za trgovinu i usluge, OIB 87134873942, Radnička cesta 52, 10000 Zagreb zastupanog po punomoćniku Zdravko Čačković</derivirana_varijabla>
  </DomainObject.Predmet.ProtustrankaFormatedWithAdressOIB>
  <DomainObject.Predmet.ProtustrankaWithAdress>
    <izvorni_sadrzaj>Selbit društvo s ograničenom odgovornošću za trgovinu i usluge Radnička cesta 52, 10000 Zagreb</izvorni_sadrzaj>
    <derivirana_varijabla naziv="DomainObject.Predmet.ProtustrankaWithAdress_1">Selbit društvo s ograničenom odgovornošću za trgovinu i usluge Radnička cesta 52, 10000 Zagreb</derivirana_varijabla>
  </DomainObject.Predmet.ProtustrankaWithAdress>
  <DomainObject.Predmet.ProtustrankaWithAdressOIB>
    <izvorni_sadrzaj>Selbit društvo s ograničenom odgovornošću za trgovinu i usluge, OIB 87134873942, Radnička cesta 52, 10000 Zagreb</izvorni_sadrzaj>
    <derivirana_varijabla naziv="DomainObject.Predmet.ProtustrankaWithAdressOIB_1">Selbit društvo s ograničenom odgovornošću za trgovinu i usluge, OIB 87134873942, Radnička cesta 52, 10000 Zagreb</derivirana_varijabla>
  </DomainObject.Predmet.ProtustrankaWithAdressOIB>
  <DomainObject.Predmet.ProtustrankaNazivFormated>
    <izvorni_sadrzaj>Selbit društvo s ograničenom odgovornošću za trgovinu i usluge</izvorni_sadrzaj>
    <derivirana_varijabla naziv="DomainObject.Predmet.ProtustrankaNazivFormated_1">Selbit društvo s ograničenom odgovornošću za trgovinu i usluge</derivirana_varijabla>
  </DomainObject.Predmet.ProtustrankaNazivFormated>
  <DomainObject.Predmet.ProtustrankaNazivFormatedOIB>
    <izvorni_sadrzaj>Selbit društvo s ograničenom odgovornošću za trgovinu i usluge, OIB 87134873942</izvorni_sadrzaj>
    <derivirana_varijabla naziv="DomainObject.Predmet.ProtustrankaNazivFormatedOIB_1">Selbit društvo s ograničenom odgovornošću za trgovinu i usluge, OIB 87134873942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Blažun</izvorni_sadrzaj>
    <derivirana_varijabla naziv="DomainObject.Predmet.Zapisnicar_1">Marijana Blažun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Selbit društvo s ograničenom odgovornošću za trgovinu i usluge zastupanog po punomoćniku Zdravko Čačković</item>
    </izvorni_sadrzaj>
    <derivirana_varijabla naziv="DomainObject.Predmet.ProtuStrankaListFormated_1">
      <item>Selbit društvo s ograničenom odgovornošću za trgovinu i usluge zastupanog po punomoćniku Zdravko Čačković</item>
    </derivirana_varijabla>
  </DomainObject.Predmet.ProtuStrankaListFormated>
  <DomainObject.Predmet.ProtuStrankaListFormatedOIB>
    <izvorni_sadrzaj>
      <item>Selbit društvo s ograničenom odgovornošću za trgovinu i usluge, OIB 87134873942 zastupanog po punomoćniku Zdravko Čačković</item>
    </izvorni_sadrzaj>
    <derivirana_varijabla naziv="DomainObject.Predmet.ProtuStrankaListFormatedOIB_1">
      <item>Selbit društvo s ograničenom odgovornošću za trgovinu i usluge, OIB 87134873942 zastupanog po punomoćniku Zdravko Čačković</item>
    </derivirana_varijabla>
  </DomainObject.Predmet.ProtuStrankaListFormatedOIB>
  <DomainObject.Predmet.ProtuStrankaListFormatedWithAdress>
    <izvorni_sadrzaj>
      <item>Selbit društvo s ograničenom odgovornošću za trgovinu i usluge, Radnička cesta 52, 10000 Zagreb zastupanog po punomoćniku Zdravko Čačković</item>
    </izvorni_sadrzaj>
    <derivirana_varijabla naziv="DomainObject.Predmet.ProtuStrankaListFormatedWithAdress_1">
      <item>Selbit društvo s ograničenom odgovornošću za trgovinu i usluge, Radnička cesta 52, 10000 Zagreb zastupanog po punomoćniku Zdravko Čačković</item>
    </derivirana_varijabla>
  </DomainObject.Predmet.ProtuStrankaListFormatedWithAdress>
  <DomainObject.Predmet.ProtuStrankaListFormatedWithAdressOIB>
    <izvorni_sadrzaj>
      <item>Selbit društvo s ograničenom odgovornošću za trgovinu i usluge, OIB 87134873942, Radnička cesta 52, 10000 Zagreb zastupanog po punomoćniku Zdravko Čačković</item>
    </izvorni_sadrzaj>
    <derivirana_varijabla naziv="DomainObject.Predmet.ProtuStrankaListFormatedWithAdressOIB_1">
      <item>Selbit društvo s ograničenom odgovornošću za trgovinu i usluge, OIB 87134873942, Radnička cesta 52, 10000 Zagreb zastupanog po punomoćniku Zdravko Čačković</item>
    </derivirana_varijabla>
  </DomainObject.Predmet.ProtuStrankaListFormatedWithAdressOIB>
  <DomainObject.Predmet.ProtuStrankaListNazivFormated>
    <izvorni_sadrzaj>
      <item>Selbit društvo s ograničenom odgovornošću za trgovinu i usluge</item>
    </izvorni_sadrzaj>
    <derivirana_varijabla naziv="DomainObject.Predmet.ProtuStrankaListNazivFormated_1">
      <item>Selbit društvo s ograničenom odgovornošću za trgovinu i usluge</item>
    </derivirana_varijabla>
  </DomainObject.Predmet.ProtuStrankaListNazivFormated>
  <DomainObject.Predmet.ProtuStrankaListNazivFormatedOIB>
    <izvorni_sadrzaj>
      <item>Selbit društvo s ograničenom odgovornošću za trgovinu i usluge, OIB 87134873942</item>
    </izvorni_sadrzaj>
    <derivirana_varijabla naziv="DomainObject.Predmet.ProtuStrankaListNazivFormatedOIB_1">
      <item>Selbit društvo s ograničenom odgovornošću za trgovinu i usluge, OIB 87134873942</item>
    </derivirana_varijabla>
  </DomainObject.Predmet.ProtuStrankaListNazivFormatedOIB>
  <DomainObject.Predmet.OstaliListFormated>
    <izvorni_sadrzaj>
      <item>Zdravko Čačković punomoćnik sudionika u postupku Selbit društvo s ograničenom odgovornošću za trgovinu i usluge</item>
    </izvorni_sadrzaj>
    <derivirana_varijabla naziv="DomainObject.Predmet.OstaliListFormated_1">
      <item>Zdravko Čačković punomoćnik sudionika u postupku Selbit društvo s ograničenom odgovornošću za trgovinu i usluge</item>
    </derivirana_varijabla>
  </DomainObject.Predmet.OstaliListFormated>
  <DomainObject.Predmet.OstaliListFormatedOIB>
    <izvorni_sadrzaj>
      <item>Zdravko Čačković, OIB 53834943968 punomoćnik sudionika u postupku Selbit društvo s ograničenom odgovornošću za trgovinu i usluge</item>
    </izvorni_sadrzaj>
    <derivirana_varijabla naziv="DomainObject.Predmet.OstaliListFormatedOIB_1">
      <item>Zdravko Čačković, OIB 53834943968 punomoćnik sudionika u postupku Selbit društvo s ograničenom odgovornošću za trgovinu i usluge</item>
    </derivirana_varijabla>
  </DomainObject.Predmet.OstaliListFormatedOIB>
  <DomainObject.Predmet.OstaliListFormatedWithAdress>
    <izvorni_sadrzaj>
      <item>Zdravko Čačković, Ivana Gundulića 9a, 10430 Samobor punomoćnik sudionika u postupku Selbit društvo s ograničenom odgovornošću za trgovinu i usluge</item>
    </izvorni_sadrzaj>
    <derivirana_varijabla naziv="DomainObject.Predmet.OstaliListFormatedWithAdress_1">
      <item>Zdravko Čačković, Ivana Gundulića 9a, 10430 Samobor punomoćnik sudionika u postupku Selbit društvo s ograničenom odgovornošću za trgovinu i usluge</item>
    </derivirana_varijabla>
  </DomainObject.Predmet.OstaliListFormatedWithAdress>
  <DomainObject.Predmet.OstaliListFormatedWithAdressOIB>
    <izvorni_sadrzaj>
      <item>Zdravko Čačković, OIB 53834943968, Ivana Gundulića 9a, 10430 Samobor punomoćnik sudionika u postupku Selbit društvo s ograničenom odgovornošću za trgovinu i usluge</item>
    </izvorni_sadrzaj>
    <derivirana_varijabla naziv="DomainObject.Predmet.OstaliListFormatedWithAdressOIB_1">
      <item>Zdravko Čačković, OIB 53834943968, Ivana Gundulića 9a, 10430 Samobor punomoćnik sudionika u postupku Selbit društvo s ograničenom odgovornošću za trgovinu i usluge</item>
    </derivirana_varijabla>
  </DomainObject.Predmet.OstaliListFormatedWithAdressOIB>
  <DomainObject.Predmet.OstaliListNazivFormated>
    <izvorni_sadrzaj>
      <item>Zdravko Čačković</item>
    </izvorni_sadrzaj>
    <derivirana_varijabla naziv="DomainObject.Predmet.OstaliListNazivFormated_1">
      <item>Zdravko Čačković</item>
    </derivirana_varijabla>
  </DomainObject.Predmet.OstaliListNazivFormated>
  <DomainObject.Predmet.OstaliListNazivFormatedOIB>
    <izvorni_sadrzaj>
      <item>Zdravko Čačković, OIB 53834943968</item>
    </izvorni_sadrzaj>
    <derivirana_varijabla naziv="DomainObject.Predmet.OstaliListNazivFormatedOIB_1">
      <item>Zdravko Čačković, OIB 53834943968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listopada 2019.</izvorni_sadrzaj>
    <derivirana_varijabla naziv="DomainObject.Datum_1">17.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Selbit društvo s ograničenom odgovornošću za trgovinu i usluge</izvorni_sadrzaj>
    <derivirana_varijabla naziv="DomainObject.Predmet.ProtustrankaIDrugi_1">Selbit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Selbit društvo s ograničenom odgovornošću za trgovinu i usluge, OIB 87134873942, Radnička cesta 52, 10000 Zagreb</izvorni_sadrzaj>
    <derivirana_varijabla naziv="DomainObject.Predmet.ProtustrankaIDrugiAdressOIB_1">Selbit društvo s ograničenom odgovornošću za trgovinu i usluge, OIB 87134873942, Radnička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Selbit društvo s ograničenom odgovornošću za trgovinu i usluge</item>
      <item>Financijska agencija</item>
      <item>Zdravko Čačković</item>
    </izvorni_sadrzaj>
    <derivirana_varijabla naziv="DomainObject.Predmet.SudioniciListNaziv_1">
      <item>Selbit društvo s ograničenom odgovornošću za trgovinu i usluge</item>
      <item>Financijska agencija</item>
      <item>Zdravko Čačković</item>
    </derivirana_varijabla>
  </DomainObject.Predmet.SudioniciListNaziv>
  <DomainObject.Predmet.SudioniciListAdressOIB>
    <izvorni_sadrzaj>
      <item>Selbit društvo s ograničenom odgovornošću za trgovinu i usluge, OIB 87134873942, Radnička cesta 52,10000 Zagreb</item>
      <item>Financijska agencija, OIB 85821130368, TRG SVIBANJSKIH ŽRTAVA 1995. 1,10000 Zagreb</item>
      <item>Zdravko Čačković, OIB 53834943968, Ivana Gundulića 9a,10430 Samobor</item>
    </izvorni_sadrzaj>
    <derivirana_varijabla naziv="DomainObject.Predmet.SudioniciListAdressOIB_1">
      <item>Selbit društvo s ograničenom odgovornošću za trgovinu i usluge, OIB 87134873942, Radnička cesta 52,10000 Zagreb</item>
      <item>Financijska agencija, OIB 85821130368, TRG SVIBANJSKIH ŽRTAVA 1995. 1,10000 Zagreb</item>
      <item>Zdravko Čačković, OIB 53834943968, Ivana Gundulića 9a,10430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87134873942</item>
      <item>, OIB 85821130368</item>
      <item>, OIB 53834943968</item>
    </izvorni_sadrzaj>
    <derivirana_varijabla naziv="DomainObject.Predmet.SudioniciListNazivOIB_1">
      <item>, OIB 87134873942</item>
      <item>, OIB 85821130368</item>
      <item>, OIB 53834943968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301</properties:Words>
  <properties:Characters>1688</properties:Characters>
  <properties:Lines>47</properties:Lines>
  <properties:Paragraphs>21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2019-10-17T09:41:00Z</dcterms:created>
  <dc:creator>Maja Jurovicki</dc:creator>
  <cp:lastModifiedBy>Marijana Blažun</cp:lastModifiedBy>
  <cp:lastPrinted>2018-08-03T08:36:00Z</cp:lastPrinted>
  <dcterms:modified xmlns:xsi="http://www.w3.org/2001/XMLSchema-instance" xsi:type="dcterms:W3CDTF">2019-10-17T12:48:00Z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(St-1814-2019 ZAKLJUČAK poziv HZMO.docx)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