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2da0" w14:paraId="2312da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F459C">
        <w:t>685</w:t>
      </w:r>
      <w:r w:rsidR="00D27D1C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9F034D">
        <w:t>, 104/2017</w:t>
      </w:r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264137">
        <w:t>1</w:t>
      </w:r>
      <w:r w:rsidR="00074AB8">
        <w:t>7</w:t>
      </w:r>
      <w:r w:rsidR="00264137">
        <w:t>. rujna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9F459C">
        <w:t xml:space="preserve"> V.M.G. – 93 d.o.o., Zagreb, </w:t>
      </w:r>
      <w:proofErr w:type="spellStart"/>
      <w:r w:rsidR="009F459C">
        <w:t>Hektorovićeva</w:t>
      </w:r>
      <w:proofErr w:type="spellEnd"/>
      <w:r w:rsidR="009F459C">
        <w:t xml:space="preserve"> 2, OIB: 10102680398, MBS: 080220742</w:t>
      </w:r>
      <w:r w:rsidR="008F6401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F459C">
        <w:t>11.351.616,02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074AB8">
        <w:t>17</w:t>
      </w:r>
      <w:r w:rsidR="00264137">
        <w:t>. rujna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A14411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9F459C">
      <w:t>685</w:t>
    </w:r>
    <w:r w:rsidR="00D27D1C">
      <w:t>/2018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74AB8"/>
    <w:rsid w:val="000950E4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63D6D"/>
    <w:rsid w:val="00264137"/>
    <w:rsid w:val="00264D19"/>
    <w:rsid w:val="00272846"/>
    <w:rsid w:val="00297E94"/>
    <w:rsid w:val="002C5306"/>
    <w:rsid w:val="002F07EF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573AB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3AD5"/>
    <w:rsid w:val="00627F6A"/>
    <w:rsid w:val="00637A49"/>
    <w:rsid w:val="00657B8E"/>
    <w:rsid w:val="006C120B"/>
    <w:rsid w:val="006E0F10"/>
    <w:rsid w:val="006F75E5"/>
    <w:rsid w:val="007030CF"/>
    <w:rsid w:val="00705D8B"/>
    <w:rsid w:val="007418EF"/>
    <w:rsid w:val="00786AE3"/>
    <w:rsid w:val="007B13A4"/>
    <w:rsid w:val="007B5AFD"/>
    <w:rsid w:val="007C7891"/>
    <w:rsid w:val="007C789D"/>
    <w:rsid w:val="007D5A5D"/>
    <w:rsid w:val="007E717E"/>
    <w:rsid w:val="008155EE"/>
    <w:rsid w:val="008456DE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8F6401"/>
    <w:rsid w:val="009155D1"/>
    <w:rsid w:val="00920CA0"/>
    <w:rsid w:val="009419D8"/>
    <w:rsid w:val="00965839"/>
    <w:rsid w:val="00966EED"/>
    <w:rsid w:val="009A71CE"/>
    <w:rsid w:val="009E75AA"/>
    <w:rsid w:val="009E7730"/>
    <w:rsid w:val="009F034D"/>
    <w:rsid w:val="009F3FBC"/>
    <w:rsid w:val="009F459C"/>
    <w:rsid w:val="00A14411"/>
    <w:rsid w:val="00A3348B"/>
    <w:rsid w:val="00A564B7"/>
    <w:rsid w:val="00A71431"/>
    <w:rsid w:val="00A7489A"/>
    <w:rsid w:val="00AC4528"/>
    <w:rsid w:val="00AD027A"/>
    <w:rsid w:val="00B27A01"/>
    <w:rsid w:val="00B405B3"/>
    <w:rsid w:val="00B53A01"/>
    <w:rsid w:val="00B77D67"/>
    <w:rsid w:val="00B82F18"/>
    <w:rsid w:val="00BD2F8B"/>
    <w:rsid w:val="00BD684E"/>
    <w:rsid w:val="00BE15B5"/>
    <w:rsid w:val="00BF6BA3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E4712F"/>
    <w:rsid w:val="00EC3302"/>
    <w:rsid w:val="00ED2B04"/>
    <w:rsid w:val="00ED6AA8"/>
    <w:rsid w:val="00EE3659"/>
    <w:rsid w:val="00EF1BCD"/>
    <w:rsid w:val="00F034D3"/>
    <w:rsid w:val="00F60614"/>
    <w:rsid w:val="00F81690"/>
    <w:rsid w:val="00F82C08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4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4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4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4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4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4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4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4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4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4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St-685/2018</izvorni_sadrzaj>
    <derivirana_varijabla naziv="DomainObject.Predmet.OznakaBroj_1">St-685/2018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V.M.G.- 93 d.o.o. za projektiranje i građenje</izvorni_sadrzaj>
    <derivirana_varijabla naziv="DomainObject.Predmet.ProtustrankaFormated_1">  V.M.G.- 93 d.o.o. za projektiranje i građenje</derivirana_varijabla>
  </DomainObject.Predmet.ProtustrankaFormated>
  <DomainObject.Predmet.ProtustrankaFormatedOIB>
    <izvorni_sadrzaj>  V.M.G.- 93 d.o.o. za projektiranje i građenje, OIB 10102680398</izvorni_sadrzaj>
    <derivirana_varijabla naziv="DomainObject.Predmet.ProtustrankaFormatedOIB_1">  V.M.G.- 93 d.o.o. za projektiranje i građenje, OIB 10102680398</derivirana_varijabla>
  </DomainObject.Predmet.ProtustrankaFormatedOIB>
  <DomainObject.Predmet.ProtustrankaFormatedWithAdress>
    <izvorni_sadrzaj> V.M.G.- 93 d.o.o. za projektiranje i građenje, Hektorovićeva 2, 10000 Zagreb</izvorni_sadrzaj>
    <derivirana_varijabla naziv="DomainObject.Predmet.ProtustrankaFormatedWithAdress_1"> V.M.G.- 93 d.o.o. za projektiranje i građenje, Hektorovićeva 2, 10000 Zagreb</derivirana_varijabla>
  </DomainObject.Predmet.ProtustrankaFormatedWithAdress>
  <DomainObject.Predmet.ProtustrankaFormatedWithAdressOIB>
    <izvorni_sadrzaj> V.M.G.- 93 d.o.o. za projektiranje i građenje, OIB 10102680398, Hektorovićeva 2, 10000 Zagreb</izvorni_sadrzaj>
    <derivirana_varijabla naziv="DomainObject.Predmet.ProtustrankaFormatedWithAdressOIB_1"> V.M.G.- 93 d.o.o. za projektiranje i građenje, OIB 10102680398, Hektorovićeva 2, 10000 Zagreb</derivirana_varijabla>
  </DomainObject.Predmet.ProtustrankaFormatedWithAdressOIB>
  <DomainObject.Predmet.ProtustrankaWithAdress>
    <izvorni_sadrzaj>V.M.G.- 93 d.o.o. za projektiranje i građenje Hektorovićeva 2, 10000 Zagreb</izvorni_sadrzaj>
    <derivirana_varijabla naziv="DomainObject.Predmet.ProtustrankaWithAdress_1">V.M.G.- 93 d.o.o. za projektiranje i građenje Hektorovićeva 2, 10000 Zagreb</derivirana_varijabla>
  </DomainObject.Predmet.ProtustrankaWithAdress>
  <DomainObject.Predmet.ProtustrankaWithAdressOIB>
    <izvorni_sadrzaj>V.M.G.- 93 d.o.o. za projektiranje i građenje, OIB 10102680398, Hektorovićeva 2, 10000 Zagreb</izvorni_sadrzaj>
    <derivirana_varijabla naziv="DomainObject.Predmet.ProtustrankaWithAdressOIB_1">V.M.G.- 93 d.o.o. za projektiranje i građenje, OIB 10102680398, Hektorovićeva 2, 10000 Zagreb</derivirana_varijabla>
  </DomainObject.Predmet.ProtustrankaWithAdressOIB>
  <DomainObject.Predmet.ProtustrankaNazivFormated>
    <izvorni_sadrzaj>V.M.G.- 93 d.o.o. za projektiranje i građenje</izvorni_sadrzaj>
    <derivirana_varijabla naziv="DomainObject.Predmet.ProtustrankaNazivFormated_1">V.M.G.- 93 d.o.o. za projektiranje i građenje</derivirana_varijabla>
  </DomainObject.Predmet.ProtustrankaNazivFormated>
  <DomainObject.Predmet.ProtustrankaNazivFormatedOIB>
    <izvorni_sadrzaj>V.M.G.- 93 d.o.o. za projektiranje i građenje, OIB 10102680398</izvorni_sadrzaj>
    <derivirana_varijabla naziv="DomainObject.Predmet.ProtustrankaNazivFormatedOIB_1">V.M.G.- 93 d.o.o. za projektiranje i građenje, OIB 10102680398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 Zagreb</izvorni_sadrzaj>
    <derivirana_varijabla naziv="DomainObject.Predmet.StrankaFormated_1">  FINA Regionalni centa Zagreb</derivirana_varijabla>
  </DomainObject.Predmet.StrankaFormated>
  <DomainObject.Predmet.StrankaFormatedOIB>
    <izvorni_sadrzaj>  FINA Regionalni centa Zagreb, OIB 85821130368</izvorni_sadrzaj>
    <derivirana_varijabla naziv="DomainObject.Predmet.StrankaFormatedOIB_1">  FINA Regionalni centa Zagreb, OIB 85821130368</derivirana_varijabla>
  </DomainObject.Predmet.StrankaFormatedOIB>
  <DomainObject.Predmet.StrankaFormatedWithAdress>
    <izvorni_sadrzaj> FINA Regionalni centa Zagreb, Trg svibanjskih žrtava 1995. 1, 10000 Zagreb</izvorni_sadrzaj>
    <derivirana_varijabla naziv="DomainObject.Predmet.StrankaFormatedWithAdress_1"> FINA Regionalni centa Zagreb, Trg svibanjskih žrtava 1995. 1, 10000 Zagreb</derivirana_varijabla>
  </DomainObject.Predmet.StrankaFormatedWithAdress>
  <DomainObject.Predmet.StrankaFormatedWithAdressOIB>
    <izvorni_sadrzaj> FINA Regionalni centa Zagreb, OIB 85821130368, Trg svibanjskih žrtava 1995. 1, 10000 Zagreb</izvorni_sadrzaj>
    <derivirana_varijabla naziv="DomainObject.Predmet.StrankaFormatedWithAdressOIB_1"> FINA Regionalni centa Zagreb, OIB 85821130368, Trg svibanjskih žrtava 1995. 1, 10000 Zagreb</derivirana_varijabla>
  </DomainObject.Predmet.StrankaFormatedWithAdressOIB>
  <DomainObject.Predmet.StrankaWithAdress>
    <izvorni_sadrzaj>FINA Regionalni centa Zagreb Trg svibanjskih žrtava 1995. 1,10000 Zagreb</izvorni_sadrzaj>
    <derivirana_varijabla naziv="DomainObject.Predmet.StrankaWithAdress_1">FINA Regionalni centa Zagreb Trg svibanjskih žrtava 1995. 1,10000 Zagreb</derivirana_varijabla>
  </DomainObject.Predmet.StrankaWithAdress>
  <DomainObject.Predmet.StrankaWithAdressOIB>
    <izvorni_sadrzaj>FINA Regionalni centa Zagreb, OIB 85821130368, Trg svibanjskih žrtava 1995. 1,10000 Zagreb</izvorni_sadrzaj>
    <derivirana_varijabla naziv="DomainObject.Predmet.StrankaWithAdressOIB_1">FINA Regionalni centa Zagreb, OIB 85821130368, Trg svibanjskih žrtava 1995. 1,10000 Zagreb</derivirana_varijabla>
  </DomainObject.Predmet.StrankaWithAdressOIB>
  <DomainObject.Predmet.StrankaNazivFormated>
    <izvorni_sadrzaj>FINA Regionalni centa Zagreb</izvorni_sadrzaj>
    <derivirana_varijabla naziv="DomainObject.Predmet.StrankaNazivFormated_1">FINA Regionalni centa Zagreb</derivirana_varijabla>
  </DomainObject.Predmet.StrankaNazivFormated>
  <DomainObject.Predmet.StrankaNazivFormatedOIB>
    <izvorni_sadrzaj>FINA Regionalni centa Zagreb, OIB 85821130368</izvorni_sadrzaj>
    <derivirana_varijabla naziv="DomainObject.Predmet.StrankaNazivFormatedOIB_1">FINA Regionalni centa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 Zagreb</item>
    </izvorni_sadrzaj>
    <derivirana_varijabla naziv="DomainObject.Predmet.StrankaListFormated_1">
      <item>FINA Regionalni centa Zagreb</item>
    </derivirana_varijabla>
  </DomainObject.Predmet.StrankaListFormated>
  <DomainObject.Predmet.StrankaListFormatedOIB>
    <izvorni_sadrzaj>
      <item>FINA Regionalni centa Zagreb, OIB 85821130368</item>
    </izvorni_sadrzaj>
    <derivirana_varijabla naziv="DomainObject.Predmet.StrankaListFormatedOIB_1">
      <item>FINA Regionalni centa Zagreb, OIB 85821130368</item>
    </derivirana_varijabla>
  </DomainObject.Predmet.StrankaListFormatedOIB>
  <DomainObject.Predmet.StrankaListFormatedWithAdress>
    <izvorni_sadrzaj>
      <item>FINA Regionalni centa Zagreb, Trg svibanjskih žrtava 1995. 1, 10000 Zagreb</item>
    </izvorni_sadrzaj>
    <derivirana_varijabla naziv="DomainObject.Predmet.StrankaListFormatedWithAdress_1">
      <item>FINA Regionalni centa Zagreb, Trg svibanjskih žrtava 1995. 1, 10000 Zagreb</item>
    </derivirana_varijabla>
  </DomainObject.Predmet.StrankaListFormatedWithAdress>
  <DomainObject.Predmet.StrankaListFormatedWithAdressOIB>
    <izvorni_sadrzaj>
      <item>FINA Regionalni centa Zagreb, OIB 85821130368, Trg svibanjskih žrtava 1995. 1, 10000 Zagreb</item>
    </izvorni_sadrzaj>
    <derivirana_varijabla naziv="DomainObject.Predmet.StrankaListFormatedWithAdressOIB_1">
      <item>FINA Regionalni centa Zagreb, OIB 85821130368, Trg svibanjskih žrtava 1995. 1, 10000 Zagreb</item>
    </derivirana_varijabla>
  </DomainObject.Predmet.StrankaListFormatedWithAdressOIB>
  <DomainObject.Predmet.StrankaListNazivFormated>
    <izvorni_sadrzaj>
      <item>FINA Regionalni centa Zagreb</item>
    </izvorni_sadrzaj>
    <derivirana_varijabla naziv="DomainObject.Predmet.StrankaListNazivFormated_1">
      <item>FINA Regionalni centa Zagreb</item>
    </derivirana_varijabla>
  </DomainObject.Predmet.StrankaListNazivFormated>
  <DomainObject.Predmet.StrankaListNazivFormatedOIB>
    <izvorni_sadrzaj>
      <item>FINA Regionalni centa Zagreb, OIB 85821130368</item>
    </izvorni_sadrzaj>
    <derivirana_varijabla naziv="DomainObject.Predmet.StrankaListNazivFormatedOIB_1">
      <item>FINA Regionalni centa Zagreb, OIB 85821130368</item>
    </derivirana_varijabla>
  </DomainObject.Predmet.StrankaListNazivFormatedOIB>
  <DomainObject.Predmet.ProtuStrankaListFormated>
    <izvorni_sadrzaj>
      <item>V.M.G.- 93 d.o.o. za projektiranje i građenje</item>
    </izvorni_sadrzaj>
    <derivirana_varijabla naziv="DomainObject.Predmet.ProtuStrankaListFormated_1">
      <item>V.M.G.- 93 d.o.o. za projektiranje i građenje</item>
    </derivirana_varijabla>
  </DomainObject.Predmet.ProtuStrankaListFormated>
  <DomainObject.Predmet.ProtuStrankaListFormatedOIB>
    <izvorni_sadrzaj>
      <item>V.M.G.- 93 d.o.o. za projektiranje i građenje, OIB 10102680398</item>
    </izvorni_sadrzaj>
    <derivirana_varijabla naziv="DomainObject.Predmet.ProtuStrankaListFormatedOIB_1">
      <item>V.M.G.- 93 d.o.o. za projektiranje i građenje, OIB 10102680398</item>
    </derivirana_varijabla>
  </DomainObject.Predmet.ProtuStrankaListFormatedOIB>
  <DomainObject.Predmet.ProtuStrankaListFormatedWithAdress>
    <izvorni_sadrzaj>
      <item>V.M.G.- 93 d.o.o. za projektiranje i građenje, Hektorovićeva 2, 10000 Zagreb</item>
    </izvorni_sadrzaj>
    <derivirana_varijabla naziv="DomainObject.Predmet.ProtuStrankaListFormatedWithAdress_1">
      <item>V.M.G.- 93 d.o.o. za projektiranje i građenje, Hektorovićeva 2, 10000 Zagreb</item>
    </derivirana_varijabla>
  </DomainObject.Predmet.ProtuStrankaListFormatedWithAdress>
  <DomainObject.Predmet.ProtuStrankaListFormatedWithAdressOIB>
    <izvorni_sadrzaj>
      <item>V.M.G.- 93 d.o.o. za projektiranje i građenje, OIB 10102680398, Hektorovićeva 2, 10000 Zagreb</item>
    </izvorni_sadrzaj>
    <derivirana_varijabla naziv="DomainObject.Predmet.ProtuStrankaListFormatedWithAdressOIB_1">
      <item>V.M.G.- 93 d.o.o. za projektiranje i građenje, OIB 10102680398, Hektorovićeva 2, 10000 Zagreb</item>
    </derivirana_varijabla>
  </DomainObject.Predmet.ProtuStrankaListFormatedWithAdressOIB>
  <DomainObject.Predmet.ProtuStrankaListNazivFormated>
    <izvorni_sadrzaj>
      <item>V.M.G.- 93 d.o.o. za projektiranje i građenje</item>
    </izvorni_sadrzaj>
    <derivirana_varijabla naziv="DomainObject.Predmet.ProtuStrankaListNazivFormated_1">
      <item>V.M.G.- 93 d.o.o. za projektiranje i građenje</item>
    </derivirana_varijabla>
  </DomainObject.Predmet.ProtuStrankaListNazivFormated>
  <DomainObject.Predmet.ProtuStrankaListNazivFormatedOIB>
    <izvorni_sadrzaj>
      <item>V.M.G.- 93 d.o.o. za projektiranje i građenje, OIB 10102680398</item>
    </izvorni_sadrzaj>
    <derivirana_varijabla naziv="DomainObject.Predmet.ProtuStrankaListNazivFormatedOIB_1">
      <item>V.M.G.- 93 d.o.o. za projektiranje i građenje, OIB 10102680398</item>
    </derivirana_varijabla>
  </DomainObject.Predmet.ProtuStrankaListNazivFormatedOIB>
  <DomainObject.Predmet.OstaliListFormated>
    <izvorni_sadrzaj>
      <item>Milan Alešković</item>
    </izvorni_sadrzaj>
    <derivirana_varijabla naziv="DomainObject.Predmet.OstaliListFormated_1">
      <item>Milan Alešković</item>
    </derivirana_varijabla>
  </DomainObject.Predmet.OstaliListFormated>
  <DomainObject.Predmet.OstaliListFormatedOIB>
    <izvorni_sadrzaj>
      <item>Milan Alešković, OIB 42690273146</item>
    </izvorni_sadrzaj>
    <derivirana_varijabla naziv="DomainObject.Predmet.OstaliListFormatedOIB_1">
      <item>Milan Alešković, OIB 42690273146</item>
    </derivirana_varijabla>
  </DomainObject.Predmet.OstaliListFormatedOIB>
  <DomainObject.Predmet.OstaliListFormatedWithAdress>
    <izvorni_sadrzaj>
      <item>Milan Alešković, Ulica Zagrebačka 112, 53230 Korenica</item>
    </izvorni_sadrzaj>
    <derivirana_varijabla naziv="DomainObject.Predmet.OstaliListFormatedWithAdress_1">
      <item>Milan Alešković, Ulica Zagrebačka 112, 53230 Korenica</item>
    </derivirana_varijabla>
  </DomainObject.Predmet.OstaliListFormatedWithAdress>
  <DomainObject.Predmet.OstaliListFormatedWithAdressOIB>
    <izvorni_sadrzaj>
      <item>Milan Alešković, OIB 42690273146, Ulica Zagrebačka 112, 53230 Korenica</item>
    </izvorni_sadrzaj>
    <derivirana_varijabla naziv="DomainObject.Predmet.OstaliListFormatedWithAdressOIB_1">
      <item>Milan Alešković, OIB 42690273146, Ulica Zagrebačka 112, 53230 Korenica</item>
    </derivirana_varijabla>
  </DomainObject.Predmet.OstaliListFormatedWithAdressOIB>
  <DomainObject.Predmet.OstaliListNazivFormated>
    <izvorni_sadrzaj>
      <item>Milan Alešković</item>
    </izvorni_sadrzaj>
    <derivirana_varijabla naziv="DomainObject.Predmet.OstaliListNazivFormated_1">
      <item>Milan Alešković</item>
    </derivirana_varijabla>
  </DomainObject.Predmet.OstaliListNazivFormated>
  <DomainObject.Predmet.OstaliListNazivFormatedOIB>
    <izvorni_sadrzaj>
      <item>Milan Alešković, OIB 42690273146</item>
    </izvorni_sadrzaj>
    <derivirana_varijabla naziv="DomainObject.Predmet.OstaliListNazivFormatedOIB_1">
      <item>Milan Alešković, OIB 42690273146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 Zagreb</izvorni_sadrzaj>
    <derivirana_varijabla naziv="DomainObject.Predmet.StrankaIDrugi_1">FINA Regionalni centa Zagreb</derivirana_varijabla>
  </DomainObject.Predmet.StrankaIDrugi>
  <DomainObject.Predmet.ProtustrankaIDrugi>
    <izvorni_sadrzaj>V.M.G.- 93 d.o.o. za projektiranje i građenje</izvorni_sadrzaj>
    <derivirana_varijabla naziv="DomainObject.Predmet.ProtustrankaIDrugi_1">V.M.G.- 93 d.o.o. za projektiranje i građenje</derivirana_varijabla>
  </DomainObject.Predmet.ProtustrankaIDrugi>
  <DomainObject.Predmet.StrankaIDrugiAdressOIB>
    <izvorni_sadrzaj>FINA Regionalni centa Zagreb, OIB 85821130368, Trg svibanjskih žrtava 1995. 1, 10000 Zagreb</izvorni_sadrzaj>
    <derivirana_varijabla naziv="DomainObject.Predmet.StrankaIDrugiAdressOIB_1">FINA Regionalni centa Zagreb, OIB 85821130368, Trg svibanjskih žrtava 1995. 1, 10000 Zagreb</derivirana_varijabla>
  </DomainObject.Predmet.StrankaIDrugiAdressOIB>
  <DomainObject.Predmet.ProtustrankaIDrugiAdressOIB>
    <izvorni_sadrzaj>V.M.G.- 93 d.o.o. za projektiranje i građenje, OIB 10102680398, Hektorovićeva 2, 10000 Zagreb</izvorni_sadrzaj>
    <derivirana_varijabla naziv="DomainObject.Predmet.ProtustrankaIDrugiAdressOIB_1">V.M.G.- 93 d.o.o. za projektiranje i građenje, OIB 10102680398,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 Zagreb</item>
      <item>V.M.G.- 93 d.o.o. za projektiranje i građenje</item>
      <item>Milan Alešković</item>
    </izvorni_sadrzaj>
    <derivirana_varijabla naziv="DomainObject.Predmet.SudioniciListNaziv_1">
      <item>FINA Regionalni centa Zagreb</item>
      <item>V.M.G.- 93 d.o.o. za projektiranje i građenje</item>
      <item>Milan Alešković</item>
    </derivirana_varijabla>
  </DomainObject.Predmet.SudioniciListNaziv>
  <DomainObject.Predmet.SudioniciListAdressOIB>
    <izvorni_sadrzaj>
      <item>FINA Regionalni centa Zagreb, OIB 85821130368, Trg svibanjskih žrtava 1995. 1,10000 Zagreb</item>
      <item>V.M.G.- 93 d.o.o. za projektiranje i građenje, OIB 10102680398, Hektorovićeva 2,10000 Zagreb</item>
      <item>Milan Alešković, OIB 42690273146, Ulica Zagrebačka 112,53230 Korenica</item>
    </izvorni_sadrzaj>
    <derivirana_varijabla naziv="DomainObject.Predmet.SudioniciListAdressOIB_1">
      <item>FINA Regionalni centa Zagreb, OIB 85821130368, Trg svibanjskih žrtava 1995. 1,10000 Zagreb</item>
      <item>V.M.G.- 93 d.o.o. za projektiranje i građenje, OIB 10102680398, Hektorovićeva 2,10000 Zagreb</item>
      <item>Milan Alešković, OIB 42690273146, Ulica Zagrebačka 112,53230 Korenica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10102680398</item>
      <item>, OIB 42690273146</item>
    </izvorni_sadrzaj>
    <derivirana_varijabla naziv="DomainObject.Predmet.SudioniciListNazivOIB_1">
      <item>, OIB 85821130368</item>
      <item>, OIB 10102680398</item>
      <item>, OIB 42690273146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F915A4-BF29-4B1E-BD7D-D9DC0AF93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1356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2018-07-27T07:42:00Z</dcterms:created>
  <dc:creator>ilukac</dc:creator>
  <cp:lastModifiedBy>Mirela Šantek</cp:lastModifiedBy>
  <cp:lastPrinted>2018-09-17T13:31:00Z</cp:lastPrinted>
  <dcterms:modified xmlns:xsi="http://www.w3.org/2001/XMLSchema-instance" xsi:type="dcterms:W3CDTF">2018-09-17T13:31:00Z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685 2018 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