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5f8f" w14:paraId="eda5f8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4937A2">
        <w:t>2605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4937A2">
        <w:t xml:space="preserve"> Strukovna udruga pirotehničara i djelatnika u sustavu </w:t>
      </w:r>
      <w:proofErr w:type="spellStart"/>
      <w:r w:rsidR="004937A2">
        <w:t>protuminskog</w:t>
      </w:r>
      <w:proofErr w:type="spellEnd"/>
      <w:r w:rsidR="004937A2">
        <w:t xml:space="preserve"> djelovanja, Zagreb, </w:t>
      </w:r>
      <w:proofErr w:type="spellStart"/>
      <w:r w:rsidR="004937A2">
        <w:t>Dankovečka</w:t>
      </w:r>
      <w:proofErr w:type="spellEnd"/>
      <w:r w:rsidR="004937A2">
        <w:t xml:space="preserve"> 1, </w:t>
      </w:r>
      <w:proofErr w:type="spellStart"/>
      <w:r w:rsidR="004937A2">
        <w:t>OIB</w:t>
      </w:r>
      <w:proofErr w:type="spellEnd"/>
      <w:r w:rsidR="004937A2">
        <w:t xml:space="preserve">: </w:t>
      </w:r>
      <w:proofErr w:type="spellStart"/>
      <w:r w:rsidR="004937A2">
        <w:t>71224856400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700C62">
        <w:t>16</w:t>
      </w:r>
      <w:proofErr w:type="spellEnd"/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4937A2">
        <w:t xml:space="preserve"> Strukovna udruga pirotehničara i djelatnika u sustavu </w:t>
      </w:r>
      <w:proofErr w:type="spellStart"/>
      <w:r w:rsidR="004937A2">
        <w:t>protuminskog</w:t>
      </w:r>
      <w:proofErr w:type="spellEnd"/>
      <w:r w:rsidR="004937A2">
        <w:t xml:space="preserve"> djelovanja, Zagreb, </w:t>
      </w:r>
      <w:proofErr w:type="spellStart"/>
      <w:r w:rsidR="004937A2">
        <w:t>Dankovečka</w:t>
      </w:r>
      <w:proofErr w:type="spellEnd"/>
      <w:r w:rsidR="004937A2">
        <w:t xml:space="preserve"> 1, </w:t>
      </w:r>
      <w:proofErr w:type="spellStart"/>
      <w:r w:rsidR="004937A2">
        <w:t>OIB</w:t>
      </w:r>
      <w:proofErr w:type="spellEnd"/>
      <w:r w:rsidR="004937A2">
        <w:t xml:space="preserve">: </w:t>
      </w:r>
      <w:proofErr w:type="spellStart"/>
      <w:r w:rsidR="004937A2">
        <w:t>71224856400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4937A2">
        <w:t xml:space="preserve"> </w:t>
      </w:r>
      <w:r w:rsidR="0017474D">
        <w:t xml:space="preserve">Nikola Bojanić, Osijek, Bračka </w:t>
      </w:r>
      <w:proofErr w:type="spellStart"/>
      <w:r w:rsidR="0017474D">
        <w:t>179</w:t>
      </w:r>
      <w:proofErr w:type="spellEnd"/>
      <w:r w:rsidR="0017474D">
        <w:t xml:space="preserve">, </w:t>
      </w:r>
      <w:proofErr w:type="spellStart"/>
      <w:r w:rsidR="0017474D">
        <w:t>OIB</w:t>
      </w:r>
      <w:proofErr w:type="spellEnd"/>
      <w:r w:rsidR="0017474D">
        <w:t xml:space="preserve">: </w:t>
      </w:r>
      <w:proofErr w:type="spellStart"/>
      <w:r w:rsidR="0017474D">
        <w:t>32886956915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F872F2" w:rsidRPr="001A5DDD">
        <w:rPr>
          <w:bCs/>
        </w:rPr>
        <w:t>udruga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17474D">
        <w:t>31</w:t>
      </w:r>
      <w:proofErr w:type="spellEnd"/>
      <w:r w:rsidR="00F7152E">
        <w:t xml:space="preserve">. </w:t>
      </w:r>
      <w:r w:rsidR="0017474D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2C3E90">
        <w:t>4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872F2">
        <w:t>2</w:t>
      </w:r>
      <w:r w:rsidR="004937A2">
        <w:t>605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4937A2">
        <w:t>2605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C206D7">
        <w:t>16</w:t>
      </w:r>
      <w:proofErr w:type="spellEnd"/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F872F2">
        <w:t>udruga 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C206D7">
        <w:t>16</w:t>
      </w:r>
      <w:r w:rsidR="004547E6">
        <w:t>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5385E"/>
    <w:rsid w:val="0006489C"/>
    <w:rsid w:val="00086CC9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B562F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09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5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6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6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6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6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5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6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6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6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6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2605</izvorni_sadrzaj>
    <derivirana_varijabla naziv="DomainObject.Predmet.Broj_1">2605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St-2605/2016</izvorni_sadrzaj>
    <derivirana_varijabla naziv="DomainObject.Predmet.OznakaBroj_1">St-2605/2016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STRUKOVNA UDRUGA PIROTEHNIČARA I DJELATNIKA U SUSTAVU RROTUMINSKOG DJELOVANJA</izvorni_sadrzaj>
    <derivirana_varijabla naziv="DomainObject.Predmet.ProtustrankaFormated_1">  STRUKOVNA UDRUGA PIROTEHNIČARA I DJELATNIKA U SUSTAVU RROTUMINSKOG DJELOVANJA</derivirana_varijabla>
  </DomainObject.Predmet.ProtustrankaFormated>
  <DomainObject.Predmet.ProtustrankaFormatedOIB>
    <izvorni_sadrzaj>  STRUKOVNA UDRUGA PIROTEHNIČARA I DJELATNIKA U SUSTAVU RROTUMINSKOG DJELOVANJA, OIB 71224856400</izvorni_sadrzaj>
    <derivirana_varijabla naziv="DomainObject.Predmet.ProtustrankaFormatedOIB_1">  STRUKOVNA UDRUGA PIROTEHNIČARA I DJELATNIKA U SUSTAVU RROTUMINSKOG DJELOVANJA, OIB 71224856400</derivirana_varijabla>
  </DomainObject.Predmet.ProtustrankaFormatedOIB>
  <DomainObject.Predmet.ProtustrankaFormatedWithAdress>
    <izvorni_sadrzaj> STRUKOVNA UDRUGA PIROTEHNIČARA I DJELATNIKA U SUSTAVU RROTUMINSKOG DJELOVANJA, Dankovečka 1, 10000 Zagreb</izvorni_sadrzaj>
    <derivirana_varijabla naziv="DomainObject.Predmet.ProtustrankaFormatedWithAdress_1"> STRUKOVNA UDRUGA PIROTEHNIČARA I DJELATNIKA U SUSTAVU RROTUMINSKOG DJELOVANJA, Dankovečka 1, 10000 Zagreb</derivirana_varijabla>
  </DomainObject.Predmet.ProtustrankaFormatedWithAdress>
  <DomainObject.Predmet.ProtustrankaFormatedWithAdressOIB>
    <izvorni_sadrzaj> STRUKOVNA UDRUGA PIROTEHNIČARA I DJELATNIKA U SUSTAVU RROTUMINSKOG DJELOVANJA, OIB 71224856400, Dankovečka 1, 10000 Zagreb</izvorni_sadrzaj>
    <derivirana_varijabla naziv="DomainObject.Predmet.ProtustrankaFormatedWithAdressOIB_1"> STRUKOVNA UDRUGA PIROTEHNIČARA I DJELATNIKA U SUSTAVU RROTUMINSKOG DJELOVANJA, OIB 71224856400, Dankovečka 1, 10000 Zagreb</derivirana_varijabla>
  </DomainObject.Predmet.ProtustrankaFormatedWithAdressOIB>
  <DomainObject.Predmet.ProtustrankaWithAdress>
    <izvorni_sadrzaj>STRUKOVNA UDRUGA PIROTEHNIČARA I DJELATNIKA U SUSTAVU RROTUMINSKOG DJELOVANJA Dankovečka 1, 10000 Zagreb</izvorni_sadrzaj>
    <derivirana_varijabla naziv="DomainObject.Predmet.ProtustrankaWithAdress_1">STRUKOVNA UDRUGA PIROTEHNIČARA I DJELATNIKA U SUSTAVU RROTUMINSKOG DJELOVANJA Dankovečka 1, 10000 Zagreb</derivirana_varijabla>
  </DomainObject.Predmet.ProtustrankaWithAdress>
  <DomainObject.Predmet.ProtustrankaWithAdressOIB>
    <izvorni_sadrzaj>STRUKOVNA UDRUGA PIROTEHNIČARA I DJELATNIKA U SUSTAVU RROTUMINSKOG DJELOVANJA, OIB 71224856400, Dankovečka 1, 10000 Zagreb</izvorni_sadrzaj>
    <derivirana_varijabla naziv="DomainObject.Predmet.ProtustrankaWithAdressOIB_1">STRUKOVNA UDRUGA PIROTEHNIČARA I DJELATNIKA U SUSTAVU RROTUMINSKOG DJELOVANJA, OIB 71224856400, Dankovečka 1, 10000 Zagreb</derivirana_varijabla>
  </DomainObject.Predmet.ProtustrankaWithAdressOIB>
  <DomainObject.Predmet.ProtustrankaNazivFormated>
    <izvorni_sadrzaj>STRUKOVNA UDRUGA PIROTEHNIČARA I DJELATNIKA U SUSTAVU RROTUMINSKOG DJELOVANJA</izvorni_sadrzaj>
    <derivirana_varijabla naziv="DomainObject.Predmet.ProtustrankaNazivFormated_1">STRUKOVNA UDRUGA PIROTEHNIČARA I DJELATNIKA U SUSTAVU RROTUMINSKOG DJELOVANJA</derivirana_varijabla>
  </DomainObject.Predmet.ProtustrankaNazivFormated>
  <DomainObject.Predmet.ProtustrankaNazivFormatedOIB>
    <izvorni_sadrzaj>STRUKOVNA UDRUGA PIROTEHNIČARA I DJELATNIKA U SUSTAVU RROTUMINSKOG DJELOVANJA, OIB 71224856400</izvorni_sadrzaj>
    <derivirana_varijabla naziv="DomainObject.Predmet.ProtustrankaNazivFormatedOIB_1">STRUKOVNA UDRUGA PIROTEHNIČARA I DJELATNIKA U SUSTAVU RROTUMINSKOG DJELOVANJA, OIB 71224856400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STRUKOVNA UDRUGA PIROTEHNIČARA I DJELATNIKA U SUSTAVU RROTUMINSKOG DJELOVANJA</item>
    </izvorni_sadrzaj>
    <derivirana_varijabla naziv="DomainObject.Predmet.ProtuStrankaListFormated_1">
      <item>STRUKOVNA UDRUGA PIROTEHNIČARA I DJELATNIKA U SUSTAVU RROTUMINSKOG DJELOVANJA</item>
    </derivirana_varijabla>
  </DomainObject.Predmet.ProtuStrankaListFormated>
  <DomainObject.Predmet.ProtuStrankaListFormatedOIB>
    <izvorni_sadrzaj>
      <item>STRUKOVNA UDRUGA PIROTEHNIČARA I DJELATNIKA U SUSTAVU RROTUMINSKOG DJELOVANJA, OIB 71224856400</item>
    </izvorni_sadrzaj>
    <derivirana_varijabla naziv="DomainObject.Predmet.ProtuStrankaListFormatedOIB_1">
      <item>STRUKOVNA UDRUGA PIROTEHNIČARA I DJELATNIKA U SUSTAVU RROTUMINSKOG DJELOVANJA, OIB 71224856400</item>
    </derivirana_varijabla>
  </DomainObject.Predmet.ProtuStrankaListFormatedOIB>
  <DomainObject.Predmet.ProtuStrankaListFormatedWithAdress>
    <izvorni_sadrzaj>
      <item>STRUKOVNA UDRUGA PIROTEHNIČARA I DJELATNIKA U SUSTAVU RROTUMINSKOG DJELOVANJA, Dankovečka 1, 10000 Zagreb</item>
    </izvorni_sadrzaj>
    <derivirana_varijabla naziv="DomainObject.Predmet.ProtuStrankaListFormatedWithAdress_1">
      <item>STRUKOVNA UDRUGA PIROTEHNIČARA I DJELATNIKA U SUSTAVU RROTUMINSKOG DJELOVANJA, Dankovečka 1, 10000 Zagreb</item>
    </derivirana_varijabla>
  </DomainObject.Predmet.ProtuStrankaListFormatedWithAdress>
  <DomainObject.Predmet.ProtuStrankaListFormatedWithAdressOIB>
    <izvorni_sadrzaj>
      <item>STRUKOVNA UDRUGA PIROTEHNIČARA I DJELATNIKA U SUSTAVU RROTUMINSKOG DJELOVANJA, OIB 71224856400, Dankovečka 1, 10000 Zagreb</item>
    </izvorni_sadrzaj>
    <derivirana_varijabla naziv="DomainObject.Predmet.ProtuStrankaListFormatedWithAdressOIB_1">
      <item>STRUKOVNA UDRUGA PIROTEHNIČARA I DJELATNIKA U SUSTAVU RROTUMINSKOG DJELOVANJA, OIB 71224856400, Dankovečka 1, 10000 Zagreb</item>
    </derivirana_varijabla>
  </DomainObject.Predmet.ProtuStrankaListFormatedWithAdressOIB>
  <DomainObject.Predmet.ProtuStrankaListNazivFormated>
    <izvorni_sadrzaj>
      <item>STRUKOVNA UDRUGA PIROTEHNIČARA I DJELATNIKA U SUSTAVU RROTUMINSKOG DJELOVANJA</item>
    </izvorni_sadrzaj>
    <derivirana_varijabla naziv="DomainObject.Predmet.ProtuStrankaListNazivFormated_1">
      <item>STRUKOVNA UDRUGA PIROTEHNIČARA I DJELATNIKA U SUSTAVU RROTUMINSKOG DJELOVANJA</item>
    </derivirana_varijabla>
  </DomainObject.Predmet.ProtuStrankaListNazivFormated>
  <DomainObject.Predmet.ProtuStrankaListNazivFormatedOIB>
    <izvorni_sadrzaj>
      <item>STRUKOVNA UDRUGA PIROTEHNIČARA I DJELATNIKA U SUSTAVU RROTUMINSKOG DJELOVANJA, OIB 71224856400</item>
    </izvorni_sadrzaj>
    <derivirana_varijabla naziv="DomainObject.Predmet.ProtuStrankaListNazivFormatedOIB_1">
      <item>STRUKOVNA UDRUGA PIROTEHNIČARA I DJELATNIKA U SUSTAVU RROTUMINSKOG DJELOVANJA, OIB 71224856400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STRUKOVNA UDRUGA PIROTEHNIČARA I DJELATNIKA U SUSTAVU RROTUMINSKOG DJELOVANJA</izvorni_sadrzaj>
    <derivirana_varijabla naziv="DomainObject.Predmet.ProtustrankaIDrugi_1">STRUKOVNA UDRUGA PIROTEHNIČARA I DJELATNIKA U SUSTAVU RROTUMINSKOG DJELOVANJA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STRUKOVNA UDRUGA PIROTEHNIČARA I DJELATNIKA U SUSTAVU RROTUMINSKOG DJELOVANJA, OIB 71224856400, Dankovečka 1, 10000 Zagreb</izvorni_sadrzaj>
    <derivirana_varijabla naziv="DomainObject.Predmet.ProtustrankaIDrugiAdressOIB_1">STRUKOVNA UDRUGA PIROTEHNIČARA I DJELATNIKA U SUSTAVU RROTUMINSKOG DJELOVANJA, OIB 71224856400, Dankovečka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STRUKOVNA UDRUGA PIROTEHNIČARA I DJELATNIKA U SUSTAVU RROTUMINSKOG DJELOVANJA</item>
      <item>FINA Regionalni centar Zagreb</item>
    </izvorni_sadrzaj>
    <derivirana_varijabla naziv="DomainObject.Predmet.SudioniciListNaziv_1">
      <item>STRUKOVNA UDRUGA PIROTEHNIČARA I DJELATNIKA U SUSTAVU RROTUMINSKOG DJELOVANJA</item>
      <item>FINA Regionalni centar Zagreb</item>
    </derivirana_varijabla>
  </DomainObject.Predmet.SudioniciListNaziv>
  <DomainObject.Predmet.SudioniciListAdressOIB>
    <izvorni_sadrzaj>
      <item>STRUKOVNA UDRUGA PIROTEHNIČARA I DJELATNIKA U SUSTAVU RROTUMINSKOG DJELOVANJA, OIB 71224856400, Dankovečka 1,10000 Zagreb</item>
      <item>FINA Regionalni centar Zagreb, OIB 85821130368, Trg svibanjskih žrtava 1995. br. 1,10000 Zagreb</item>
    </izvorni_sadrzaj>
    <derivirana_varijabla naziv="DomainObject.Predmet.SudioniciListAdressOIB_1">
      <item>STRUKOVNA UDRUGA PIROTEHNIČARA I DJELATNIKA U SUSTAVU RROTUMINSKOG DJELOVANJA, OIB 71224856400, Dankovečka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71224856400</item>
      <item>, OIB 85821130368</item>
    </izvorni_sadrzaj>
    <derivirana_varijabla naziv="DomainObject.Predmet.SudioniciListNazivOIB_1">
      <item>, OIB 71224856400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36229-9A90-42C1-92D8-2FDB728EF1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384</properties:Words>
  <properties:Characters>2083</properties:Characters>
  <properties:Lines>180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2017-01-16T09:15:00Z</dcterms:created>
  <dc:creator>wsadmin</dc:creator>
  <cp:lastModifiedBy>Sanda Gučić</cp:lastModifiedBy>
  <cp:lastPrinted>2017-01-16T09:15:00Z</cp:lastPrinted>
  <dcterms:modified xmlns:xsi="http://www.w3.org/2001/XMLSchema-instance" xsi:type="dcterms:W3CDTF">2017-01-17T08:38:00Z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