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f8389" w14:paraId="2df8389" w:rsidRDefault="005C7C4C" w:rsidP="005C7C4C" w:rsidR="005C7C4C">
      <w:pPr>
        <w:pStyle w:val="Tijeloteksta"/>
        <w:outlineLvl w:val="0"/>
        <w15:collapsed w:val="false"/>
      </w:pPr>
      <w:bookmarkStart w:name="_GoBack" w:id="0"/>
      <w:bookmarkEnd w:id="0"/>
      <w:r>
        <w:t xml:space="preserve">   </w:t>
      </w:r>
      <w:r w:rsidR="00C77A8E">
        <w:rPr>
          <w:noProof/>
        </w:rPr>
        <w:t xml:space="preserve">       </w:t>
      </w:r>
      <w:r>
        <w:rPr>
          <w:noProof/>
        </w:rPr>
        <w:drawing>
          <wp:inline distR="0" distL="0" distB="0" distT="0">
            <wp:extent cy="866633" cx="566382"/>
            <wp:effectExtent b="0" r="571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1268" cx="569411"/>
                    </a:xfrm>
                    <a:prstGeom prst="rect">
                      <a:avLst/>
                    </a:prstGeom>
                    <a:noFill/>
                    <a:ln>
                      <a:noFill/>
                    </a:ln>
                  </pic:spPr>
                </pic:pic>
              </a:graphicData>
            </a:graphic>
          </wp:inline>
        </w:drawing>
      </w:r>
      <w:r w:rsidR="00CF464A">
        <w:t xml:space="preserve">                                                     </w:t>
      </w:r>
    </w:p>
    <w:p w:rsidRDefault="00780919" w:rsidP="00780919" w:rsidR="00780919">
      <w:pPr>
        <w:jc w:val="both"/>
      </w:pPr>
    </w:p>
    <w:p w:rsidRDefault="00912715" w:rsidP="00912715" w:rsidR="00912715">
      <w:pPr>
        <w:jc w:val="both"/>
      </w:pPr>
      <w:r>
        <w:t>REPUBLIKA HRVATSKA</w:t>
      </w:r>
    </w:p>
    <w:p w:rsidRDefault="00912715" w:rsidP="00912715" w:rsidR="00912715">
      <w:pPr>
        <w:jc w:val="both"/>
      </w:pPr>
      <w:r>
        <w:t xml:space="preserve">TRGOVAČKI SUD U ZAGREBU                                                               70. </w:t>
      </w:r>
      <w:r w:rsidR="00EB7002">
        <w:t>St-683</w:t>
      </w:r>
      <w:r w:rsidR="00AE4AF3">
        <w:t>/2018</w:t>
      </w:r>
    </w:p>
    <w:p w:rsidRDefault="00912715" w:rsidP="00912715" w:rsidR="00912715">
      <w:pPr>
        <w:jc w:val="both"/>
      </w:pPr>
      <w:r>
        <w:t>Amruševa 2/II</w:t>
      </w:r>
    </w:p>
    <w:p w:rsidRDefault="00912715" w:rsidP="00912715" w:rsidR="00912715">
      <w:pPr>
        <w:jc w:val="both"/>
      </w:pPr>
    </w:p>
    <w:p w:rsidRDefault="00912715" w:rsidP="00912715" w:rsidR="00912715">
      <w:pPr>
        <w:jc w:val="center"/>
      </w:pPr>
      <w:r>
        <w:t>R E P U B L I K A   H R V A T S K A</w:t>
      </w:r>
    </w:p>
    <w:p w:rsidRDefault="00912715" w:rsidP="00912715" w:rsidR="00912715">
      <w:pPr>
        <w:jc w:val="center"/>
      </w:pPr>
    </w:p>
    <w:p w:rsidRDefault="00912715" w:rsidP="00912715" w:rsidR="00912715">
      <w:pPr>
        <w:jc w:val="center"/>
      </w:pPr>
      <w:r>
        <w:t>R J E Š E NJ E</w:t>
      </w:r>
    </w:p>
    <w:p w:rsidRDefault="00912715" w:rsidP="00912715" w:rsidR="00912715">
      <w:pPr>
        <w:jc w:val="both"/>
      </w:pPr>
    </w:p>
    <w:p w:rsidRDefault="00AE4AF3" w:rsidP="00AE4AF3" w:rsidR="00AE4AF3" w:rsidRPr="00AE4AF3">
      <w:pPr>
        <w:jc w:val="both"/>
      </w:pPr>
      <w:r>
        <w:t>,</w:t>
      </w:r>
      <w:r w:rsidR="00EB7002" w:rsidRPr="00EB7002">
        <w:t xml:space="preserve"> Trgovački sud u Zagrebu, po sucu Maji Jurovicki, u stečajnom postupku u povodu prijedloga predlagatelja FINANCIJSKE AGENCIJE, Zagreb, Ulica grada Vukovara 70, OIB: 85821130368, za otvaranje stečajnog postupka nad dužnikom MAGIC TOUCH d.o.o. OIB: 13215156798, Zagreb, Dankovečka 117</w:t>
      </w:r>
      <w:r w:rsidR="00EB7002">
        <w:t>,</w:t>
      </w:r>
      <w:r>
        <w:t xml:space="preserve"> dana </w:t>
      </w:r>
      <w:r w:rsidR="0035704A">
        <w:t>10</w:t>
      </w:r>
      <w:r>
        <w:t>. srp</w:t>
      </w:r>
      <w:r w:rsidRPr="00AE4AF3">
        <w:t>nja 2018.</w:t>
      </w:r>
    </w:p>
    <w:p w:rsidRDefault="00912715" w:rsidP="00912715" w:rsidR="00912715" w:rsidRPr="000326E1">
      <w:pPr>
        <w:jc w:val="both"/>
      </w:pPr>
    </w:p>
    <w:p w:rsidRDefault="00C12410" w:rsidP="00D85CC6" w:rsidR="00C12410">
      <w:pPr>
        <w:jc w:val="center"/>
      </w:pPr>
      <w:r w:rsidRPr="006C5196">
        <w:t>r i j e š i o     j e</w:t>
      </w:r>
    </w:p>
    <w:p w:rsidRDefault="00DB441F" w:rsidP="00DB441F" w:rsidR="00DB441F" w:rsidRPr="006C5196">
      <w:pPr>
        <w:jc w:val="both"/>
      </w:pPr>
    </w:p>
    <w:p w:rsidRDefault="003F21F0" w:rsidP="003F21F0" w:rsidR="00987757">
      <w:pPr>
        <w:jc w:val="both"/>
      </w:pPr>
      <w:r>
        <w:t xml:space="preserve">I  </w:t>
      </w:r>
      <w:r w:rsidR="00DB441F">
        <w:t xml:space="preserve">Otvara se stečajni postupak nad dužnikom </w:t>
      </w:r>
      <w:r w:rsidR="00EB7002" w:rsidRPr="00EB7002">
        <w:t>MAGIC TOUCH d.o.o. OIB: 13215156798, Zagreb, Dankovečka 117</w:t>
      </w:r>
      <w:r w:rsidR="00987757">
        <w:t>.</w:t>
      </w:r>
    </w:p>
    <w:p w:rsidRDefault="00DB441F" w:rsidP="003F21F0" w:rsidR="005046AB">
      <w:pPr>
        <w:jc w:val="both"/>
      </w:pPr>
      <w:r>
        <w:t xml:space="preserve">Rješenje o otvaranju stečajnog postupka nad dužnikom istaknut je </w:t>
      </w:r>
      <w:r w:rsidR="00FE5C1B">
        <w:t xml:space="preserve">na </w:t>
      </w:r>
      <w:r>
        <w:t>mrežnoj stranici e-oglasn</w:t>
      </w:r>
      <w:r w:rsidR="00FE5C1B">
        <w:t>e</w:t>
      </w:r>
      <w:r>
        <w:t xml:space="preserve"> ploč</w:t>
      </w:r>
      <w:r w:rsidR="00FE5C1B">
        <w:t>e</w:t>
      </w:r>
      <w:r>
        <w:t xml:space="preserve"> Trgovačkog suda u Zagrebu </w:t>
      </w:r>
      <w:r w:rsidR="00DA687B">
        <w:t xml:space="preserve">dana </w:t>
      </w:r>
      <w:r w:rsidR="0035704A">
        <w:t xml:space="preserve">10. srpnja 2018. u 15,00 </w:t>
      </w:r>
      <w:r w:rsidR="006060B2">
        <w:t>sati</w:t>
      </w:r>
      <w:r w:rsidR="00A82154">
        <w:t>.</w:t>
      </w:r>
    </w:p>
    <w:p w:rsidRDefault="00E71B8C" w:rsidP="00BE19F1" w:rsidR="00E71B8C">
      <w:pPr>
        <w:jc w:val="both"/>
      </w:pPr>
    </w:p>
    <w:p w:rsidRDefault="00DB441F" w:rsidP="007C7596" w:rsidR="004113CE" w:rsidRPr="00E57CD2">
      <w:pPr>
        <w:jc w:val="both"/>
      </w:pPr>
      <w:r>
        <w:t xml:space="preserve">II. </w:t>
      </w:r>
      <w:r w:rsidR="00AA78A7">
        <w:t xml:space="preserve">  </w:t>
      </w:r>
      <w:r>
        <w:t>Za stečajnog upravitelja imenuje se</w:t>
      </w:r>
      <w:r w:rsidR="001B73F3">
        <w:t xml:space="preserve"> </w:t>
      </w:r>
      <w:r w:rsidR="00987757">
        <w:t xml:space="preserve">Vesna Stančić </w:t>
      </w:r>
      <w:r w:rsidR="001B73F3">
        <w:t xml:space="preserve">OIB: </w:t>
      </w:r>
      <w:r w:rsidR="00987757">
        <w:t>45477363422, Jelenje, Podkilavac 10, Dražice.</w:t>
      </w:r>
    </w:p>
    <w:p w:rsidRDefault="00833A14" w:rsidP="00833A14" w:rsidR="00833A14">
      <w:pPr>
        <w:jc w:val="both"/>
      </w:pPr>
    </w:p>
    <w:p w:rsidRDefault="00DB441F" w:rsidP="00152F9B" w:rsidR="003F21F0">
      <w:pPr>
        <w:jc w:val="both"/>
      </w:pPr>
      <w:r>
        <w:t xml:space="preserve">III. Zaključuje se stečajni postupak nad dužnikom </w:t>
      </w:r>
      <w:r w:rsidR="00987757" w:rsidRPr="00987757">
        <w:t>MAGIC TOUCH d.o.o. OIB: 13215156798, Zagreb, Dankovečka 117</w:t>
      </w:r>
      <w:r w:rsidR="00987757">
        <w:t>.</w:t>
      </w:r>
    </w:p>
    <w:p w:rsidRDefault="00987757" w:rsidP="00152F9B" w:rsidR="00987757">
      <w:pPr>
        <w:jc w:val="both"/>
        <w:rPr>
          <w:lang w:val="pt-BR"/>
        </w:rPr>
      </w:pPr>
    </w:p>
    <w:p w:rsidRDefault="00DB441F" w:rsidP="00152F9B" w:rsidR="00DB441F">
      <w:pPr>
        <w:jc w:val="both"/>
      </w:pPr>
      <w:r>
        <w:t xml:space="preserve">IV. </w:t>
      </w:r>
      <w:r w:rsidR="00AA78A7">
        <w:t xml:space="preserve"> </w:t>
      </w:r>
      <w:r>
        <w:t>Nastali troškovi podmirit će se iz Fonda za pokriće troškova stečajnog postupka koji se ne mogu namiriti iz imovine dužnika.</w:t>
      </w:r>
    </w:p>
    <w:p w:rsidRDefault="00AA78A7" w:rsidP="00152F9B" w:rsidR="00AA78A7">
      <w:pPr>
        <w:jc w:val="both"/>
      </w:pPr>
    </w:p>
    <w:p w:rsidRDefault="00DB441F" w:rsidP="00152F9B" w:rsidR="00DB441F">
      <w:pPr>
        <w:jc w:val="both"/>
      </w:pPr>
      <w:r>
        <w:t xml:space="preserve">V. </w:t>
      </w:r>
      <w:r w:rsidR="0049146C">
        <w:t xml:space="preserve">  </w:t>
      </w:r>
      <w:r>
        <w:t>Ovo rješenje objavljuje se na mrežnoj stranici e-oglasn</w:t>
      </w:r>
      <w:r w:rsidR="00B42A98">
        <w:t>e</w:t>
      </w:r>
      <w:r>
        <w:t xml:space="preserve"> ploč</w:t>
      </w:r>
      <w:r w:rsidR="00B42A98">
        <w:t>e</w:t>
      </w:r>
      <w:r>
        <w:t xml:space="preserve"> Trgovačkog suda u Zagrebu i dostavlja sudskom registru ovog suda radi brisanja dužnika iz registra.</w:t>
      </w:r>
    </w:p>
    <w:p w:rsidRDefault="00DB441F" w:rsidP="00DB441F" w:rsidR="00DB441F"/>
    <w:p w:rsidRDefault="00DB441F" w:rsidP="00AA78A7" w:rsidR="00DB441F">
      <w:pPr>
        <w:jc w:val="center"/>
      </w:pPr>
      <w:r>
        <w:t>Obrazloženje</w:t>
      </w:r>
    </w:p>
    <w:p w:rsidRDefault="00DB441F" w:rsidP="00DB441F" w:rsidR="00DB441F"/>
    <w:p w:rsidRDefault="00AA78A7" w:rsidP="00AA78A7" w:rsidR="000E4567">
      <w:pPr>
        <w:jc w:val="both"/>
      </w:pPr>
      <w:r>
        <w:t xml:space="preserve">        </w:t>
      </w:r>
      <w:r w:rsidR="00DB441F">
        <w:t>Financijska agencija, Regionalni centar Zagreb, podnijela je ovom sudu prijedlog za otvaranje stečajnog postupka nad</w:t>
      </w:r>
      <w:r w:rsidR="004E3FF4">
        <w:t xml:space="preserve"> dužnikom</w:t>
      </w:r>
      <w:r w:rsidR="000E4567" w:rsidRPr="000E4567">
        <w:t xml:space="preserve"> </w:t>
      </w:r>
      <w:r w:rsidR="004874E1" w:rsidRPr="004874E1">
        <w:t>MAGIC TOUCH d.o.o. OIB: 13215156798, Zagreb, Dankovečka 117</w:t>
      </w:r>
      <w:r w:rsidR="004874E1">
        <w:t xml:space="preserve">. </w:t>
      </w:r>
    </w:p>
    <w:p w:rsidRDefault="00AA78A7" w:rsidP="000E4567" w:rsidR="000E4567">
      <w:pPr>
        <w:jc w:val="both"/>
      </w:pPr>
      <w:r>
        <w:t xml:space="preserve">        </w:t>
      </w:r>
      <w:r w:rsidR="000E4567">
        <w:t>Prijedlog je podnesen na temelju čl. 110. st. 1. Stečajnog zakona („Narodne novine“ broj 71/15, dalje: SZ).</w:t>
      </w:r>
    </w:p>
    <w:p w:rsidRDefault="00CA6649" w:rsidP="00C1210B" w:rsidR="00C1210B" w:rsidRPr="00C1210B">
      <w:pPr>
        <w:jc w:val="both"/>
      </w:pPr>
      <w:r>
        <w:t xml:space="preserve">         </w:t>
      </w:r>
      <w:r w:rsidR="004874E1" w:rsidRPr="004874E1">
        <w:t xml:space="preserve">Financijska agencija, kao predlagatelj, navela je u prijedlogu za otvaranje stečajnog postupka kako dužnik na dan 06.03.2018. u Očevidniku redoslijeda osnova za plaćanje ima evidentirane neizvršene osnove za plaćanje u neprekinutom razdoblju od 120 dana, u ukupnom iznosu od 141.845,77 kn, kao i da dužnik ima 1 zaposlenika. S obzirom na to da predlagatelj vodi Očevidnik redoslijeda osnova za plaćanje, sud je prihvatio predlagateljeve </w:t>
      </w:r>
      <w:r w:rsidR="004874E1" w:rsidRPr="004874E1">
        <w:lastRenderedPageBreak/>
        <w:t>tvrdnje o neprekinutom razdoblju evidentiranih neizvršenih osnova za plaćanje koji su zavedeni u Očevidniku  redoslijeda osnova za plaćanje.</w:t>
      </w:r>
    </w:p>
    <w:p w:rsidRDefault="000E4567" w:rsidP="000E4567" w:rsidR="000E4567">
      <w:pPr>
        <w:jc w:val="both"/>
      </w:pPr>
      <w:r>
        <w:t xml:space="preserve">          Odredbom čl. 115. st. 1. SZ-a propisano je da sud na temelju prijedloga za otvaranje stečajnoga postupka donosi rješenje o pokretanju prethodnoga postupka radi utvrđivanja pretpostavki za otvaranje stečajnoga postupka (prethodni postupak).</w:t>
      </w:r>
    </w:p>
    <w:p w:rsidRDefault="000E4567" w:rsidP="000E4567" w:rsidR="000E4567">
      <w:pPr>
        <w:jc w:val="both"/>
      </w:pPr>
      <w:r>
        <w:t xml:space="preserve">           Sud je rješenjem </w:t>
      </w:r>
      <w:r w:rsidR="00E716C0">
        <w:t>od 09.04.2018</w:t>
      </w:r>
      <w:r w:rsidR="000A77E9">
        <w:t xml:space="preserve">. </w:t>
      </w:r>
      <w:r>
        <w:t>pokrenuo prethodni postupak nad dužnikom, a potom je održano  ročište radi očitovanja o prijedlogu za otvaranje stečajnog postupka. Zastu</w:t>
      </w:r>
      <w:r w:rsidR="004874E1">
        <w:t>pnici po zakonu dužnika nisu pristupili</w:t>
      </w:r>
      <w:r w:rsidR="009305E0">
        <w:t xml:space="preserve">  na navedeno ročište </w:t>
      </w:r>
      <w:r w:rsidR="004874E1">
        <w:t>i nisu postupili</w:t>
      </w:r>
      <w:r w:rsidR="009305E0">
        <w:t xml:space="preserve"> po rješenju od 09.04.2018.</w:t>
      </w:r>
    </w:p>
    <w:p w:rsidRDefault="000E4567" w:rsidP="000E4567" w:rsidR="00445594">
      <w:pPr>
        <w:jc w:val="both"/>
      </w:pPr>
      <w:r>
        <w:t xml:space="preserve">       </w:t>
      </w:r>
      <w:r w:rsidR="00E716C0">
        <w:t xml:space="preserve">    Uvidom u podnesak FINE od 12.04.2018</w:t>
      </w:r>
      <w:r>
        <w:t xml:space="preserve">. sud je </w:t>
      </w:r>
      <w:r w:rsidR="00445594">
        <w:t>utvrdio kako je dužnik na dan 06</w:t>
      </w:r>
      <w:r w:rsidR="00866D09">
        <w:t>.03.2018</w:t>
      </w:r>
      <w:r>
        <w:t xml:space="preserve">. u Očevidniku redoslijeda osnova za plaćanje imao neizvršene osnove za plaćanje u neprekinutom razdoblju </w:t>
      </w:r>
      <w:r w:rsidR="00445594">
        <w:t xml:space="preserve">od 120 dana u ukupnom iznosu od </w:t>
      </w:r>
      <w:r w:rsidR="00445594" w:rsidRPr="00445594">
        <w:t>141.845,77 kn</w:t>
      </w:r>
      <w:r w:rsidR="00445594">
        <w:t>.</w:t>
      </w:r>
    </w:p>
    <w:p w:rsidRDefault="000E4567" w:rsidP="000E4567" w:rsidR="000E4567">
      <w:pPr>
        <w:jc w:val="both"/>
      </w:pPr>
      <w:r>
        <w:t xml:space="preserve">          U konkretnom slučaju, sud je prihvatio predlagateljeve tvrdnje o neprekinutom razdoblju evidentiranih neizvršenih osnova za plaćanje koji su zavedeni u Očevidniku  redoslijeda osnova za plaćanje.</w:t>
      </w:r>
    </w:p>
    <w:p w:rsidRDefault="000E4567" w:rsidP="000E4567" w:rsidR="000E4567">
      <w:pPr>
        <w:jc w:val="both"/>
      </w:pPr>
      <w:r>
        <w:t xml:space="preserve">   </w:t>
      </w:r>
      <w:r w:rsidR="009305E0">
        <w:t xml:space="preserve">          Sud je rješenjem od 24.05</w:t>
      </w:r>
      <w:r w:rsidR="002261F5">
        <w:t>.2018</w:t>
      </w:r>
      <w:r>
        <w:t xml:space="preserve">. pozvao osobe koje imaju pravni interes za provedbom stečajnoga postupaka nad  dužnikom u roku 15 dana predujmiti iznos od 10.000,00 kn za pokriće troškova prethodnog i stečajnog postupka. Navedeno rješenje objavljeno je na mrežnoj stranici e-oglasna ploča Trgovačkog suda u Zagrebu </w:t>
      </w:r>
      <w:r w:rsidR="00263656" w:rsidRPr="00263656">
        <w:t xml:space="preserve">24.05.2018. </w:t>
      </w:r>
      <w:r>
        <w:t xml:space="preserve">       Vjerovnici nisu predujmili iznos od 10.000,00 kn za pokriće troškova prethodnog i stečajnog postupka. </w:t>
      </w:r>
    </w:p>
    <w:p w:rsidRDefault="000E4567" w:rsidP="000E4567" w:rsidR="000E4567">
      <w:pPr>
        <w:jc w:val="both"/>
      </w:pPr>
      <w:r>
        <w:t xml:space="preserve">             Prema odredbi čl. 5. st. 1. i 2. SZ-a, stečajni postupak se može otvoriti samo ako se utvrdi postojanje kojeg od zakonom predviđenih stečajnih razloga, a stečajni je razlog, u konkretnom slučaju, nesposobnost za plaćanje.</w:t>
      </w:r>
    </w:p>
    <w:p w:rsidRDefault="000E4567" w:rsidP="000E4567" w:rsidR="000E4567">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0E4567" w:rsidP="000E4567" w:rsidR="000E4567">
      <w:pPr>
        <w:jc w:val="both"/>
      </w:pPr>
      <w:r>
        <w:t xml:space="preserve">           Imajući u vidu navode zastupnika po zakonu dužnika, koji je rješenjem upozoren na pravne posljedice davanja netočnih ili nepotpunih podataka, obavijesti, izvješća,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p>
    <w:p w:rsidRDefault="000E4567" w:rsidP="000E4567" w:rsidR="000E4567">
      <w:pPr>
        <w:jc w:val="both"/>
      </w:pPr>
    </w:p>
    <w:p w:rsidRDefault="00302691" w:rsidP="00263656" w:rsidR="00A82154">
      <w:pPr>
        <w:jc w:val="center"/>
      </w:pPr>
      <w:r>
        <w:t>Zagreb, 10. srpnja 2018.</w:t>
      </w:r>
    </w:p>
    <w:p w:rsidRDefault="00A82154" w:rsidP="003256CA" w:rsidR="00A82154">
      <w:pPr>
        <w:jc w:val="right"/>
      </w:pPr>
    </w:p>
    <w:p w:rsidRDefault="00CA6649" w:rsidP="003256CA" w:rsidR="000E4567">
      <w:pPr>
        <w:jc w:val="right"/>
      </w:pPr>
      <w:r>
        <w:t>SUDAC:</w:t>
      </w:r>
    </w:p>
    <w:p w:rsidRDefault="000E4567" w:rsidP="00CA6649" w:rsidR="000E4567">
      <w:pPr>
        <w:jc w:val="right"/>
      </w:pPr>
      <w:r>
        <w:t xml:space="preserve"> Maja Jurovicki</w:t>
      </w:r>
      <w:r w:rsidR="000C436E">
        <w:t xml:space="preserve">, v.r. </w:t>
      </w:r>
    </w:p>
    <w:p w:rsidRDefault="00A82154" w:rsidP="000E4567" w:rsidR="00A82154">
      <w:pPr>
        <w:jc w:val="both"/>
      </w:pPr>
    </w:p>
    <w:p w:rsidRDefault="00A82154" w:rsidP="000E4567" w:rsidR="00A82154">
      <w:pPr>
        <w:jc w:val="both"/>
      </w:pPr>
    </w:p>
    <w:p w:rsidRDefault="000E4567" w:rsidP="000E4567" w:rsidR="000E4567">
      <w:pPr>
        <w:jc w:val="both"/>
      </w:pPr>
      <w:r>
        <w:t>UPUTA O PRAVNOM LIJEKU:</w:t>
      </w:r>
    </w:p>
    <w:p w:rsidRDefault="000E4567" w:rsidP="000E4567" w:rsidR="000E4567">
      <w:pPr>
        <w:jc w:val="both"/>
      </w:pPr>
      <w:r>
        <w:t xml:space="preserve">Protiv točke I i II ovog rješenja  žalbu može podnijeti osoba koja je bila zastupnik po zakonu </w:t>
      </w:r>
    </w:p>
    <w:p w:rsidRDefault="000E4567" w:rsidP="000E4567" w:rsidR="000E4567">
      <w:pPr>
        <w:jc w:val="both"/>
      </w:pPr>
      <w:r>
        <w:t xml:space="preserve">dužnika pravne osobe do dana nastupanja pravnih posljedica otvaranja stečajnog postupka. </w:t>
      </w:r>
    </w:p>
    <w:p w:rsidRDefault="00A82154" w:rsidP="000E4567" w:rsidR="00A82154">
      <w:pPr>
        <w:jc w:val="both"/>
      </w:pPr>
    </w:p>
    <w:p w:rsidRDefault="00A82154" w:rsidP="000E4567" w:rsidR="00A82154">
      <w:pPr>
        <w:jc w:val="both"/>
      </w:pPr>
    </w:p>
    <w:p w:rsidRDefault="00A82154" w:rsidP="000E4567" w:rsidR="00A82154">
      <w:pPr>
        <w:jc w:val="both"/>
      </w:pPr>
    </w:p>
    <w:p w:rsidRDefault="000E4567" w:rsidP="000E4567" w:rsidR="000E4567">
      <w:pPr>
        <w:jc w:val="both"/>
      </w:pPr>
      <w:r>
        <w:lastRenderedPageBreak/>
        <w:t>Protiv točke III i IV ovog rješenja može se izjaviti žalba. Žalba se podnosi ovom sudu u 2 primjerka za Visoki trgovački sud RH u roku od 8 dana, od dana dostave rješenja.</w:t>
      </w:r>
    </w:p>
    <w:p w:rsidRDefault="000E4567" w:rsidP="000E4567" w:rsidR="000E4567">
      <w:pPr>
        <w:jc w:val="both"/>
      </w:pPr>
    </w:p>
    <w:p w:rsidRDefault="000E4567" w:rsidP="000E4567" w:rsidR="000E4567">
      <w:pPr>
        <w:jc w:val="both"/>
      </w:pPr>
    </w:p>
    <w:p w:rsidRDefault="000C436E" w:rsidP="004F5146" w:rsidR="000C436E">
      <w:pPr>
        <w:jc w:val="right"/>
      </w:pPr>
      <w:r>
        <w:t>za točnost otpravka-ovlašteni službenik</w:t>
      </w:r>
    </w:p>
    <w:p w:rsidRDefault="000C436E" w:rsidP="004F5146" w:rsidR="000C436E">
      <w:pPr>
        <w:jc w:val="right"/>
      </w:pPr>
      <w:r>
        <w:t xml:space="preserve">Mirjana Gašparić </w:t>
      </w:r>
    </w:p>
    <w:p w:rsidRDefault="000E4567" w:rsidP="000E4567" w:rsidR="000E4567">
      <w:pPr>
        <w:jc w:val="both"/>
      </w:pPr>
    </w:p>
    <w:p w:rsidRDefault="00DB441F" w:rsidP="000E4567" w:rsidR="00DB441F">
      <w:pPr>
        <w:jc w:val="both"/>
      </w:pPr>
    </w:p>
    <w:p w:rsidRDefault="00C12410" w:rsidP="00C12410" w:rsidR="00C12410" w:rsidRPr="006C5196"/>
    <w:sectPr w:rsidSect="003402B9" w:rsidR="00C12410" w:rsidRPr="006C519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9738598"/>
      <w:docPartObj>
        <w:docPartGallery w:val="Page Numbers (Top of Page)"/>
        <w:docPartUnique/>
      </w:docPartObj>
    </w:sdtPr>
    <w:sdtEndPr/>
    <w:sdtContent>
      <w:p w:rsidRDefault="00FB1298" w:rsidP="003402B9" w:rsidR="003402B9">
        <w:pPr>
          <w:pStyle w:val="Zaglavlje"/>
          <w:jc w:val="right"/>
        </w:pPr>
        <w:r>
          <w:t xml:space="preserve">             </w:t>
        </w:r>
        <w:r w:rsidR="003402B9">
          <w:fldChar w:fldCharType="begin"/>
        </w:r>
        <w:r w:rsidR="003402B9">
          <w:instrText>PAGE   \* MERGEFORMAT</w:instrText>
        </w:r>
        <w:r w:rsidR="003402B9">
          <w:fldChar w:fldCharType="separate"/>
        </w:r>
        <w:r w:rsidR="000C436E">
          <w:rPr>
            <w:noProof/>
          </w:rPr>
          <w:t>3</w:t>
        </w:r>
        <w:r w:rsidR="003402B9">
          <w:fldChar w:fldCharType="end"/>
        </w:r>
        <w:r>
          <w:tab/>
          <w:t>70.St-</w:t>
        </w:r>
        <w:r w:rsidR="00445594">
          <w:t>683</w:t>
        </w:r>
        <w:r w:rsidR="003D592F">
          <w:t>/</w:t>
        </w:r>
        <w:r w:rsidR="003F21F0">
          <w:t>2018</w:t>
        </w:r>
        <w:r w:rsidR="003402B9">
          <w:t xml:space="preserve"> </w:t>
        </w:r>
      </w:p>
    </w:sdtContent>
  </w:sdt>
  <w:p w:rsidRDefault="003402B9" w:rsidR="003402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6A9573D"/>
    <w:multiLevelType w:val="hybridMultilevel"/>
    <w:tmpl w:val="A81A8D3C"/>
    <w:lvl w:tplc="419A0A9E"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
    <w:nsid w:val="4DAF6C81"/>
    <w:multiLevelType w:val="hybridMultilevel"/>
    <w:tmpl w:val="C7EC3E6A"/>
    <w:lvl w:tplc="4E94D8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590319F"/>
    <w:multiLevelType w:val="hybridMultilevel"/>
    <w:tmpl w:val="70BC7E90"/>
    <w:lvl w:tplc="18E09DE2" w:ilvl="0">
      <w:start w:val="1"/>
      <w:numFmt w:val="upperRoman"/>
      <w:lvlText w:val="%1."/>
      <w:lvlJc w:val="left"/>
      <w:pPr>
        <w:ind w:hanging="885" w:left="124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9F3A60"/>
    <w:multiLevelType w:val="hybridMultilevel"/>
    <w:tmpl w:val="19C85388"/>
    <w:lvl w:tplc="B100FA9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ocumentProtection w:enforcement="false" w:edit="readOnly"/>
  <w:defaultTabStop w:val="708"/>
  <w:hyphenationZone w:val="425"/>
  <w:characterSpacingControl w:val="doNotCompress"/>
  <w:hdrShapeDefaults>
    <o:shapedefaults v:ext="edit" spidmax="1034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247FE"/>
    <w:rsid w:val="000326E1"/>
    <w:rsid w:val="00087CA3"/>
    <w:rsid w:val="000A6636"/>
    <w:rsid w:val="000A77E9"/>
    <w:rsid w:val="000B4CD8"/>
    <w:rsid w:val="000C436E"/>
    <w:rsid w:val="000C5D82"/>
    <w:rsid w:val="000E1465"/>
    <w:rsid w:val="000E4567"/>
    <w:rsid w:val="000F3C79"/>
    <w:rsid w:val="00102A0F"/>
    <w:rsid w:val="001072E6"/>
    <w:rsid w:val="00127252"/>
    <w:rsid w:val="00127F6E"/>
    <w:rsid w:val="00144607"/>
    <w:rsid w:val="001519CE"/>
    <w:rsid w:val="00152F9B"/>
    <w:rsid w:val="001602A5"/>
    <w:rsid w:val="00191282"/>
    <w:rsid w:val="001A684C"/>
    <w:rsid w:val="001B73F3"/>
    <w:rsid w:val="001C38BA"/>
    <w:rsid w:val="002261F5"/>
    <w:rsid w:val="0023149C"/>
    <w:rsid w:val="00237B9E"/>
    <w:rsid w:val="00255162"/>
    <w:rsid w:val="00263656"/>
    <w:rsid w:val="00274B49"/>
    <w:rsid w:val="002916CE"/>
    <w:rsid w:val="00293025"/>
    <w:rsid w:val="002B0102"/>
    <w:rsid w:val="002D6894"/>
    <w:rsid w:val="002E2DB0"/>
    <w:rsid w:val="002E6E4E"/>
    <w:rsid w:val="00302691"/>
    <w:rsid w:val="003256CA"/>
    <w:rsid w:val="003338B7"/>
    <w:rsid w:val="003402B9"/>
    <w:rsid w:val="00347CA4"/>
    <w:rsid w:val="00351508"/>
    <w:rsid w:val="0035704A"/>
    <w:rsid w:val="00363447"/>
    <w:rsid w:val="00377738"/>
    <w:rsid w:val="00392E4D"/>
    <w:rsid w:val="003A3F9A"/>
    <w:rsid w:val="003A517E"/>
    <w:rsid w:val="003B27B4"/>
    <w:rsid w:val="003D592F"/>
    <w:rsid w:val="003E0E43"/>
    <w:rsid w:val="003E4392"/>
    <w:rsid w:val="003F21F0"/>
    <w:rsid w:val="003F712D"/>
    <w:rsid w:val="00410190"/>
    <w:rsid w:val="004113CE"/>
    <w:rsid w:val="00411459"/>
    <w:rsid w:val="004150C9"/>
    <w:rsid w:val="004200BD"/>
    <w:rsid w:val="00435A44"/>
    <w:rsid w:val="00435EF2"/>
    <w:rsid w:val="0044106C"/>
    <w:rsid w:val="00441A09"/>
    <w:rsid w:val="00445594"/>
    <w:rsid w:val="00451F6F"/>
    <w:rsid w:val="00454A5A"/>
    <w:rsid w:val="004621DA"/>
    <w:rsid w:val="00471353"/>
    <w:rsid w:val="00475B50"/>
    <w:rsid w:val="00476076"/>
    <w:rsid w:val="004874E1"/>
    <w:rsid w:val="0049146C"/>
    <w:rsid w:val="00491C7B"/>
    <w:rsid w:val="00493D9C"/>
    <w:rsid w:val="00496768"/>
    <w:rsid w:val="004C5B58"/>
    <w:rsid w:val="004D34E6"/>
    <w:rsid w:val="004D3BF3"/>
    <w:rsid w:val="004D67B3"/>
    <w:rsid w:val="004E278E"/>
    <w:rsid w:val="004E3FF4"/>
    <w:rsid w:val="004E7FF6"/>
    <w:rsid w:val="004F057C"/>
    <w:rsid w:val="004F25DE"/>
    <w:rsid w:val="005046AB"/>
    <w:rsid w:val="00505DE6"/>
    <w:rsid w:val="005168AB"/>
    <w:rsid w:val="00516ED0"/>
    <w:rsid w:val="005224DC"/>
    <w:rsid w:val="00533D8F"/>
    <w:rsid w:val="00543D7E"/>
    <w:rsid w:val="005448EA"/>
    <w:rsid w:val="00555EEF"/>
    <w:rsid w:val="00561931"/>
    <w:rsid w:val="00575A62"/>
    <w:rsid w:val="0059076B"/>
    <w:rsid w:val="005966D9"/>
    <w:rsid w:val="005A7F3D"/>
    <w:rsid w:val="005B6D46"/>
    <w:rsid w:val="005C1600"/>
    <w:rsid w:val="005C2E60"/>
    <w:rsid w:val="005C7C4C"/>
    <w:rsid w:val="005D3DE4"/>
    <w:rsid w:val="005E50D0"/>
    <w:rsid w:val="005F7440"/>
    <w:rsid w:val="00603A21"/>
    <w:rsid w:val="006060B2"/>
    <w:rsid w:val="00616F59"/>
    <w:rsid w:val="00665971"/>
    <w:rsid w:val="006671E6"/>
    <w:rsid w:val="00682D9E"/>
    <w:rsid w:val="006A2246"/>
    <w:rsid w:val="006A3354"/>
    <w:rsid w:val="006A6354"/>
    <w:rsid w:val="006B10DF"/>
    <w:rsid w:val="006C3CCF"/>
    <w:rsid w:val="006C5196"/>
    <w:rsid w:val="00704D10"/>
    <w:rsid w:val="00705E40"/>
    <w:rsid w:val="00726A2E"/>
    <w:rsid w:val="007717BA"/>
    <w:rsid w:val="00780919"/>
    <w:rsid w:val="007C2112"/>
    <w:rsid w:val="007C7596"/>
    <w:rsid w:val="007E0378"/>
    <w:rsid w:val="007E0DC8"/>
    <w:rsid w:val="007E349A"/>
    <w:rsid w:val="007F652C"/>
    <w:rsid w:val="00801605"/>
    <w:rsid w:val="00810257"/>
    <w:rsid w:val="00811710"/>
    <w:rsid w:val="00820DD9"/>
    <w:rsid w:val="00822C8A"/>
    <w:rsid w:val="0082423D"/>
    <w:rsid w:val="00833A14"/>
    <w:rsid w:val="008527B2"/>
    <w:rsid w:val="00866D09"/>
    <w:rsid w:val="008A306D"/>
    <w:rsid w:val="008C661C"/>
    <w:rsid w:val="008E127C"/>
    <w:rsid w:val="008E59F9"/>
    <w:rsid w:val="00910DEA"/>
    <w:rsid w:val="00912715"/>
    <w:rsid w:val="009305E0"/>
    <w:rsid w:val="00937188"/>
    <w:rsid w:val="00963A54"/>
    <w:rsid w:val="00976D9E"/>
    <w:rsid w:val="00987757"/>
    <w:rsid w:val="00997388"/>
    <w:rsid w:val="009A72F1"/>
    <w:rsid w:val="009B54BC"/>
    <w:rsid w:val="009B7AB6"/>
    <w:rsid w:val="009C6B90"/>
    <w:rsid w:val="009C6FF1"/>
    <w:rsid w:val="009E23BB"/>
    <w:rsid w:val="009E4E4C"/>
    <w:rsid w:val="009F1F7C"/>
    <w:rsid w:val="00A05D6C"/>
    <w:rsid w:val="00A22B7B"/>
    <w:rsid w:val="00A2463E"/>
    <w:rsid w:val="00A618D3"/>
    <w:rsid w:val="00A67262"/>
    <w:rsid w:val="00A75AF9"/>
    <w:rsid w:val="00A82154"/>
    <w:rsid w:val="00AA0442"/>
    <w:rsid w:val="00AA78A7"/>
    <w:rsid w:val="00AD35E7"/>
    <w:rsid w:val="00AE0E35"/>
    <w:rsid w:val="00AE4AF3"/>
    <w:rsid w:val="00AE7439"/>
    <w:rsid w:val="00B03FD5"/>
    <w:rsid w:val="00B06231"/>
    <w:rsid w:val="00B143AE"/>
    <w:rsid w:val="00B221D4"/>
    <w:rsid w:val="00B22DAB"/>
    <w:rsid w:val="00B42A98"/>
    <w:rsid w:val="00B46603"/>
    <w:rsid w:val="00B7682A"/>
    <w:rsid w:val="00B8024A"/>
    <w:rsid w:val="00BB2CC0"/>
    <w:rsid w:val="00BC2DA8"/>
    <w:rsid w:val="00BD17D3"/>
    <w:rsid w:val="00BD7D99"/>
    <w:rsid w:val="00BE07A7"/>
    <w:rsid w:val="00BE19F1"/>
    <w:rsid w:val="00BF1D4D"/>
    <w:rsid w:val="00C10F61"/>
    <w:rsid w:val="00C1210B"/>
    <w:rsid w:val="00C12410"/>
    <w:rsid w:val="00C12C33"/>
    <w:rsid w:val="00C14AB7"/>
    <w:rsid w:val="00C20C7B"/>
    <w:rsid w:val="00C221D6"/>
    <w:rsid w:val="00C3505F"/>
    <w:rsid w:val="00C42F9C"/>
    <w:rsid w:val="00C47008"/>
    <w:rsid w:val="00C66603"/>
    <w:rsid w:val="00C755A1"/>
    <w:rsid w:val="00C77A8E"/>
    <w:rsid w:val="00C87437"/>
    <w:rsid w:val="00C94123"/>
    <w:rsid w:val="00C960FC"/>
    <w:rsid w:val="00CA4E71"/>
    <w:rsid w:val="00CA6649"/>
    <w:rsid w:val="00CA7052"/>
    <w:rsid w:val="00CB0B29"/>
    <w:rsid w:val="00CB46CE"/>
    <w:rsid w:val="00CD11DE"/>
    <w:rsid w:val="00CF2A99"/>
    <w:rsid w:val="00CF464A"/>
    <w:rsid w:val="00D067DD"/>
    <w:rsid w:val="00D10768"/>
    <w:rsid w:val="00D1734F"/>
    <w:rsid w:val="00D26467"/>
    <w:rsid w:val="00D63665"/>
    <w:rsid w:val="00D71FFD"/>
    <w:rsid w:val="00D85CC6"/>
    <w:rsid w:val="00DA687B"/>
    <w:rsid w:val="00DA6DB6"/>
    <w:rsid w:val="00DB1188"/>
    <w:rsid w:val="00DB441F"/>
    <w:rsid w:val="00DD2E8C"/>
    <w:rsid w:val="00E02AE0"/>
    <w:rsid w:val="00E337EC"/>
    <w:rsid w:val="00E4038E"/>
    <w:rsid w:val="00E46026"/>
    <w:rsid w:val="00E57CD2"/>
    <w:rsid w:val="00E63E36"/>
    <w:rsid w:val="00E716C0"/>
    <w:rsid w:val="00E71B8C"/>
    <w:rsid w:val="00E72D2A"/>
    <w:rsid w:val="00E75D7C"/>
    <w:rsid w:val="00E860BE"/>
    <w:rsid w:val="00E86299"/>
    <w:rsid w:val="00E9459F"/>
    <w:rsid w:val="00E96A51"/>
    <w:rsid w:val="00EA3A9B"/>
    <w:rsid w:val="00EA457B"/>
    <w:rsid w:val="00EA6A84"/>
    <w:rsid w:val="00EA6D31"/>
    <w:rsid w:val="00EB19D2"/>
    <w:rsid w:val="00EB2CFA"/>
    <w:rsid w:val="00EB51F8"/>
    <w:rsid w:val="00EB7002"/>
    <w:rsid w:val="00F41E27"/>
    <w:rsid w:val="00F42D40"/>
    <w:rsid w:val="00F51E11"/>
    <w:rsid w:val="00F57935"/>
    <w:rsid w:val="00F61CF3"/>
    <w:rsid w:val="00F730AC"/>
    <w:rsid w:val="00F874AD"/>
    <w:rsid w:val="00F9309D"/>
    <w:rsid w:val="00FA31EB"/>
    <w:rsid w:val="00FB1298"/>
    <w:rsid w:val="00FB2EBB"/>
    <w:rsid w:val="00FB6933"/>
    <w:rsid w:val="00FD048D"/>
    <w:rsid w:val="00FE530E"/>
    <w:rsid w:val="00FE5C1B"/>
    <w:rsid w:val="00FE63E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3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uiPriority w:val="99"/>
    <w:rsid w:val="003E0E43"/>
    <w:pPr>
      <w:tabs>
        <w:tab w:pos="4536" w:val="center"/>
        <w:tab w:pos="9072" w:val="right"/>
      </w:tabs>
    </w:pPr>
  </w:style>
  <w:style w:customStyle="true" w:styleId="ZaglavljeChar" w:type="character">
    <w:name w:val="Zaglavlje Char"/>
    <w:basedOn w:val="Zadanifontodlomka"/>
    <w:link w:val="Zaglavlje"/>
    <w:uiPriority w:val="99"/>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801605"/>
    <w:rPr>
      <w:color w:val="808080"/>
      <w:bdr w:space="0" w:sz="0" w:color="auto" w:val="none"/>
      <w:shd w:fill="auto" w:color="auto" w:val="clear"/>
    </w:rPr>
  </w:style>
  <w:style w:customStyle="true" w:styleId="eSPISCCParagraphDefaultFont" w:type="character">
    <w:name w:val="eSPIS_CC_Paragraph Default Font"/>
    <w:basedOn w:val="Zadanifontodlomka"/>
    <w:rsid w:val="008016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1605"/>
    <w:rPr>
      <w:bdr w:space="0" w:sz="0" w:color="auto" w:val="none"/>
      <w:shd w:fill="FFFFCC" w:color="auto" w:val="clear"/>
      <w:lang w:val="hr-HR"/>
    </w:rPr>
  </w:style>
  <w:style w:customStyle="true" w:styleId="PozadinaSvijetloCrvena" w:type="character">
    <w:name w:val="Pozadina_SvijetloCrvena"/>
    <w:basedOn w:val="eSPISCCParagraphDefaultFont"/>
    <w:rsid w:val="008016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160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337EC"/>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uiPriority w:val="99"/>
    <w:rsid w:val="003E0E43"/>
    <w:pPr>
      <w:tabs>
        <w:tab w:pos="4536" w:val="center"/>
        <w:tab w:pos="9072" w:val="right"/>
      </w:tabs>
    </w:pPr>
  </w:style>
  <w:style w:customStyle="1" w:styleId="ZaglavljeChar" w:type="character">
    <w:name w:val="Zaglavlje Char"/>
    <w:basedOn w:val="Zadanifontodlomka"/>
    <w:link w:val="Zaglavlje"/>
    <w:uiPriority w:val="99"/>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801605"/>
    <w:rPr>
      <w:color w:val="808080"/>
      <w:bdr w:color="auto" w:space="0" w:sz="0" w:val="none"/>
      <w:shd w:color="auto" w:fill="auto" w:val="clear"/>
    </w:rPr>
  </w:style>
  <w:style w:customStyle="1" w:styleId="eSPISCCParagraphDefaultFont" w:type="character">
    <w:name w:val="eSPIS_CC_Paragraph Default Font"/>
    <w:basedOn w:val="Zadanifontodlomka"/>
    <w:rsid w:val="008016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1605"/>
    <w:rPr>
      <w:bdr w:color="auto" w:space="0" w:sz="0" w:val="none"/>
      <w:shd w:color="auto" w:fill="FFFFCC" w:val="clear"/>
      <w:lang w:val="hr-HR"/>
    </w:rPr>
  </w:style>
  <w:style w:customStyle="1" w:styleId="PozadinaSvijetloCrvena" w:type="character">
    <w:name w:val="Pozadina_SvijetloCrvena"/>
    <w:basedOn w:val="eSPISCCParagraphDefaultFont"/>
    <w:rsid w:val="008016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160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337EC"/>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St-683/2018</izvorni_sadrzaj>
    <derivirana_varijabla naziv="DomainObject.Predmet.OznakaBroj_1">St-683/2018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MAGIC TOUCH d.o.o.</izvorni_sadrzaj>
    <derivirana_varijabla naziv="DomainObject.Predmet.ProtustrankaFormated_1">  MAGIC TOUCH d.o.o.</derivirana_varijabla>
  </DomainObject.Predmet.ProtustrankaFormated>
  <DomainObject.Predmet.ProtustrankaFormatedOIB>
    <izvorni_sadrzaj>  MAGIC TOUCH d.o.o., OIB 13215156798</izvorni_sadrzaj>
    <derivirana_varijabla naziv="DomainObject.Predmet.ProtustrankaFormatedOIB_1">  MAGIC TOUCH d.o.o., OIB 13215156798</derivirana_varijabla>
  </DomainObject.Predmet.ProtustrankaFormatedOIB>
  <DomainObject.Predmet.ProtustrankaFormatedWithAdress>
    <izvorni_sadrzaj> MAGIC TOUCH d.o.o., Dankovečka 117, 10000 Zagreb</izvorni_sadrzaj>
    <derivirana_varijabla naziv="DomainObject.Predmet.ProtustrankaFormatedWithAdress_1"> MAGIC TOUCH d.o.o., Dankovečka 117, 10000 Zagreb</derivirana_varijabla>
  </DomainObject.Predmet.ProtustrankaFormatedWithAdress>
  <DomainObject.Predmet.ProtustrankaFormatedWithAdressOIB>
    <izvorni_sadrzaj> MAGIC TOUCH d.o.o., OIB 13215156798, Dankovečka 117, 10000 Zagreb</izvorni_sadrzaj>
    <derivirana_varijabla naziv="DomainObject.Predmet.ProtustrankaFormatedWithAdressOIB_1"> MAGIC TOUCH d.o.o., OIB 13215156798, Dankovečka 117, 10000 Zagreb</derivirana_varijabla>
  </DomainObject.Predmet.ProtustrankaFormatedWithAdressOIB>
  <DomainObject.Predmet.ProtustrankaWithAdress>
    <izvorni_sadrzaj>MAGIC TOUCH d.o.o. Dankovečka 117, 10000 Zagreb</izvorni_sadrzaj>
    <derivirana_varijabla naziv="DomainObject.Predmet.ProtustrankaWithAdress_1">MAGIC TOUCH d.o.o. Dankovečka 117, 10000 Zagreb</derivirana_varijabla>
  </DomainObject.Predmet.ProtustrankaWithAdress>
  <DomainObject.Predmet.ProtustrankaWithAdressOIB>
    <izvorni_sadrzaj>MAGIC TOUCH d.o.o., OIB 13215156798, Dankovečka 117, 10000 Zagreb</izvorni_sadrzaj>
    <derivirana_varijabla naziv="DomainObject.Predmet.ProtustrankaWithAdressOIB_1">MAGIC TOUCH d.o.o., OIB 13215156798, Dankovečka 117, 10000 Zagreb</derivirana_varijabla>
  </DomainObject.Predmet.ProtustrankaWithAdressOIB>
  <DomainObject.Predmet.ProtustrankaNazivFormated>
    <izvorni_sadrzaj>MAGIC TOUCH d.o.o.</izvorni_sadrzaj>
    <derivirana_varijabla naziv="DomainObject.Predmet.ProtustrankaNazivFormated_1">MAGIC TOUCH d.o.o.</derivirana_varijabla>
  </DomainObject.Predmet.ProtustrankaNazivFormated>
  <DomainObject.Predmet.ProtustrankaNazivFormatedOIB>
    <izvorni_sadrzaj>MAGIC TOUCH d.o.o., OIB 13215156798</izvorni_sadrzaj>
    <derivirana_varijabla naziv="DomainObject.Predmet.ProtustrankaNazivFormatedOIB_1">MAGIC TOUCH d.o.o., OIB 13215156798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Guberac; Vjekoslav Mioković; Mirko Đurđević</izvorni_sadrzaj>
    <derivirana_varijabla naziv="DomainObject.Predmet.StrankaFormated_1">  FINA Regionalni centar Zagreb; Pero Guberac; Vjekoslav Mioković; Mirko Đurđević</derivirana_varijabla>
  </DomainObject.Predmet.StrankaFormated>
  <DomainObject.Predmet.StrankaFormatedOIB>
    <izvorni_sadrzaj>  FINA Regionalni centar Zagreb, OIB 85821130368; Pero Guberac, OIB 52477313789; Vjekoslav Mioković, OIB 12736929366; Mirko Đurđević, OIB 26973352445</izvorni_sadrzaj>
    <derivirana_varijabla naziv="DomainObject.Predmet.StrankaFormatedOIB_1">  FINA Regionalni centar Zagreb, OIB 85821130368; Pero Guberac, OIB 52477313789; Vjekoslav Mioković, OIB 12736929366; Mirko Đurđević, OIB 26973352445</derivirana_varijabla>
  </DomainObject.Predmet.StrankaFormatedOIB>
  <DomainObject.Predmet.StrankaFormatedWithAdress>
    <izvorni_sadrzaj> FINA Regionalni centar Zagreb, Trg svibanjskih žrtava 1995. 1, 10000 Zagreb; Pero Guberac, Vinkovačkih Žrtava 83, 35000 Slavonski Brod; Vjekoslav Mioković, Domobranska 12, 35000 Slavonski Brod; Mirko Đurđević, Šime I Kate Marukić 2a, 35000 Slavonski Brod</izvorni_sadrzaj>
    <derivirana_varijabla naziv="DomainObject.Predmet.StrankaFormatedWithAdress_1"> FINA Regionalni centar Zagreb, Trg svibanjskih žrtava 1995. 1, 10000 Zagreb; Pero Guberac, Vinkovačkih Žrtava 83, 35000 Slavonski Brod; Vjekoslav Mioković, Domobranska 12, 35000 Slavonski Brod; Mirko Đurđević, Šime I Kate Marukić 2a, 35000 Slavonski Brod</derivirana_varijabla>
  </DomainObject.Predmet.StrankaFormatedWithAdress>
  <DomainObject.Predmet.StrankaFormatedWithAdressOIB>
    <izvorni_sadrzaj> FINA Regionalni centar Zagreb, OIB 85821130368, Trg svibanjskih žrtava 1995. 1, 10000 Zagreb; Pero Guberac, OIB 52477313789, Vinkovačkih Žrtava 83, 35000 Slavonski Brod; Vjekoslav Mioković, OIB 12736929366, Domobranska 12, 35000 Slavonski Brod; Mirko Đurđević, OIB 26973352445, Šime I Kate Marukić 2a, 35000 Slavonski Brod</izvorni_sadrzaj>
    <derivirana_varijabla naziv="DomainObject.Predmet.StrankaFormatedWithAdressOIB_1"> FINA Regionalni centar Zagreb, OIB 85821130368, Trg svibanjskih žrtava 1995. 1, 10000 Zagreb; Pero Guberac, OIB 52477313789, Vinkovačkih Žrtava 83, 35000 Slavonski Brod; Vjekoslav Mioković, OIB 12736929366, Domobranska 12, 35000 Slavonski Brod; Mirko Đurđević, OIB 26973352445, Šime I Kate Marukić 2a, 35000 Slavonski Brod</derivirana_varijabla>
  </DomainObject.Predmet.StrankaFormatedWithAdressOIB>
  <DomainObject.Predmet.StrankaWithAdress>
    <izvorni_sadrzaj>FINA Regionalni centar Zagreb Trg svibanjskih žrtava 1995. 1,10000 Zagreb,Pero Guberac Vinkovačkih Žrtava 83,35000 Slavonski Brod,Vjekoslav Mioković Domobranska 12,35000 Slavonski Brod,Mirko Đurđević Šime I Kate Marukić 2a,35000 Slavonski Brod</izvorni_sadrzaj>
    <derivirana_varijabla naziv="DomainObject.Predmet.StrankaWithAdress_1">FINA Regionalni centar Zagreb Trg svibanjskih žrtava 1995. 1,10000 Zagreb,Pero Guberac Vinkovačkih Žrtava 83,35000 Slavonski Brod,Vjekoslav Mioković Domobranska 12,35000 Slavonski Brod,Mirko Đurđević Šime I Kate Marukić 2a,35000 Slavonski Brod</derivirana_varijabla>
  </DomainObject.Predmet.StrankaWithAdress>
  <DomainObject.Predmet.StrankaWithAdressOIB>
    <izvorni_sadrzaj>FINA Regionalni centar Zagreb, OIB 85821130368, Trg svibanjskih žrtava 1995. 1,10000 Zagreb,Pero Guberac, OIB 52477313789, Vinkovačkih Žrtava 83,35000 Slavonski Brod,Vjekoslav Mioković, OIB 12736929366, Domobranska 12,35000 Slavonski Brod,Mirko Đurđević, OIB 26973352445, Šime I Kate Marukić 2a,35000 Slavonski Brod</izvorni_sadrzaj>
    <derivirana_varijabla naziv="DomainObject.Predmet.StrankaWithAdressOIB_1">FINA Regionalni centar Zagreb, OIB 85821130368, Trg svibanjskih žrtava 1995. 1,10000 Zagreb,Pero Guberac, OIB 52477313789, Vinkovačkih Žrtava 83,35000 Slavonski Brod,Vjekoslav Mioković, OIB 12736929366, Domobranska 12,35000 Slavonski Brod,Mirko Đurđević, OIB 26973352445, Šime I Kate Marukić 2a,35000 Slavonski Brod</derivirana_varijabla>
  </DomainObject.Predmet.StrankaWithAdressOIB>
  <DomainObject.Predmet.StrankaNazivFormated>
    <izvorni_sadrzaj>FINA Regionalni centar Zagreb,Pero Guberac,Vjekoslav Mioković,Mirko Đurđević</izvorni_sadrzaj>
    <derivirana_varijabla naziv="DomainObject.Predmet.StrankaNazivFormated_1">FINA Regionalni centar Zagreb,Pero Guberac,Vjekoslav Mioković,Mirko Đurđević</derivirana_varijabla>
  </DomainObject.Predmet.StrankaNazivFormated>
  <DomainObject.Predmet.StrankaNazivFormatedOIB>
    <izvorni_sadrzaj>FINA Regionalni centar Zagreb, OIB 85821130368,Pero Guberac, OIB 52477313789,Vjekoslav Mioković, OIB 12736929366,Mirko Đurđević, OIB 26973352445</izvorni_sadrzaj>
    <derivirana_varijabla naziv="DomainObject.Predmet.StrankaNazivFormatedOIB_1">FINA Regionalni centar Zagreb, OIB 85821130368,Pero Guberac, OIB 52477313789,Vjekoslav Mioković, OIB 12736929366,Mirko Đurđević, OIB 26973352445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Pero Guberac</item>
      <item>Vjekoslav Mioković</item>
      <item>Mirko Đurđević</item>
    </izvorni_sadrzaj>
    <derivirana_varijabla naziv="DomainObject.Predmet.StrankaListFormated_1">
      <item>FINA Regionalni centar Zagreb</item>
      <item>Pero Guberac</item>
      <item>Vjekoslav Mioković</item>
      <item>Mirko Đurđević</item>
    </derivirana_varijabla>
  </DomainObject.Predmet.StrankaListFormated>
  <DomainObject.Predmet.StrankaListFormatedOIB>
    <izvorni_sadrzaj>
      <item>FINA Regionalni centar Zagreb, OIB 85821130368</item>
      <item>Pero Guberac, OIB 52477313789</item>
      <item>Vjekoslav Mioković, OIB 12736929366</item>
      <item>Mirko Đurđević, OIB 26973352445</item>
    </izvorni_sadrzaj>
    <derivirana_varijabla naziv="DomainObject.Predmet.StrankaListFormatedOIB_1">
      <item>FINA Regionalni centar Zagreb, OIB 85821130368</item>
      <item>Pero Guberac, OIB 52477313789</item>
      <item>Vjekoslav Mioković, OIB 12736929366</item>
      <item>Mirko Đurđević, OIB 26973352445</item>
    </derivirana_varijabla>
  </DomainObject.Predmet.StrankaListFormatedOIB>
  <DomainObject.Predmet.StrankaListFormatedWithAdress>
    <izvorni_sadrzaj>
      <item>FINA Regionalni centar Zagreb, Trg svibanjskih žrtava 1995. 1, 10000 Zagreb</item>
      <item>Pero Guberac, Vinkovačkih Žrtava 83, 35000 Slavonski Brod</item>
      <item>Vjekoslav Mioković, Domobranska 12, 35000 Slavonski Brod</item>
      <item>Mirko Đurđević, Šime I Kate Marukić 2a, 35000 Slavonski Brod</item>
    </izvorni_sadrzaj>
    <derivirana_varijabla naziv="DomainObject.Predmet.StrankaListFormatedWithAdress_1">
      <item>FINA Regionalni centar Zagreb, Trg svibanjskih žrtava 1995. 1, 10000 Zagreb</item>
      <item>Pero Guberac, Vinkovačkih Žrtava 83, 35000 Slavonski Brod</item>
      <item>Vjekoslav Mioković, Domobranska 12, 35000 Slavonski Brod</item>
      <item>Mirko Đurđević, Šime I Kate Marukić 2a, 35000 Slavonski Brod</item>
    </derivirana_varijabla>
  </DomainObject.Predmet.StrankaListFormatedWithAdress>
  <DomainObject.Predmet.StrankaListFormatedWithAdressOIB>
    <izvorni_sadrzaj>
      <item>FINA Regionalni centar Zagreb, OIB 85821130368, Trg svibanjskih žrtava 1995. 1, 10000 Zagreb</item>
      <item>Pero Guberac, OIB 52477313789, Vinkovačkih Žrtava 83, 35000 Slavonski Brod</item>
      <item>Vjekoslav Mioković, OIB 12736929366, Domobranska 12, 35000 Slavonski Brod</item>
      <item>Mirko Đurđević, OIB 26973352445, Šime I Kate Marukić 2a, 35000 Slavonski Brod</item>
    </izvorni_sadrzaj>
    <derivirana_varijabla naziv="DomainObject.Predmet.StrankaListFormatedWithAdressOIB_1">
      <item>FINA Regionalni centar Zagreb, OIB 85821130368, Trg svibanjskih žrtava 1995. 1, 10000 Zagreb</item>
      <item>Pero Guberac, OIB 52477313789, Vinkovačkih Žrtava 83, 35000 Slavonski Brod</item>
      <item>Vjekoslav Mioković, OIB 12736929366, Domobranska 12, 35000 Slavonski Brod</item>
      <item>Mirko Đurđević, OIB 26973352445, Šime I Kate Marukić 2a, 35000 Slavonski Brod</item>
    </derivirana_varijabla>
  </DomainObject.Predmet.StrankaListFormatedWithAdressOIB>
  <DomainObject.Predmet.StrankaListNazivFormated>
    <izvorni_sadrzaj>
      <item>FINA Regionalni centar Zagreb</item>
      <item>Pero Guberac</item>
      <item>Vjekoslav Mioković</item>
      <item>Mirko Đurđević</item>
    </izvorni_sadrzaj>
    <derivirana_varijabla naziv="DomainObject.Predmet.StrankaListNazivFormated_1">
      <item>FINA Regionalni centar Zagreb</item>
      <item>Pero Guberac</item>
      <item>Vjekoslav Mioković</item>
      <item>Mirko Đurđević</item>
    </derivirana_varijabla>
  </DomainObject.Predmet.StrankaListNazivFormated>
  <DomainObject.Predmet.StrankaListNazivFormatedOIB>
    <izvorni_sadrzaj>
      <item>FINA Regionalni centar Zagreb, OIB 85821130368</item>
      <item>Pero Guberac, OIB 52477313789</item>
      <item>Vjekoslav Mioković, OIB 12736929366</item>
      <item>Mirko Đurđević, OIB 26973352445</item>
    </izvorni_sadrzaj>
    <derivirana_varijabla naziv="DomainObject.Predmet.StrankaListNazivFormatedOIB_1">
      <item>FINA Regionalni centar Zagreb, OIB 85821130368</item>
      <item>Pero Guberac, OIB 52477313789</item>
      <item>Vjekoslav Mioković, OIB 12736929366</item>
      <item>Mirko Đurđević, OIB 26973352445</item>
    </derivirana_varijabla>
  </DomainObject.Predmet.StrankaListNazivFormatedOIB>
  <DomainObject.Predmet.ProtuStrankaListFormated>
    <izvorni_sadrzaj>
      <item>MAGIC TOUCH d.o.o.</item>
    </izvorni_sadrzaj>
    <derivirana_varijabla naziv="DomainObject.Predmet.ProtuStrankaListFormated_1">
      <item>MAGIC TOUCH d.o.o.</item>
    </derivirana_varijabla>
  </DomainObject.Predmet.ProtuStrankaListFormated>
  <DomainObject.Predmet.ProtuStrankaListFormatedOIB>
    <izvorni_sadrzaj>
      <item>MAGIC TOUCH d.o.o., OIB 13215156798</item>
    </izvorni_sadrzaj>
    <derivirana_varijabla naziv="DomainObject.Predmet.ProtuStrankaListFormatedOIB_1">
      <item>MAGIC TOUCH d.o.o., OIB 13215156798</item>
    </derivirana_varijabla>
  </DomainObject.Predmet.ProtuStrankaListFormatedOIB>
  <DomainObject.Predmet.ProtuStrankaListFormatedWithAdress>
    <izvorni_sadrzaj>
      <item>MAGIC TOUCH d.o.o., Dankovečka 117, 10000 Zagreb</item>
    </izvorni_sadrzaj>
    <derivirana_varijabla naziv="DomainObject.Predmet.ProtuStrankaListFormatedWithAdress_1">
      <item>MAGIC TOUCH d.o.o., Dankovečka 117, 10000 Zagreb</item>
    </derivirana_varijabla>
  </DomainObject.Predmet.ProtuStrankaListFormatedWithAdress>
  <DomainObject.Predmet.ProtuStrankaListFormatedWithAdressOIB>
    <izvorni_sadrzaj>
      <item>MAGIC TOUCH d.o.o., OIB 13215156798, Dankovečka 117, 10000 Zagreb</item>
    </izvorni_sadrzaj>
    <derivirana_varijabla naziv="DomainObject.Predmet.ProtuStrankaListFormatedWithAdressOIB_1">
      <item>MAGIC TOUCH d.o.o., OIB 13215156798, Dankovečka 117, 10000 Zagreb</item>
    </derivirana_varijabla>
  </DomainObject.Predmet.ProtuStrankaListFormatedWithAdressOIB>
  <DomainObject.Predmet.ProtuStrankaListNazivFormated>
    <izvorni_sadrzaj>
      <item>MAGIC TOUCH d.o.o.</item>
    </izvorni_sadrzaj>
    <derivirana_varijabla naziv="DomainObject.Predmet.ProtuStrankaListNazivFormated_1">
      <item>MAGIC TOUCH d.o.o.</item>
    </derivirana_varijabla>
  </DomainObject.Predmet.ProtuStrankaListNazivFormated>
  <DomainObject.Predmet.ProtuStrankaListNazivFormatedOIB>
    <izvorni_sadrzaj>
      <item>MAGIC TOUCH d.o.o., OIB 13215156798</item>
    </izvorni_sadrzaj>
    <derivirana_varijabla naziv="DomainObject.Predmet.ProtuStrankaListNazivFormatedOIB_1">
      <item>MAGIC TOUCH d.o.o., OIB 13215156798</item>
    </derivirana_varijabla>
  </DomainObject.Predmet.ProtuStrankaListNazivFormatedOIB>
  <DomainObject.Predmet.OstaliListFormated>
    <izvorni_sadrzaj>
      <item>PERO GUBERAC</item>
      <item>Vjekoslav Mioković</item>
      <item>Mirko Đurđević</item>
    </izvorni_sadrzaj>
    <derivirana_varijabla naziv="DomainObject.Predmet.OstaliListFormated_1">
      <item>PERO GUBERAC</item>
      <item>Vjekoslav Mioković</item>
      <item>Mirko Đurđević</item>
    </derivirana_varijabla>
  </DomainObject.Predmet.OstaliListFormated>
  <DomainObject.Predmet.OstaliListFormatedOIB>
    <izvorni_sadrzaj>
      <item>PERO GUBERAC, OIB 52477313789</item>
      <item>Vjekoslav Mioković, OIB 12736929366</item>
      <item>Mirko Đurđević, OIB 26973352445</item>
    </izvorni_sadrzaj>
    <derivirana_varijabla naziv="DomainObject.Predmet.OstaliListFormatedOIB_1">
      <item>PERO GUBERAC, OIB 52477313789</item>
      <item>Vjekoslav Mioković, OIB 12736929366</item>
      <item>Mirko Đurđević, OIB 26973352445</item>
    </derivirana_varijabla>
  </DomainObject.Predmet.OstaliListFormatedOIB>
  <DomainObject.Predmet.OstaliListFormatedWithAdress>
    <izvorni_sadrzaj>
      <item>PERO GUBERAC, Vinkovačkih žrtava 83, 35000 Slavonski Brod</item>
      <item>Vjekoslav Mioković, Domobranska 12, 35000 Slavonski Brod</item>
      <item>Mirko Đurđević, Šime I Kate Marukić 2a, 35000 Slavonski Brod</item>
    </izvorni_sadrzaj>
    <derivirana_varijabla naziv="DomainObject.Predmet.OstaliListFormatedWithAdress_1">
      <item>PERO GUBERAC, Vinkovačkih žrtava 83, 35000 Slavonski Brod</item>
      <item>Vjekoslav Mioković, Domobranska 12, 35000 Slavonski Brod</item>
      <item>Mirko Đurđević, Šime I Kate Marukić 2a, 35000 Slavonski Brod</item>
    </derivirana_varijabla>
  </DomainObject.Predmet.OstaliListFormatedWithAdress>
  <DomainObject.Predmet.OstaliListFormatedWithAdressOIB>
    <izvorni_sadrzaj>
      <item>PERO GUBERAC, OIB 52477313789, Vinkovačkih žrtava 83, 35000 Slavonski Brod</item>
      <item>Vjekoslav Mioković, OIB 12736929366, Domobranska 12, 35000 Slavonski Brod</item>
      <item>Mirko Đurđević, OIB 26973352445, Šime I Kate Marukić 2a, 35000 Slavonski Brod</item>
    </izvorni_sadrzaj>
    <derivirana_varijabla naziv="DomainObject.Predmet.OstaliListFormatedWithAdressOIB_1">
      <item>PERO GUBERAC, OIB 52477313789, Vinkovačkih žrtava 83, 35000 Slavonski Brod</item>
      <item>Vjekoslav Mioković, OIB 12736929366, Domobranska 12, 35000 Slavonski Brod</item>
      <item>Mirko Đurđević, OIB 26973352445, Šime I Kate Marukić 2a, 35000 Slavonski Brod</item>
    </derivirana_varijabla>
  </DomainObject.Predmet.OstaliListFormatedWithAdressOIB>
  <DomainObject.Predmet.OstaliListNazivFormated>
    <izvorni_sadrzaj>
      <item>PERO GUBERAC</item>
      <item>Vjekoslav Mioković</item>
      <item>Mirko Đurđević</item>
    </izvorni_sadrzaj>
    <derivirana_varijabla naziv="DomainObject.Predmet.OstaliListNazivFormated_1">
      <item>PERO GUBERAC</item>
      <item>Vjekoslav Mioković</item>
      <item>Mirko Đurđević</item>
    </derivirana_varijabla>
  </DomainObject.Predmet.OstaliListNazivFormated>
  <DomainObject.Predmet.OstaliListNazivFormatedOIB>
    <izvorni_sadrzaj>
      <item>PERO GUBERAC, OIB 52477313789</item>
      <item>Vjekoslav Mioković, OIB 12736929366</item>
      <item>Mirko Đurđević, OIB 26973352445</item>
    </izvorni_sadrzaj>
    <derivirana_varijabla naziv="DomainObject.Predmet.OstaliListNazivFormatedOIB_1">
      <item>PERO GUBERAC, OIB 52477313789</item>
      <item>Vjekoslav Mioković, OIB 12736929366</item>
      <item>Mirko Đurđević, OIB 26973352445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MAGIC TOUCH d.o.o.</izvorni_sadrzaj>
    <derivirana_varijabla naziv="DomainObject.Predmet.ProtustrankaIDrugi_1">MAGIC TOUCH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MAGIC TOUCH d.o.o., OIB 13215156798, Dankovečka 117, 10000 Zagreb</izvorni_sadrzaj>
    <derivirana_varijabla naziv="DomainObject.Predmet.ProtustrankaIDrugiAdressOIB_1">MAGIC TOUCH d.o.o., OIB 13215156798, Dankovečka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MAGIC TOUCH d.o.o.</item>
      <item>Pero Guberac</item>
      <item>Vjekoslav Mioković</item>
      <item>Mirko Đurđević</item>
      <item>PERO GUBERAC</item>
      <item>Vjekoslav Mioković</item>
      <item>Mirko Đurđević</item>
    </izvorni_sadrzaj>
    <derivirana_varijabla naziv="DomainObject.Predmet.SudioniciListNaziv_1">
      <item>FINA Regionalni centar Zagreb</item>
      <item>MAGIC TOUCH d.o.o.</item>
      <item>Pero Guberac</item>
      <item>Vjekoslav Mioković</item>
      <item>Mirko Đurđević</item>
      <item>PERO GUBERAC</item>
      <item>Vjekoslav Mioković</item>
      <item>Mirko Đurđević</item>
    </derivirana_varijabla>
  </DomainObject.Predmet.SudioniciListNaziv>
  <DomainObject.Predmet.SudioniciListAdressOIB>
    <izvorni_sadrzaj>
      <item>FINA Regionalni centar Zagreb, OIB 85821130368, Trg svibanjskih žrtava 1995. 1,10000 Zagreb</item>
      <item>MAGIC TOUCH d.o.o., OIB 13215156798, Dankovečka 117,10000 Zagreb</item>
      <item>Pero Guberac, OIB 52477313789, Vinkovačkih Žrtava 83,35000 Slavonski Brod</item>
      <item>Vjekoslav Mioković, OIB 12736929366, Domobranska 12,35000 Slavonski Brod</item>
      <item>Mirko Đurđević, OIB 26973352445, Šime I Kate Marukić 2a,35000 Slavonski Brod</item>
      <item>PERO GUBERAC, OIB 52477313789, Vinkovačkih žrtava 83,35000 Slavonski Brod</item>
      <item>Vjekoslav Mioković, OIB 12736929366, Domobranska 12,35000 Slavonski Brod</item>
      <item>Mirko Đurđević, OIB 26973352445, Šime I Kate Marukić 2a,35000 Slavonski Brod</item>
    </izvorni_sadrzaj>
    <derivirana_varijabla naziv="DomainObject.Predmet.SudioniciListAdressOIB_1">
      <item>FINA Regionalni centar Zagreb, OIB 85821130368, Trg svibanjskih žrtava 1995. 1,10000 Zagreb</item>
      <item>MAGIC TOUCH d.o.o., OIB 13215156798, Dankovečka 117,10000 Zagreb</item>
      <item>Pero Guberac, OIB 52477313789, Vinkovačkih Žrtava 83,35000 Slavonski Brod</item>
      <item>Vjekoslav Mioković, OIB 12736929366, Domobranska 12,35000 Slavonski Brod</item>
      <item>Mirko Đurđević, OIB 26973352445, Šime I Kate Marukić 2a,35000 Slavonski Brod</item>
      <item>PERO GUBERAC, OIB 52477313789, Vinkovačkih žrtava 83,35000 Slavonski Brod</item>
      <item>Vjekoslav Mioković, OIB 12736929366, Domobranska 12,35000 Slavonski Brod</item>
      <item>Mirko Đurđević, OIB 26973352445, Šime I Kate Marukić 2a,35000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13215156798</item>
      <item>, OIB 52477313789</item>
      <item>, OIB 12736929366</item>
      <item>, OIB 26973352445</item>
      <item>, OIB 52477313789</item>
      <item>, OIB 12736929366</item>
      <item>, OIB 26973352445</item>
    </izvorni_sadrzaj>
    <derivirana_varijabla naziv="DomainObject.Predmet.SudioniciListNazivOIB_1">
      <item>, OIB 85821130368</item>
      <item>, OIB 13215156798</item>
      <item>, OIB 52477313789</item>
      <item>, OIB 12736929366</item>
      <item>, OIB 26973352445</item>
      <item>, OIB 52477313789</item>
      <item>, OIB 12736929366</item>
      <item>, OIB 26973352445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217BE0-E616-4F5D-87E5-C6921A5AFA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815</properties:Words>
  <properties:Characters>4564</properties:Characters>
  <properties:Lines>104</properties:Lines>
  <properties:Paragraphs>34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2018-07-09T05:46:00Z</dcterms:created>
  <dc:creator>gzubak</dc:creator>
  <cp:lastModifiedBy>Mirjana Gašparić</cp:lastModifiedBy>
  <cp:lastPrinted>2018-07-10T08:04:00Z</cp:lastPrinted>
  <dcterms:modified xmlns:xsi="http://www.w3.org/2001/XMLSchema-instance" xsi:type="dcterms:W3CDTF">2018-07-10T08:04:00Z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(St-683-18 OTVORI  ZAKLJUČI - čl. 110. STANČIĆ.docx)</vt:lpwstr>
  </prop:property>
  <prop:property name="CC_coloring" pid="4" fmtid="{D5CDD505-2E9C-101B-9397-08002B2CF9AE}">
    <vt:bool>false</vt:bool>
  </prop:property>
  <prop:property name="BrojStranica" pid="5" fmtid="{D5CDD505-2E9C-101B-9397-08002B2CF9AE}">
    <vt:i4>3</vt:i4>
  </prop:property>
</prop:Properties>
</file>