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0e79" w14:paraId="cb60e79" w:rsidRDefault="00D53AE1" w:rsidP="00910611" w:rsidR="00D53AE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3AE1" w:rsidP="00910611" w:rsidR="00D53AE1">
      <w:r>
        <w:rPr>
          <w:rFonts w:eastAsia="MS Mincho"/>
        </w:rPr>
        <w:t>REPUBLIKA HRVATSKA</w:t>
      </w:r>
    </w:p>
    <w:p w:rsidRDefault="00D53AE1" w:rsidP="00910611" w:rsidR="00D53AE1">
      <w:r>
        <w:rPr>
          <w:rFonts w:eastAsia="MS Mincho"/>
        </w:rPr>
        <w:t>TRGOVAČKI SUD U RIJECI</w:t>
      </w:r>
    </w:p>
    <w:p w:rsidRDefault="00D53AE1" w:rsidP="00D53AE1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>
      <w:pPr>
        <w:jc w:val="center"/>
      </w:pPr>
    </w:p>
    <w:p w:rsidRDefault="00916646" w:rsidP="00B64D87" w:rsidR="00916646" w:rsidRPr="00EA4322">
      <w:pPr>
        <w:jc w:val="center"/>
      </w:pPr>
    </w:p>
    <w:p w:rsidRDefault="008C6010" w:rsidP="008C6010" w:rsidR="008C6010" w:rsidRPr="008C6010">
      <w:pPr>
        <w:jc w:val="both"/>
      </w:pPr>
      <w:r w:rsidRPr="008C6010">
        <w:tab/>
        <w:t xml:space="preserve">Trgovački sud u Rijeci, po stečajnom sucu Veri Jelenović, u stečajnom postupku nad dužnikom </w:t>
      </w:r>
      <w:r w:rsidRPr="008C6010">
        <w:rPr>
          <w:bCs/>
        </w:rPr>
        <w:t>O. G. I. OPATIJA</w:t>
      </w:r>
      <w:r w:rsidRPr="008C6010">
        <w:t xml:space="preserve"> društvo s ograničenom odgovornošću za turizam, građevinarstvo i usluge u stečaju Pobri, Evićev Put 11, OIB 48611792764</w:t>
      </w:r>
      <w:r w:rsidRPr="008C6010">
        <w:rPr>
          <w:bCs/>
        </w:rPr>
        <w:t>,</w:t>
      </w:r>
      <w:r w:rsidRPr="008C6010">
        <w:t xml:space="preserve"> dana </w:t>
      </w:r>
      <w:r w:rsidR="003977A6">
        <w:t xml:space="preserve">4. studenoga </w:t>
      </w:r>
      <w:r w:rsidR="004E5EB0">
        <w:t>2016</w:t>
      </w:r>
      <w:r w:rsidRPr="008C6010">
        <w:t>.godine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8C6010">
        <w:t>Zdravka Ružića</w:t>
      </w:r>
      <w:r w:rsidR="008C6010" w:rsidRPr="00AC1696">
        <w:t xml:space="preserve">, Čavle, </w:t>
      </w:r>
      <w:r w:rsidR="008C6010">
        <w:t>Čavle 43</w:t>
      </w:r>
      <w:r w:rsidR="008C6010" w:rsidRPr="00AC1696">
        <w:t>, OIB</w:t>
      </w:r>
      <w:r w:rsidR="008C6010">
        <w:rPr>
          <w:b/>
        </w:rPr>
        <w:t xml:space="preserve"> </w:t>
      </w:r>
      <w:r w:rsidR="008C6010" w:rsidRPr="004B5C31">
        <w:t>78501117495</w:t>
      </w:r>
      <w:r w:rsidR="008C6010">
        <w:t xml:space="preserve"> </w:t>
      </w:r>
      <w:r w:rsidR="003F18B5" w:rsidRPr="00EA4322">
        <w:t>za period od</w:t>
      </w:r>
      <w:r w:rsidR="00DC2112" w:rsidRPr="00EA4322">
        <w:t xml:space="preserve"> </w:t>
      </w:r>
      <w:r w:rsidR="00B605D0">
        <w:t>1. kolovoza</w:t>
      </w:r>
      <w:r w:rsidR="003F18B5" w:rsidRPr="00EA4322">
        <w:t xml:space="preserve"> </w:t>
      </w:r>
      <w:r w:rsidR="00DC2112" w:rsidRPr="00EA4322">
        <w:t xml:space="preserve">do </w:t>
      </w:r>
      <w:r w:rsidR="00F73D1F">
        <w:t xml:space="preserve">31. </w:t>
      </w:r>
      <w:r w:rsidR="00B605D0">
        <w:t>listopada</w:t>
      </w:r>
      <w:r w:rsidR="00F73D1F">
        <w:t xml:space="preserve">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3977A6">
        <w:t>342,00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3977A6">
        <w:rPr>
          <w:bCs/>
        </w:rPr>
        <w:t>3. studenoga</w:t>
      </w:r>
      <w:r w:rsidR="00FB181D" w:rsidRPr="00EA4322">
        <w:rPr>
          <w:bCs/>
        </w:rPr>
        <w:t xml:space="preserve"> 201</w:t>
      </w:r>
      <w:r w:rsidR="004E5EB0">
        <w:rPr>
          <w:bCs/>
        </w:rPr>
        <w:t>6</w:t>
      </w:r>
      <w:r w:rsidRPr="00EA4322">
        <w:rPr>
          <w:bCs/>
        </w:rPr>
        <w:t>. godine podni</w:t>
      </w:r>
      <w:r w:rsidR="008C6010">
        <w:rPr>
          <w:bCs/>
        </w:rPr>
        <w:t>o</w:t>
      </w:r>
      <w:r w:rsidRPr="00EA4322">
        <w:rPr>
          <w:bCs/>
        </w:rPr>
        <w:t xml:space="preserve"> zahtjev za naknadu stvarnih troškova u iznosu od </w:t>
      </w:r>
      <w:r w:rsidR="003977A6">
        <w:t>342,00</w:t>
      </w:r>
      <w:r w:rsidR="003977A6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3977A6">
        <w:t>1. kolovoza</w:t>
      </w:r>
      <w:r w:rsidR="003977A6" w:rsidRPr="00EA4322">
        <w:t xml:space="preserve"> do </w:t>
      </w:r>
      <w:r w:rsidR="003977A6">
        <w:t>31. listopada</w:t>
      </w:r>
      <w:r w:rsidR="00671ED5">
        <w:t xml:space="preserve"> 2016</w:t>
      </w:r>
      <w:r w:rsidR="00671ED5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</w:t>
      </w:r>
      <w:r w:rsidR="00F1351E">
        <w:rPr>
          <w:bCs/>
        </w:rPr>
        <w:t>prijevoz osobnim automobilom, troškov</w:t>
      </w:r>
      <w:r w:rsidR="004E5EB0">
        <w:rPr>
          <w:bCs/>
        </w:rPr>
        <w:t>e</w:t>
      </w:r>
      <w:r w:rsidR="00F1351E">
        <w:rPr>
          <w:bCs/>
        </w:rPr>
        <w:t xml:space="preserve"> cestarine i parkiranja radi obavljanja poslova stečajnog upravitelja i dostave dokumentacije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4322" w:rsidRPr="00EA4322">
        <w:t>specifikaciju</w:t>
      </w:r>
      <w:r w:rsidR="00F1351E">
        <w:t xml:space="preserve"> po danima </w:t>
      </w:r>
      <w:r w:rsidR="00EA4322" w:rsidRPr="00EA4322">
        <w:t xml:space="preserve">(list </w:t>
      </w:r>
      <w:r w:rsidR="003977A6">
        <w:t>780</w:t>
      </w:r>
      <w:r w:rsidR="00EA4322" w:rsidRPr="00EA4322">
        <w:t xml:space="preserve"> spisa), </w:t>
      </w:r>
      <w:r w:rsidR="00F1351E">
        <w:t xml:space="preserve">račune za </w:t>
      </w:r>
      <w:r w:rsidR="004E5EB0">
        <w:t xml:space="preserve">parkirnu naknadu </w:t>
      </w:r>
      <w:r w:rsidR="00F1351E">
        <w:t xml:space="preserve">(list </w:t>
      </w:r>
      <w:r w:rsidR="003977A6">
        <w:t>782</w:t>
      </w:r>
      <w:r w:rsidR="00F1351E">
        <w:t xml:space="preserve"> spisa</w:t>
      </w:r>
      <w:r w:rsidR="00EA4322" w:rsidRPr="00EA4322">
        <w:t xml:space="preserve">), </w:t>
      </w:r>
      <w:r w:rsidR="00F1351E">
        <w:t xml:space="preserve">te preglede transakcija za korisničku pretplatu broj 007400031337-ENC </w:t>
      </w:r>
      <w:r w:rsidR="00671ED5">
        <w:t>PRETPLATA ZA I. KATEGORIJU</w:t>
      </w:r>
      <w:r w:rsidR="00EA4322" w:rsidRPr="00EA4322">
        <w:t xml:space="preserve"> (list </w:t>
      </w:r>
      <w:r w:rsidR="003977A6">
        <w:t>781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1351E" w:rsidRPr="00EA4322">
        <w:t xml:space="preserve">za period od </w:t>
      </w:r>
      <w:r w:rsidR="003977A6">
        <w:t>1. kolovoza</w:t>
      </w:r>
      <w:r w:rsidR="003977A6" w:rsidRPr="00EA4322">
        <w:t xml:space="preserve"> do </w:t>
      </w:r>
      <w:r w:rsidR="003977A6">
        <w:t>31. listopada 2016</w:t>
      </w:r>
      <w:r w:rsidR="003977A6" w:rsidRPr="00EA4322">
        <w:t xml:space="preserve">. godine u iznosu od </w:t>
      </w:r>
      <w:r w:rsidR="003977A6">
        <w:t>342,00</w:t>
      </w:r>
      <w:r w:rsidR="003977A6" w:rsidRPr="00EA4322">
        <w:t xml:space="preserve"> kn</w:t>
      </w:r>
      <w:r w:rsidR="00F1351E" w:rsidRPr="00EA4322">
        <w:t xml:space="preserve">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3977A6">
        <w:t xml:space="preserve">4. studenoga </w:t>
      </w:r>
      <w:r w:rsidR="004E5EB0">
        <w:rPr>
          <w:bCs/>
        </w:rPr>
        <w:t>2016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>
      <w:pPr>
        <w:jc w:val="both"/>
      </w:pPr>
    </w:p>
    <w:p w:rsidRDefault="003977A6" w:rsidP="00B64D87" w:rsidR="003977A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3977A6">
        <w:t xml:space="preserve">4. studenoga </w:t>
      </w:r>
      <w:r w:rsidR="004E5EB0">
        <w:t>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786" w:rsidR="00A76786">
      <w:r>
        <w:separator/>
      </w:r>
    </w:p>
  </w:endnote>
  <w:endnote w:id="0" w:type="continuationSeparator">
    <w:p w:rsidRDefault="00A76786" w:rsidR="00A76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A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786" w:rsidR="00A76786">
      <w:r>
        <w:separator/>
      </w:r>
    </w:p>
  </w:footnote>
  <w:footnote w:id="0" w:type="continuationSeparator">
    <w:p w:rsidRDefault="00A76786" w:rsidR="00A76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C6010">
      <w:t>533/2013</w:t>
    </w:r>
    <w:r w:rsidR="00916646">
      <w:t>-148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977A6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5EB0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BF8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4598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ED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5788E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C6010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6646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2E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76786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5D0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3AE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615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51E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D1F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D53A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A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A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A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A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D53A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A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A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A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A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326</properties:Words>
  <properties:Characters>1625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2016-11-04T13:18:00Z</dcterms:created>
  <dc:creator>korlevicd</dc:creator>
  <cp:lastModifiedBy>Danijela Fumić</cp:lastModifiedBy>
  <cp:lastPrinted>2016-11-04T13:21:00Z</cp:lastPrinted>
  <dcterms:modified xmlns:xsi="http://www.w3.org/2001/XMLSchema-instance" xsi:type="dcterms:W3CDTF">2016-11-04T13:21:00Z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