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c6cf" w14:paraId="77bc6cf" w:rsidRDefault="00AE649C" w:rsidP="00DA68CF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DA68CF" w:rsidP="00DA68CF" w:rsidR="00DA68CF">
      <w:pPr>
        <w:spacing w:after="0"/>
      </w:pPr>
      <w:r>
        <w:t>REPUBLIKA HRVATSKA</w:t>
      </w:r>
    </w:p>
    <w:p w:rsidRDefault="00DA68CF" w:rsidP="00DA68CF" w:rsidR="00DA68CF">
      <w:pPr>
        <w:spacing w:after="0"/>
      </w:pPr>
      <w:r>
        <w:t>Trgovački sud u Varaždinu</w:t>
      </w:r>
    </w:p>
    <w:p w:rsidRDefault="00DA68CF" w:rsidP="00DA68CF" w:rsidR="0071688E">
      <w:pPr>
        <w:spacing w:after="0"/>
      </w:pPr>
      <w:r>
        <w:t>Varaždin, Braće Radić br. 2.</w:t>
      </w:r>
      <w:r w:rsidR="00395FBE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pStyle w:val="SudNaziv"/>
        <w:ind w:firstLine="708"/>
        <w:jc w:val="both"/>
        <w:rPr>
          <w:b w:val="false"/>
        </w:rPr>
      </w:pPr>
      <w:r>
        <w:rPr>
          <w:b w:val="false"/>
        </w:rPr>
        <w:t>TRGOVAČKI SUD U VARAŽDINU, po sucu toga suda Hugu Wedemeyeru, u stečajnom postupku nad stečajnim dužnikom VIKOCOMMERCE d.o.o. „u stečaju“, iz Varaždina, Pavleka Miškine br. 57, MBS: 070003343, OIB: 64821583409, kojeg zastupa stečajni upravitelj Marija Domijan, dipl. oec., iz Preloga, Sajmišna br. 8, povodom prijedloga stečajnog upravit</w:t>
      </w:r>
      <w:r>
        <w:rPr>
          <w:b w:val="false"/>
        </w:rPr>
        <w:t>elja, izvan ročišta 17. veljače</w:t>
      </w:r>
      <w:r>
        <w:rPr>
          <w:b w:val="false"/>
        </w:rPr>
        <w:t xml:space="preserve"> 2016. godine, donio je slijedeći</w:t>
      </w: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  <w:jc w:val="center"/>
      </w:pPr>
      <w:r>
        <w:t>Z  A  K  LJ  U  Č  A  K</w:t>
      </w:r>
    </w:p>
    <w:p w:rsidRDefault="00DA68CF" w:rsidP="00DA68CF" w:rsidR="00DA68CF">
      <w:pPr>
        <w:spacing w:after="0"/>
        <w:jc w:val="center"/>
        <w:rPr>
          <w:b/>
        </w:rPr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  <w:ind w:firstLine="708"/>
        <w:jc w:val="both"/>
      </w:pPr>
      <w:r>
        <w:t xml:space="preserve">I/ Temeljem rješenja o prodaji ovoga suda od 21. srpnja 2015. godine, poslovni broj 6 St-540/11-109 određuje se prodaja u stečajnom postupku nekretnine u vlasništvu stečajnog dužnika, uz odgovarajuću primjenu pravila o ovrsi na nekretninama, i to: </w:t>
      </w:r>
    </w:p>
    <w:p w:rsidRDefault="00DA68CF" w:rsidP="00DA68CF" w:rsidR="00DA68CF">
      <w:pPr>
        <w:spacing w:after="0"/>
        <w:ind w:firstLine="708"/>
        <w:jc w:val="both"/>
      </w:pPr>
    </w:p>
    <w:p w:rsidRDefault="00DA68CF" w:rsidP="00DA68CF" w:rsidR="00DA68CF">
      <w:pPr>
        <w:pStyle w:val="NormaleSPIS"/>
        <w:spacing w:after="0"/>
        <w:ind w:firstLine="0"/>
        <w:rPr>
          <w:noProof/>
        </w:rPr>
      </w:pPr>
      <w:r>
        <w:rPr>
          <w:noProof/>
        </w:rPr>
        <w:t>-nekretnina upisana u z.k. ul. 4435, poduložak 37 k.o. Krnica, kčbr. 2383/21 Hotel „Mendula“, odmaralište podul. 1 do 57, etažno vlasništvo s određenim omjerima, etaža 18/1000 s kojim je povezano pravo vlasništva na poseban dio na stubištu II, a predstavlja apartman broj 19 na trećoj etaži koji se sastoji od ulaznog prostora, kupaonice, prostora za spavanje, boravak s kuhinjom, loggie, ukupne površine 37,30 m2, prodajne vrijednosti nekretnine u iznosu od 228.200,00 kuna (slovima: dvijestodvadesetosamtisućadvijesto kuna).</w:t>
      </w:r>
    </w:p>
    <w:p w:rsidRDefault="00DA68CF" w:rsidP="00DA68CF" w:rsidR="00DA68CF">
      <w:pPr>
        <w:spacing w:after="0"/>
        <w:ind w:firstLine="708"/>
        <w:jc w:val="both"/>
      </w:pPr>
    </w:p>
    <w:p w:rsidRDefault="00DA68CF" w:rsidP="00DA68CF" w:rsidR="00DA68CF">
      <w:pPr>
        <w:spacing w:after="0"/>
        <w:ind w:firstLine="708"/>
        <w:rPr>
          <w:b/>
        </w:rPr>
      </w:pPr>
      <w:r>
        <w:t>II/</w:t>
      </w:r>
      <w:r>
        <w:rPr>
          <w:b/>
        </w:rPr>
        <w:t xml:space="preserve">  </w:t>
      </w:r>
      <w:r>
        <w:t>Način prodaje :</w:t>
      </w: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  <w:ind w:firstLine="708"/>
        <w:jc w:val="both"/>
      </w:pPr>
      <w:r>
        <w:t xml:space="preserve">Nekretnina iz točke I/ ovog zaključka prodavati će se na usmenoj javnoj dražbi, a ročište za prodaju održati će se kod Trgovačkog suda u Varaždinu, Braće Radić br. 2, soba broj 222, drugi kat, </w:t>
      </w:r>
    </w:p>
    <w:p w:rsidRDefault="00DA68CF" w:rsidP="00DA68CF" w:rsidR="00DA68CF">
      <w:pPr>
        <w:spacing w:after="0"/>
        <w:ind w:firstLine="708"/>
        <w:jc w:val="center"/>
        <w:rPr>
          <w:u w:val="single"/>
        </w:rPr>
      </w:pPr>
      <w:r>
        <w:rPr>
          <w:u w:val="single"/>
        </w:rPr>
        <w:t>dana  17. ožujka</w:t>
      </w:r>
      <w:r>
        <w:rPr>
          <w:u w:val="single"/>
        </w:rPr>
        <w:t xml:space="preserve"> 2016.  godin</w:t>
      </w:r>
      <w:r>
        <w:rPr>
          <w:u w:val="single"/>
        </w:rPr>
        <w:t>e  u  13,0</w:t>
      </w:r>
      <w:r>
        <w:rPr>
          <w:u w:val="single"/>
        </w:rPr>
        <w:t>0  sati.</w:t>
      </w: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  <w:ind w:firstLine="708"/>
      </w:pPr>
      <w:r>
        <w:t>Ročište će se održati i ako na njemu sudjeluje samo jedan ponuditelj.</w:t>
      </w:r>
    </w:p>
    <w:p w:rsidRDefault="00DA68CF" w:rsidP="00DA68CF" w:rsidR="00DA68CF">
      <w:pPr>
        <w:spacing w:after="0"/>
        <w:ind w:firstLine="708"/>
      </w:pPr>
    </w:p>
    <w:p w:rsidRDefault="00DA68CF" w:rsidP="00DA68CF" w:rsidR="00DA68CF">
      <w:pPr>
        <w:spacing w:after="0"/>
        <w:ind w:firstLine="708"/>
        <w:jc w:val="both"/>
      </w:pPr>
      <w:r>
        <w:t xml:space="preserve">Ovaj zaključak će se objaviti na e-oglasnoj ploči Trgovačkog suda u Varaždinu, na web stranici Visokog trgovačkog suda Republike Hrvatske 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), na web stranici Hrvatske gospodarske komore. </w:t>
      </w:r>
    </w:p>
    <w:p w:rsidRDefault="00DA68CF" w:rsidP="00DA68CF" w:rsidR="00DA68CF">
      <w:pPr>
        <w:spacing w:after="0"/>
        <w:ind w:firstLine="708"/>
        <w:jc w:val="both"/>
      </w:pPr>
    </w:p>
    <w:p w:rsidRDefault="00DA68CF" w:rsidP="00DA68CF" w:rsidR="00DA68CF">
      <w:pPr>
        <w:spacing w:after="0"/>
        <w:ind w:firstLine="708"/>
        <w:jc w:val="both"/>
      </w:pPr>
      <w:r>
        <w:t>Ovlašćuje se stečajni upravitelj da oglas o javnoj dražbi sa svim uvjetima prodaje objavi u sredstvima javnog informiranja. Rok od objave ovog zaključka o prodaji na e-oglasnoj ploči ovog suda do prodaje iznosi najmanje 15 dana.</w:t>
      </w:r>
    </w:p>
    <w:p w:rsidRDefault="00DA68CF" w:rsidP="00DA68CF" w:rsidR="00DA68CF">
      <w:pPr>
        <w:spacing w:after="0"/>
        <w:ind w:firstLine="708"/>
        <w:jc w:val="both"/>
        <w:rPr>
          <w:b/>
        </w:rPr>
      </w:pPr>
    </w:p>
    <w:p w:rsidRDefault="00DA68CF" w:rsidP="00DA68CF" w:rsidR="00DA68CF">
      <w:pPr>
        <w:spacing w:after="0"/>
        <w:rPr>
          <w:b/>
        </w:rPr>
      </w:pPr>
    </w:p>
    <w:p w:rsidRDefault="00DA68CF" w:rsidP="00DA68CF" w:rsidR="00DA68CF">
      <w:pPr>
        <w:spacing w:after="0"/>
        <w:ind w:firstLine="708"/>
      </w:pPr>
      <w:r>
        <w:lastRenderedPageBreak/>
        <w:t>III/ Uvjeti prodaje :</w:t>
      </w:r>
    </w:p>
    <w:p w:rsidRDefault="00DA68CF" w:rsidP="00DA68CF" w:rsidR="00DA68CF">
      <w:pPr>
        <w:spacing w:after="0"/>
        <w:ind w:firstLine="708"/>
      </w:pPr>
    </w:p>
    <w:p w:rsidRDefault="00DA68CF" w:rsidP="00DA68CF" w:rsidR="00DA68CF">
      <w:pPr>
        <w:pStyle w:val="NormaleSPIS"/>
        <w:spacing w:after="0"/>
        <w:ind w:firstLine="0"/>
        <w:rPr>
          <w:noProof/>
        </w:rPr>
      </w:pPr>
      <w:r>
        <w:t>1) Nekretnina iz točke I/ ovog zaključka se na ročištu za dražbu ne može prodati za cijenu ispod početne cijene navedene u točki I/ ovog zaključka, dakle, za cijenu nižu od</w:t>
      </w:r>
      <w:r>
        <w:rPr>
          <w:noProof/>
        </w:rPr>
        <w:t xml:space="preserve"> 228.200,00 kuna (slovima: dvijestodvadesetosamtisućadvijesto kuna).</w:t>
      </w:r>
    </w:p>
    <w:p w:rsidRDefault="00DA68CF" w:rsidP="00DA68CF" w:rsidR="00DA68CF">
      <w:pPr>
        <w:spacing w:after="0"/>
        <w:ind w:firstLine="708"/>
        <w:jc w:val="both"/>
      </w:pP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2) Sve poreze i pristojbe u vezi s prodajom nekretnina snosi kupac. </w:t>
      </w: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3) Kao kupci mogu sudjelovati samo osobe koje su najkasnije tri (3) dana prije dana održavanja ročišta za dražbu uplatile jamčevinu u iznosu od 10% utvrđene vrijednosti nekretnina iz točke I/ ovog zaključka na žiro-račun Trgovačkog suda u Varaždinu broj IBAN : HR4023900011300002754 otvoren kod Hrvatske poštanske banke d.d., pozivom na broj spisa St-540-11. u koloni svrha uplate, jer u suprotnom neće moći pristupiti dražbovanju, a dokaz o uplati jamčevine trebaju predočiti stečajnom sucu prije početka dražbe.</w:t>
      </w: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4)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5) Kupac je dužan uplatiti razliku između jamčevine i postignute kupoprodajne cijene u roku od 30 dana od pravomoćnosti rješenja o dosudi na račun sudskog depozita navedenog u točki 3)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6)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Prodaja se obavlja po načelu viđeno-kupljeno, što isključuje sve naknadne prigovore kupca.</w:t>
      </w: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7)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8)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DA68CF" w:rsidP="00DA68CF" w:rsidR="00DA68CF">
      <w:pPr>
        <w:spacing w:after="0"/>
        <w:jc w:val="both"/>
        <w:rPr>
          <w:color w:val="000000"/>
          <w:szCs w:val="20"/>
        </w:rPr>
      </w:pPr>
    </w:p>
    <w:p w:rsidRDefault="00DA68CF" w:rsidP="00DA68CF" w:rsidR="00DA68CF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9) Sve zainteresirane osobe mogu razgledati imovinu stečajnog dužnika uz prethodnu najavu i dogovor putem slijedećeg broja telefona 098/ 491 627.</w:t>
      </w: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  <w:jc w:val="center"/>
      </w:pPr>
      <w:r>
        <w:t xml:space="preserve">U Varaždinu, 17. veljače </w:t>
      </w:r>
      <w:r>
        <w:t>2016. godine.</w:t>
      </w:r>
    </w:p>
    <w:p w:rsidRDefault="00DA68CF" w:rsidP="00DA68CF" w:rsidR="00DA68CF">
      <w:pPr>
        <w:spacing w:after="0"/>
        <w:jc w:val="center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  <w:r>
        <w:t xml:space="preserve">                                                                                                  STEČAJNI  SUDAC :</w:t>
      </w:r>
    </w:p>
    <w:p w:rsidRDefault="00DA68CF" w:rsidP="00DA68CF" w:rsidR="00DA68CF">
      <w:pPr>
        <w:spacing w:after="0"/>
        <w:jc w:val="right"/>
      </w:pPr>
    </w:p>
    <w:p w:rsidRDefault="00DA68CF" w:rsidP="004C5514" w:rsidR="004C5514">
      <w:pPr>
        <w:spacing w:after="0"/>
      </w:pPr>
      <w:r>
        <w:t xml:space="preserve">                                                                    </w:t>
      </w:r>
      <w:r w:rsidR="004C5514">
        <w:t xml:space="preserve">                             </w:t>
      </w:r>
      <w:r>
        <w:t xml:space="preserve"> </w:t>
      </w:r>
      <w:r w:rsidR="004C5514">
        <w:t xml:space="preserve">   </w:t>
      </w:r>
      <w:r w:rsidR="00D75D2C">
        <w:t xml:space="preserve">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  <w:r>
        <w:t>DNA:</w:t>
      </w: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  <w:r>
        <w:t xml:space="preserve">e-Oglasna ploča ovoga suda.                                                                                   </w:t>
      </w: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  <w:r>
        <w:t>Pisarnica</w:t>
      </w:r>
      <w:r>
        <w:t xml:space="preserve"> - ročište za dražbu 17. ožujka 2016. godine u 13,0</w:t>
      </w:r>
      <w:r w:rsidR="004C5514">
        <w:t>0 sati.</w:t>
      </w: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</w:pPr>
    </w:p>
    <w:p w:rsidRDefault="00DA68CF" w:rsidP="00DA68CF" w:rsidR="00DA68CF">
      <w:pPr>
        <w:spacing w:after="0"/>
        <w:ind w:left="960"/>
        <w:jc w:val="center"/>
      </w:pPr>
      <w:r>
        <w:t>U Varaždinu, 17. veljače</w:t>
      </w:r>
      <w:r>
        <w:t xml:space="preserve"> 2016. godine.</w:t>
      </w:r>
    </w:p>
    <w:p w:rsidRDefault="00DA68CF" w:rsidP="00DA68CF" w:rsidR="00DA68CF">
      <w:pPr>
        <w:spacing w:after="0"/>
        <w:ind w:left="960"/>
        <w:jc w:val="center"/>
      </w:pPr>
    </w:p>
    <w:p w:rsidRDefault="00DA68CF" w:rsidP="00DA68CF" w:rsidR="00DA68CF">
      <w:pPr>
        <w:spacing w:after="0"/>
        <w:ind w:left="9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 SUDAC :</w:t>
      </w:r>
    </w:p>
    <w:p w:rsidRDefault="00DA68CF" w:rsidP="00DA68CF" w:rsidR="00DA68CF">
      <w:pPr>
        <w:pStyle w:val="NormaleSPIS"/>
        <w:rPr>
          <w:noProof/>
        </w:rPr>
      </w:pPr>
    </w:p>
    <w:p w:rsidRDefault="00DA68CF" w:rsidP="00DA68CF" w:rsidR="00DA68CF">
      <w:pPr>
        <w:pStyle w:val="ZapisniarPotpis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FBE" w:rsidP="00537B78" w:rsidR="00395FBE">
      <w:r>
        <w:separator/>
      </w:r>
    </w:p>
  </w:endnote>
  <w:endnote w:id="0" w:type="continuationSeparator">
    <w:p w:rsidRDefault="00395FBE" w:rsidP="00537B78" w:rsidR="00395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5467076"/>
      <w:docPartObj>
        <w:docPartGallery w:val="Page Numbers (Bottom of Page)"/>
        <w:docPartUnique/>
      </w:docPartObj>
    </w:sdtPr>
    <w:sdtContent>
      <w:p w:rsidRDefault="00DA68CF" w:rsidR="00DA68C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D2C">
          <w:t>3</w:t>
        </w:r>
        <w:r>
          <w:fldChar w:fldCharType="end"/>
        </w:r>
      </w:p>
    </w:sdtContent>
  </w:sdt>
  <w:p w:rsidRDefault="00DA68CF" w:rsidR="00DA68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FBE" w:rsidP="00537B78" w:rsidR="00395FBE">
      <w:r>
        <w:separator/>
      </w:r>
    </w:p>
  </w:footnote>
  <w:footnote w:id="0" w:type="continuationSeparator">
    <w:p w:rsidRDefault="00395FBE" w:rsidP="00537B78" w:rsidR="00395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8CF" w:rsidR="008333A9">
    <w:pPr>
      <w:pStyle w:val="Zaglavlje"/>
    </w:pPr>
    <w:r>
      <w:rPr>
        <w:rStyle w:val="PozadinaSvijetloCrvena"/>
        <w:shd w:fill="auto" w:color="auto" w:val="clear"/>
      </w:rPr>
      <w:t>POSL. BROJ</w:t>
    </w:r>
    <w:r w:rsidR="001C4583" w:rsidRPr="001C4583">
      <w:rPr>
        <w:rStyle w:val="PozadinaSvijetloCrvena"/>
        <w:shd w:fill="auto" w:color="auto" w:val="clear"/>
      </w:rPr>
      <w:t xml:space="preserve"> </w:t>
    </w:r>
    <w:r>
      <w:rPr>
        <w:rStyle w:val="PozadinaSvijetloCrvena"/>
        <w:shd w:fill="auto" w:color="auto" w:val="clear"/>
      </w:rPr>
      <w:t>: 6 St-540/11-132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FBE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514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D2C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8CF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10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St-540/2011-132</izvorni_sadrzaj>
    <derivirana_varijabla naziv="DomainObject.Oznaka_1">St-540/2011-132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St-540/2011-132</izvorni_sadrzaj>
    <derivirana_varijabla naziv="DomainObject.PoslovniBrojDokumenta_1">St-540/2011-132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6D497-6448-499E-B8B6-29A6EEF28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4869</properties:Characters>
  <properties:Lines>134</properties:Lines>
  <properties:Paragraphs>37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2016-02-17T12:50:00Z</cp:lastPrinted>
  <dcterms:modified xmlns:xsi="http://www.w3.org/2001/XMLSchema-instance" xsi:type="dcterms:W3CDTF">2016-02-17T12:51:00Z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St-540/2011-132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