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a95d" w14:paraId="033a95d" w:rsidRDefault="00911D9D" w:rsidP="00B542FA" w:rsidR="00911D9D">
      <w:pPr>
        <w:jc w:val="both"/>
        <w15:collapsed w:val="false"/>
      </w:pPr>
      <w:bookmarkStart w:name="_GoBack" w:id="0"/>
      <w:bookmarkEnd w:id="0"/>
    </w:p>
    <w:p w:rsidRDefault="001A085C" w:rsidP="0086115E" w:rsidR="00243285" w:rsidRPr="00911D9D">
      <w:pPr>
        <w:jc w:val="both"/>
      </w:pPr>
      <w:r>
        <w:rPr>
          <w:noProof/>
        </w:rPr>
        <w:t xml:space="preserve">        </w:t>
      </w:r>
      <w:r w:rsidR="00911D9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267137">
        <w:t>19</w:t>
      </w:r>
      <w:r w:rsidR="00782112">
        <w:t>/17</w:t>
      </w:r>
      <w:r w:rsidR="001A085C">
        <w:t>-52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782112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dužnikom </w:t>
      </w:r>
      <w:r w:rsidR="00267137" w:rsidRPr="00267137">
        <w:rPr>
          <w:bCs/>
        </w:rPr>
        <w:t>EKOTEHNA ZAGORJE d.o.o.</w:t>
      </w:r>
      <w:r w:rsidR="00267137">
        <w:rPr>
          <w:bCs/>
        </w:rPr>
        <w:t xml:space="preserve"> u stečaju</w:t>
      </w:r>
      <w:r w:rsidR="00267137" w:rsidRPr="00267137">
        <w:rPr>
          <w:bCs/>
        </w:rPr>
        <w:t>, Krapinske Toplice, Čret 25a, OIB: 84280015032</w:t>
      </w:r>
      <w:r w:rsidR="0086115E" w:rsidRPr="006B77AD">
        <w:rPr>
          <w:lang w:val="pt-BR"/>
        </w:rPr>
        <w:t xml:space="preserve">, </w:t>
      </w:r>
      <w:r w:rsidR="00267137">
        <w:rPr>
          <w:lang w:val="pt-BR"/>
        </w:rPr>
        <w:t>23. travnja</w:t>
      </w:r>
      <w:r w:rsidR="0053524A">
        <w:rPr>
          <w:color w:val="FF0000"/>
          <w:lang w:val="pt-BR"/>
        </w:rPr>
        <w:t xml:space="preserve"> </w:t>
      </w:r>
      <w:r w:rsidR="00267137">
        <w:rPr>
          <w:lang w:val="pt-BR"/>
        </w:rPr>
        <w:t>2018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267137" w:rsidP="00436266" w:rsidR="00E029B4" w:rsidRPr="006B77AD">
      <w:pPr>
        <w:numPr>
          <w:ilvl w:val="0"/>
          <w:numId w:val="1"/>
        </w:numPr>
        <w:tabs>
          <w:tab w:pos="1288" w:val="clear"/>
          <w:tab w:pos="1134" w:val="num"/>
        </w:tabs>
        <w:ind w:hanging="566" w:left="1134"/>
        <w:jc w:val="both"/>
      </w:pPr>
      <w:r w:rsidRPr="00267137">
        <w:rPr>
          <w:rFonts w:cs="Arial"/>
        </w:rPr>
        <w:t>Marijan Belani iz Križevaca, I. Z. Dijankovečkog 4, OIB: 73806587468</w:t>
      </w:r>
      <w:r w:rsidR="004918BD" w:rsidRPr="006B77AD">
        <w:t>,</w:t>
      </w:r>
      <w:r w:rsidR="00F1797B" w:rsidRPr="006B77AD">
        <w:t xml:space="preserve"> </w:t>
      </w:r>
      <w:r w:rsidR="00B93BB9">
        <w:t xml:space="preserve">razrješuje se dužnosti stečajnog upravitelja u ovom stečajnom </w:t>
      </w:r>
      <w:r>
        <w:t>postupku</w:t>
      </w:r>
      <w:r w:rsidR="00B93BB9">
        <w:t>.</w:t>
      </w:r>
    </w:p>
    <w:p w:rsidRDefault="00243285" w:rsidP="00243285" w:rsidR="00243285" w:rsidRPr="006B77AD">
      <w:pPr>
        <w:ind w:left="360"/>
        <w:jc w:val="both"/>
      </w:pPr>
    </w:p>
    <w:p w:rsidRDefault="00267137" w:rsidP="000E2119" w:rsidR="009E6687" w:rsidRPr="00436266">
      <w:pPr>
        <w:numPr>
          <w:ilvl w:val="0"/>
          <w:numId w:val="1"/>
        </w:numPr>
        <w:jc w:val="both"/>
      </w:pPr>
      <w:r w:rsidRPr="00267137">
        <w:t>Za novog stečajnog upravitelja imenuje se Jozo Pavičić iz Osijeka, Sv. Roka 44, OIB: 69969627936</w:t>
      </w:r>
      <w:r w:rsidR="00B93BB9" w:rsidRPr="00EE41E8">
        <w:rPr>
          <w:rFonts w:cs="Arial"/>
          <w:sz w:val="22"/>
          <w:szCs w:val="22"/>
        </w:rPr>
        <w:t>.</w:t>
      </w:r>
    </w:p>
    <w:p w:rsidRDefault="001E4790" w:rsidP="00267137" w:rsidR="001E4790"/>
    <w:p w:rsidRDefault="001E4790" w:rsidP="001E4790" w:rsidR="001E4790" w:rsidRPr="006B77AD">
      <w:pPr>
        <w:pStyle w:val="Odlomakpopisa"/>
        <w:ind w:left="1288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F040B8" w:rsidP="00436266" w:rsidR="001F0DCA">
      <w:pPr>
        <w:ind w:firstLine="708"/>
        <w:jc w:val="both"/>
      </w:pPr>
      <w:r>
        <w:t>Stečajni</w:t>
      </w:r>
      <w:r w:rsidR="001F0DCA" w:rsidRPr="001F0DCA">
        <w:t xml:space="preserve"> upravitelj</w:t>
      </w:r>
      <w:r w:rsidR="00955BBB">
        <w:t xml:space="preserve"> </w:t>
      </w:r>
      <w:r w:rsidRPr="00F040B8">
        <w:t>Marijan Belani iz Križevaca</w:t>
      </w:r>
      <w:r>
        <w:t>, dostavio</w:t>
      </w:r>
      <w:r w:rsidR="00782112">
        <w:t xml:space="preserve"> je sudu pod</w:t>
      </w:r>
      <w:r>
        <w:t>nesak kojim je od suda zatražio da ga</w:t>
      </w:r>
      <w:r w:rsidR="003216BF" w:rsidRPr="003216BF">
        <w:t xml:space="preserve"> u ovom stečajnom postupk</w:t>
      </w:r>
      <w:r w:rsidR="00782112">
        <w:t>u razriješi dužnosti</w:t>
      </w:r>
      <w:r w:rsidR="003216BF" w:rsidRPr="003216BF">
        <w:t xml:space="preserve"> stečajnog upravite</w:t>
      </w:r>
      <w:r>
        <w:t>lja. Naime, stečajni</w:t>
      </w:r>
      <w:r w:rsidR="003216BF" w:rsidRPr="003216BF">
        <w:t xml:space="preserve"> upravitelj</w:t>
      </w:r>
      <w:r>
        <w:t xml:space="preserve"> naveo</w:t>
      </w:r>
      <w:r w:rsidR="003216BF" w:rsidRPr="003216BF">
        <w:t xml:space="preserve"> je kako zbog zdravstvenih poteškoća nije u mogućnosti obnašati dužnost stečajnog upravitelja u ovom stečajnom post</w:t>
      </w:r>
      <w:r w:rsidR="00782112">
        <w:t>u</w:t>
      </w:r>
      <w:r>
        <w:t>pku te je u tom pravcu priložio medicinsku dokumentaciju</w:t>
      </w:r>
      <w:r w:rsidR="003216BF" w:rsidRPr="003216BF">
        <w:t>. Prema odredbi čl. 91. st. 5. Stečajnog zakona („Narodne novine“ broj 71/15</w:t>
      </w:r>
      <w:r w:rsidR="004705D3">
        <w:t xml:space="preserve"> i 104/17, dalje: SZ</w:t>
      </w:r>
      <w:r w:rsidR="003216BF" w:rsidRPr="003216BF">
        <w:t>) sud može razriješiti stečajnoga upravitelja na osobni zahtjev</w:t>
      </w:r>
      <w:r w:rsidR="004705D3">
        <w:t xml:space="preserve"> iz opravdanih razloga</w:t>
      </w:r>
      <w:r w:rsidR="003216BF" w:rsidRPr="003216BF">
        <w:t>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</w:t>
      </w:r>
      <w:r w:rsidR="00630D3A">
        <w:t xml:space="preserve"> izabran je i</w:t>
      </w:r>
      <w:r>
        <w:t xml:space="preserve"> </w:t>
      </w:r>
      <w:r w:rsidR="00630D3A">
        <w:t>imenovan</w:t>
      </w:r>
      <w:r w:rsidRPr="00163E44">
        <w:t xml:space="preserve"> </w:t>
      </w:r>
      <w:r w:rsidR="00630D3A">
        <w:t>Jozo Pavičić iz Osijeka</w:t>
      </w:r>
      <w:r w:rsidR="001E4790">
        <w:t>.</w:t>
      </w:r>
      <w:r w:rsidRPr="00163E44">
        <w:t xml:space="preserve"> </w:t>
      </w:r>
      <w:r>
        <w:t>(točka II. izreke).</w:t>
      </w:r>
    </w:p>
    <w:p w:rsidRDefault="00243285" w:rsidP="002D4CBC" w:rsidR="00243285" w:rsidRPr="006B77AD">
      <w:pPr>
        <w:jc w:val="both"/>
      </w:pPr>
    </w:p>
    <w:p w:rsidRDefault="00371E33" w:rsidP="00B242F6" w:rsidR="00F1797B" w:rsidRPr="00B242F6">
      <w:pPr>
        <w:jc w:val="center"/>
      </w:pPr>
      <w:r w:rsidRPr="00B93BB9">
        <w:t xml:space="preserve">U Zagrebu </w:t>
      </w:r>
      <w:r w:rsidR="00630D3A">
        <w:rPr>
          <w:lang w:val="pt-BR"/>
        </w:rPr>
        <w:t>23. travnja 2018</w:t>
      </w:r>
      <w:r w:rsidR="00F1797B" w:rsidRPr="00B93BB9">
        <w:t>.</w:t>
      </w:r>
    </w:p>
    <w:p w:rsidRDefault="00243285" w:rsidP="00243285" w:rsidR="00F1797B" w:rsidRPr="001F0DCA">
      <w:pPr>
        <w:ind w:firstLine="708" w:left="4248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B35B48" w:rsidP="00B242F6" w:rsidR="00911D9D">
      <w:pPr>
        <w:jc w:val="right"/>
      </w:pPr>
      <w:r>
        <w:t xml:space="preserve"> Gordan Zubak,v.r.</w:t>
      </w:r>
    </w:p>
    <w:p w:rsidRDefault="001A085C" w:rsidP="00B242F6" w:rsidR="001A085C">
      <w:pPr>
        <w:jc w:val="right"/>
      </w:pPr>
    </w:p>
    <w:p w:rsidRDefault="001A085C" w:rsidP="00B242F6" w:rsidR="001A085C">
      <w:pPr>
        <w:jc w:val="right"/>
      </w:pPr>
    </w:p>
    <w:p w:rsidRDefault="001A085C" w:rsidP="00B242F6" w:rsidR="001A085C">
      <w:pPr>
        <w:jc w:val="right"/>
      </w:pPr>
    </w:p>
    <w:p w:rsidRDefault="001A085C" w:rsidP="00B242F6" w:rsidR="001A085C">
      <w:pPr>
        <w:jc w:val="right"/>
      </w:pPr>
    </w:p>
    <w:p w:rsidRDefault="001A085C" w:rsidP="00B242F6" w:rsidR="001A085C">
      <w:pPr>
        <w:jc w:val="right"/>
      </w:pPr>
    </w:p>
    <w:p w:rsidRDefault="00F1797B" w:rsidP="002D4CBC" w:rsidR="00F1797B" w:rsidRPr="006B77AD">
      <w:pPr>
        <w:jc w:val="both"/>
      </w:pPr>
      <w:r w:rsidRPr="006B77AD">
        <w:lastRenderedPageBreak/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911D9D" w:rsidP="002D4CBC" w:rsidR="00911D9D">
      <w:pPr>
        <w:jc w:val="both"/>
      </w:pPr>
    </w:p>
    <w:p w:rsidRDefault="00B35B48" w:rsidP="00400817" w:rsidR="00B35B48" w:rsidRPr="00400817">
      <w:pPr>
        <w:jc w:val="right"/>
      </w:pPr>
      <w:r w:rsidRPr="00400817">
        <w:t>Za točnost otpravka – ovlašteni službenik</w:t>
      </w:r>
      <w:r>
        <w:t>:</w:t>
      </w:r>
    </w:p>
    <w:p w:rsidRDefault="00B35B48" w:rsidP="00400817" w:rsidR="00B35B48" w:rsidRPr="00400817">
      <w:pPr>
        <w:ind w:left="5664"/>
      </w:pPr>
      <w:r w:rsidRPr="00400817">
        <w:t xml:space="preserve">        Dijana Hadžić</w:t>
      </w:r>
    </w:p>
    <w:p w:rsidRDefault="00B93BB9" w:rsidP="002D4CBC" w:rsidR="00B93BB9">
      <w:pPr>
        <w:jc w:val="both"/>
      </w:pPr>
    </w:p>
    <w:p w:rsidRDefault="00B35B48" w:rsidP="002D4CBC" w:rsidR="00B35B48" w:rsidRPr="006B77AD">
      <w:pPr>
        <w:jc w:val="both"/>
      </w:pPr>
    </w:p>
    <w:sectPr w:rsidSect="001A085C" w:rsidR="00B35B48" w:rsidRPr="006B77A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D9D" w:rsidP="00911D9D" w:rsidR="00911D9D">
      <w:r>
        <w:separator/>
      </w:r>
    </w:p>
  </w:endnote>
  <w:endnote w:id="0" w:type="continuationSeparator">
    <w:p w:rsidRDefault="00911D9D" w:rsidP="00911D9D" w:rsidR="00911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D9D" w:rsidP="00911D9D" w:rsidR="00911D9D">
      <w:r>
        <w:separator/>
      </w:r>
    </w:p>
  </w:footnote>
  <w:footnote w:id="0" w:type="continuationSeparator">
    <w:p w:rsidRDefault="00911D9D" w:rsidP="00911D9D" w:rsidR="00911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D9D" w:rsidP="00911D9D" w:rsidR="00911D9D">
    <w:pPr>
      <w:pStyle w:val="Zaglavlje"/>
      <w:tabs>
        <w:tab w:pos="7590" w:val="left"/>
      </w:tabs>
    </w:pPr>
    <w:r>
      <w:tab/>
    </w:r>
    <w:sdt>
      <w:sdtPr>
        <w:id w:val="-42680557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35B48"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1F0DCA">
        <w:t>67. St</w:t>
      </w:r>
    </w:smartTag>
    <w:r w:rsidR="00630D3A">
      <w:t>-19</w:t>
    </w:r>
    <w:r>
      <w:t>/17</w:t>
    </w:r>
  </w:p>
  <w:p w:rsidRDefault="00911D9D" w:rsidR="00911D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0F0F76"/>
    <w:rsid w:val="00100575"/>
    <w:rsid w:val="00163E44"/>
    <w:rsid w:val="001A085C"/>
    <w:rsid w:val="001E4790"/>
    <w:rsid w:val="001F0DCA"/>
    <w:rsid w:val="001F2E2A"/>
    <w:rsid w:val="00243285"/>
    <w:rsid w:val="00254BDA"/>
    <w:rsid w:val="00267137"/>
    <w:rsid w:val="002D4CBC"/>
    <w:rsid w:val="003161BB"/>
    <w:rsid w:val="003216BF"/>
    <w:rsid w:val="00371E33"/>
    <w:rsid w:val="003869E3"/>
    <w:rsid w:val="003A083E"/>
    <w:rsid w:val="00436266"/>
    <w:rsid w:val="004705D3"/>
    <w:rsid w:val="004918BD"/>
    <w:rsid w:val="00521936"/>
    <w:rsid w:val="0053524A"/>
    <w:rsid w:val="00573BC8"/>
    <w:rsid w:val="00630D3A"/>
    <w:rsid w:val="006B77AD"/>
    <w:rsid w:val="0073212E"/>
    <w:rsid w:val="00782112"/>
    <w:rsid w:val="0086115E"/>
    <w:rsid w:val="008D55C6"/>
    <w:rsid w:val="00911D9D"/>
    <w:rsid w:val="009508C1"/>
    <w:rsid w:val="00955BBB"/>
    <w:rsid w:val="0098548E"/>
    <w:rsid w:val="00990BF7"/>
    <w:rsid w:val="009C58F8"/>
    <w:rsid w:val="009E6687"/>
    <w:rsid w:val="00AD12E1"/>
    <w:rsid w:val="00B242F6"/>
    <w:rsid w:val="00B35B48"/>
    <w:rsid w:val="00B73FBE"/>
    <w:rsid w:val="00B85BF4"/>
    <w:rsid w:val="00B93BB9"/>
    <w:rsid w:val="00C53B7E"/>
    <w:rsid w:val="00CD080D"/>
    <w:rsid w:val="00CF26F8"/>
    <w:rsid w:val="00D0668D"/>
    <w:rsid w:val="00D26CB0"/>
    <w:rsid w:val="00D95F7A"/>
    <w:rsid w:val="00DF2243"/>
    <w:rsid w:val="00E029B4"/>
    <w:rsid w:val="00E67FD5"/>
    <w:rsid w:val="00EE41E8"/>
    <w:rsid w:val="00F040B8"/>
    <w:rsid w:val="00F1797B"/>
    <w:rsid w:val="00F418B3"/>
    <w:rsid w:val="00FF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11D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1D9D"/>
    <w:rPr>
      <w:sz w:val="24"/>
      <w:szCs w:val="24"/>
    </w:rPr>
  </w:style>
  <w:style w:styleId="Podnoje" w:type="paragraph">
    <w:name w:val="footer"/>
    <w:basedOn w:val="Normal"/>
    <w:link w:val="PodnojeChar"/>
    <w:rsid w:val="00911D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11D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5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B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11D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1D9D"/>
    <w:rPr>
      <w:sz w:val="24"/>
      <w:szCs w:val="24"/>
    </w:rPr>
  </w:style>
  <w:style w:styleId="Podnoje" w:type="paragraph">
    <w:name w:val="footer"/>
    <w:basedOn w:val="Normal"/>
    <w:link w:val="PodnojeChar"/>
    <w:rsid w:val="00911D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11D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5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B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St-19/2017</izvorni_sadrzaj>
    <derivirana_varijabla naziv="DomainObject.Predmet.OznakaBroj_1">St-19/2017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EKOTEHNA ZAGORJE d.o.o. zastupanog po punomoćniku ANDREJA SREDNOSELEC; Miroslav Horvat</izvorni_sadrzaj>
    <derivirana_varijabla naziv="DomainObject.Predmet.ProtustrankaFormated_1">  EKOTEHNA ZAGORJE d.o.o. zastupanog po punomoćniku ANDREJA SREDNOSELEC; Miroslav Horvat</derivirana_varijabla>
  </DomainObject.Predmet.ProtustrankaFormated>
  <DomainObject.Predmet.ProtustrankaFormatedOIB>
    <izvorni_sadrzaj>  EKOTEHNA ZAGORJE d.o.o., OIB 84280015032 zastupanog po punomoćniku ANDREJA SREDNOSELEC; Miroslav Horvat</izvorni_sadrzaj>
    <derivirana_varijabla naziv="DomainObject.Predmet.ProtustrankaFormatedOIB_1">  EKOTEHNA ZAGORJE d.o.o., OIB 84280015032 zastupanog po punomoćniku ANDREJA SREDNOSELEC; Miroslav Horvat</derivirana_varijabla>
  </DomainObject.Predmet.ProtustrankaFormatedOIB>
  <DomainObject.Predmet.ProtustrankaFormatedWithAdress>
    <izvorni_sadrzaj> EKOTEHNA ZAGORJE d.o.o., Čret 25A, 49217 Krapinske Toplice zastupanog po punomoćniku ANDREJA SREDNOSELEC; Miroslav Horvat</izvorni_sadrzaj>
    <derivirana_varijabla naziv="DomainObject.Predmet.ProtustrankaFormatedWithAdress_1"> EKOTEHNA ZAGORJE d.o.o., Čret 25A, 49217 Krapinske Toplice zastupanog po punomoćniku ANDREJA SREDNOSELEC; Miroslav Horvat</derivirana_varijabla>
  </DomainObject.Predmet.ProtustrankaFormatedWithAdress>
  <DomainObject.Predmet.ProtustrankaFormatedWithAdressOIB>
    <izvorni_sadrzaj> EKOTEHNA ZAGORJE d.o.o., OIB 84280015032, Čret 25A, 49217 Krapinske Toplice zastupanog po punomoćniku ANDREJA SREDNOSELEC; Miroslav Horvat</izvorni_sadrzaj>
    <derivirana_varijabla naziv="DomainObject.Predmet.ProtustrankaFormatedWithAdressOIB_1"> EKOTEHNA ZAGORJE d.o.o., OIB 84280015032, Čret 25A, 49217 Krapinske Toplice zastupanog po punomoćniku ANDREJA SREDNOSELEC; Miroslav Horvat</derivirana_varijabla>
  </DomainObject.Predmet.ProtustrankaFormatedWithAdressOIB>
  <DomainObject.Predmet.ProtustrankaWithAdress>
    <izvorni_sadrzaj>EKOTEHNA ZAGORJE d.o.o. Čret 25A, 49217 Krapinske Toplice</izvorni_sadrzaj>
    <derivirana_varijabla naziv="DomainObject.Predmet.ProtustrankaWithAdress_1">EKOTEHNA ZAGORJE d.o.o. Čret 25A, 49217 Krapinske Toplice</derivirana_varijabla>
  </DomainObject.Predmet.ProtustrankaWithAdress>
  <DomainObject.Predmet.ProtustrankaWithAdressOIB>
    <izvorni_sadrzaj>EKOTEHNA ZAGORJE d.o.o., OIB 84280015032, Čret 25A, 49217 Krapinske Toplice</izvorni_sadrzaj>
    <derivirana_varijabla naziv="DomainObject.Predmet.ProtustrankaWithAdressOIB_1">EKOTEHNA ZAGORJE d.o.o., OIB 84280015032, Čret 25A, 49217 Krapinske Toplice</derivirana_varijabla>
  </DomainObject.Predmet.ProtustrankaWithAdressOIB>
  <DomainObject.Predmet.ProtustrankaNazivFormated>
    <izvorni_sadrzaj>EKOTEHNA ZAGORJE d.o.o.</izvorni_sadrzaj>
    <derivirana_varijabla naziv="DomainObject.Predmet.ProtustrankaNazivFormated_1">EKOTEHNA ZAGORJE d.o.o.</derivirana_varijabla>
  </DomainObject.Predmet.ProtustrankaNazivFormated>
  <DomainObject.Predmet.ProtustrankaNazivFormatedOIB>
    <izvorni_sadrzaj>EKOTEHNA ZAGORJE d.o.o., OIB 84280015032</izvorni_sadrzaj>
    <derivirana_varijabla naziv="DomainObject.Predmet.ProtustrankaNazivFormatedOIB_1">EKOTEHNA ZAGORJE d.o.o., OIB 84280015032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Poručni ured Središnja Hrvatska zastupanog po punomoćniku ŽDO u Zagrebu</izvorni_sadrzaj>
    <derivirana_varijabla naziv="DomainObject.Predmet.StrankaFormated_1">  FINA Regionalni centar Zagreb; RH MF Porezna uprava, Poručni ured Središnja Hrvatska zastupanog po punomoćniku ŽDO u Zagrebu</derivirana_varijabla>
  </DomainObject.Predmet.StrankaFormated>
  <DomainObject.Predmet.StrankaFormatedOIB>
    <izvorni_sadrzaj>  FINA Regionalni centar Zagreb, OIB 85821130368; RH MF Porezna uprava, Poručni ured Središnja Hrvatska, OIB 18683136487 zastupanog po punomoćniku ŽDO u Zagrebu</izvorni_sadrzaj>
    <derivirana_varijabla naziv="DomainObject.Predmet.StrankaFormatedOIB_1">  FINA Regionalni centar Zagreb, OIB 85821130368; RH MF Porezna uprava, Poručni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uprava, Poručni ured Središnja Hrvatska zastupanog po punomoćniku ŽDO u Zagrebu</izvorni_sadrzaj>
    <derivirana_varijabla naziv="DomainObject.Predmet.StrankaFormatedWithAdress_1"> FINA Regionalni centar Zagreb, Trg svibanjskih žrtava 1995. 1, 10000 Zagreb; RH MF Porezna uprava, Poručni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Poručni ured Središnja Hrvatska,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Poručni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uprava, Poručni ured Središnja Hrvatska </izvorni_sadrzaj>
    <derivirana_varijabla naziv="DomainObject.Predmet.StrankaWithAdress_1">FINA Regionalni centar Zagreb Trg svibanjskih žrtava 1995. 1,10000 Zagreb,RH MF Porezna uprava, Poručni ured Središnja Hrvatska </derivirana_varijabla>
  </DomainObject.Predmet.StrankaWithAdress>
  <DomainObject.Predmet.StrankaWithAdressOIB>
    <izvorni_sadrzaj>FINA Regionalni centar Zagreb, OIB 85821130368, Trg svibanjskih žrtava 1995. 1,10000 Zagreb,RH MF Porezna uprava, Poručni ured Središnja Hrvatska, OIB 18683136487</izvorni_sadrzaj>
    <derivirana_varijabla naziv="DomainObject.Predmet.StrankaWithAdressOIB_1">FINA Regionalni centar Zagreb, OIB 85821130368, Trg svibanjskih žrtava 1995. 1,10000 Zagreb,RH MF Porezna uprava, Poručni ured Središnja Hrvatska, OIB 18683136487</derivirana_varijabla>
  </DomainObject.Predmet.StrankaWithAdressOIB>
  <DomainObject.Predmet.StrankaNazivFormated>
    <izvorni_sadrzaj>FINA Regionalni centar Zagreb,RH MF Porezna uprava, Poručni ured Središnja Hrvatska</izvorni_sadrzaj>
    <derivirana_varijabla naziv="DomainObject.Predmet.StrankaNazivFormated_1">FINA Regionalni centar Zagreb,RH MF Porezna uprava, Poručni ured Središnja Hrvatska</derivirana_varijabla>
  </DomainObject.Predmet.StrankaNazivFormated>
  <DomainObject.Predmet.StrankaNazivFormatedOIB>
    <izvorni_sadrzaj>FINA Regionalni centar Zagreb, OIB 85821130368,RH MF Porezna uprava, Poručni ured Središnja Hrvatska, OIB 18683136487</izvorni_sadrzaj>
    <derivirana_varijabla naziv="DomainObject.Predmet.StrankaNazivFormatedOIB_1">FINA Regionalni centar Zagreb, OIB 85821130368,RH MF Porezna uprava, Poručni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RH MF Porezna uprava, Poručni ured Središnja Hrvatska zastupanog po punomoćniku ŽDO u Zagrebu</item>
    </izvorni_sadrzaj>
    <derivirana_varijabla naziv="DomainObject.Predmet.StrankaListFormated_1">
      <item>FINA Regionalni centar Zagreb</item>
      <item>RH MF Porezna uprava, Poručni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Poručni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uprava, Poručni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Poručni ured Središnja Hrvatska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uprava, Poručni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Poručni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uprava, Poručni ured Središnja Hrvatska</item>
    </izvorni_sadrzaj>
    <derivirana_varijabla naziv="DomainObject.Predmet.StrankaListNazivFormated_1">
      <item>FINA Regionalni centar Zagreb</item>
      <item>RH MF Porezna uprava, Poručni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uprava, Poručni ured Središnja Hrvatska, OIB 18683136487</item>
    </izvorni_sadrzaj>
    <derivirana_varijabla naziv="DomainObject.Predmet.StrankaListNazivFormatedOIB_1">
      <item>FINA Regionalni centar Zagreb, OIB 85821130368</item>
      <item>RH MF Porezna uprava, Poručni ured Središnja Hrvatska, OIB 18683136487</item>
    </derivirana_varijabla>
  </DomainObject.Predmet.StrankaListNazivFormatedOIB>
  <DomainObject.Predmet.ProtuStrankaListFormated>
    <izvorni_sadrzaj>
      <item>EKOTEHNA ZAGORJE d.o.o. zastupanog po punomoćniku ANDREJA SREDNOSELEC; Miroslav Horvat</item>
    </izvorni_sadrzaj>
    <derivirana_varijabla naziv="DomainObject.Predmet.ProtuStrankaListFormated_1">
      <item>EKOTEHNA ZAGORJE d.o.o. zastupanog po punomoćniku ANDREJA SREDNOSELEC; Miroslav Horvat</item>
    </derivirana_varijabla>
  </DomainObject.Predmet.ProtuStrankaListFormated>
  <DomainObject.Predmet.ProtuStrankaListFormatedOIB>
    <izvorni_sadrzaj>
      <item>EKOTEHNA ZAGORJE d.o.o., OIB 84280015032 zastupanog po punomoćniku ANDREJA SREDNOSELEC; Miroslav Horvat</item>
    </izvorni_sadrzaj>
    <derivirana_varijabla naziv="DomainObject.Predmet.ProtuStrankaListFormatedOIB_1">
      <item>EKOTEHNA ZAGORJE d.o.o., OIB 84280015032 zastupanog po punomoćniku ANDREJA SREDNOSELEC; Miroslav Horvat</item>
    </derivirana_varijabla>
  </DomainObject.Predmet.ProtuStrankaListFormatedOIB>
  <DomainObject.Predmet.ProtuStrankaListFormatedWithAdress>
    <izvorni_sadrzaj>
      <item>EKOTEHNA ZAGORJE d.o.o., Čret 25A, 49217 Krapinske Toplice zastupanog po punomoćniku ANDREJA SREDNOSELEC; Miroslav Horvat</item>
    </izvorni_sadrzaj>
    <derivirana_varijabla naziv="DomainObject.Predmet.ProtuStrankaListFormatedWithAdress_1">
      <item>EKOTEHNA ZAGORJE d.o.o., Čret 25A, 49217 Krapinske Toplice zastupanog po punomoćniku ANDREJA SREDNOSELEC; Miroslav Horvat</item>
    </derivirana_varijabla>
  </DomainObject.Predmet.ProtuStrankaListFormatedWithAdress>
  <DomainObject.Predmet.ProtuStrankaListFormatedWithAdressOIB>
    <izvorni_sadrzaj>
      <item>EKOTEHNA ZAGORJE d.o.o., OIB 84280015032, Čret 25A, 49217 Krapinske Toplice zastupanog po punomoćniku ANDREJA SREDNOSELEC; Miroslav Horvat</item>
    </izvorni_sadrzaj>
    <derivirana_varijabla naziv="DomainObject.Predmet.ProtuStrankaListFormatedWithAdressOIB_1">
      <item>EKOTEHNA ZAGORJE d.o.o., OIB 84280015032, Čret 25A, 49217 Krapinske Toplice zastupanog po punomoćniku ANDREJA SREDNOSELEC; Miroslav Horvat</item>
    </derivirana_varijabla>
  </DomainObject.Predmet.ProtuStrankaListFormatedWithAdressOIB>
  <DomainObject.Predmet.ProtuStrankaListNazivFormated>
    <izvorni_sadrzaj>
      <item>EKOTEHNA ZAGORJE d.o.o.</item>
    </izvorni_sadrzaj>
    <derivirana_varijabla naziv="DomainObject.Predmet.ProtuStrankaListNazivFormated_1">
      <item>EKOTEHNA ZAGORJE d.o.o.</item>
    </derivirana_varijabla>
  </DomainObject.Predmet.ProtuStrankaListNazivFormated>
  <DomainObject.Predmet.ProtuStrankaListNazivFormatedOIB>
    <izvorni_sadrzaj>
      <item>EKOTEHNA ZAGORJE d.o.o., OIB 84280015032</item>
    </izvorni_sadrzaj>
    <derivirana_varijabla naziv="DomainObject.Predmet.ProtuStrankaListNazivFormatedOIB_1">
      <item>EKOTEHNA ZAGORJE d.o.o., OIB 84280015032</item>
    </derivirana_varijabla>
  </DomainObject.Predmet.ProtuStrankaListNazivFormatedOIB>
  <DomainObject.Predmet.OstaliListFormated>
    <izvorni_sadrzaj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izvorni_sadrzaj>
    <derivirana_varijabla naziv="DomainObject.Predmet.OstaliListFormated_1">
      <item>Miroslav Horvat punomoćnik sudionika u postupku EKOTEHNA ZAGORJE d.o.o.</item>
      <item>ANDREJA SREDNOSELEC punomoćnik sudionika u postupku EKOTEHNA ZAGORJE d.o.o.</item>
      <item>ŽDO u Zagrebu punomoćnik sudionika u postupku RH MF Porezna uprava, Poručni ured Središnja Hrvatska</item>
    </derivirana_varijabla>
  </DomainObject.Predmet.OstaliListFormated>
  <DomainObject.Predmet.OstaliListFormatedOIB>
    <izvorni_sadrzaj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izvorni_sadrzaj>
    <derivirana_varijabla naziv="DomainObject.Predmet.OstaliListFormatedOIB_1">
      <item>Miroslav Horvat, OIB 50367484110 punomoćnik sudionika u postupku EKOTEHNA ZAGORJE d.o.o.</item>
      <item>ANDREJA SREDNOSELEC punomoćnik sudionika u postupku EKOTEHNA ZAGORJE d.o.o.</item>
      <item>ŽDO u Zagrebu, OIB 16488001145 punomoćnik sudionika u postupku RH MF Porezna uprava, Poručni ured Središnja Hrvatska</item>
    </derivirana_varijabla>
  </DomainObject.Predmet.OstaliListFormatedOIB>
  <DomainObject.Predmet.OstaliListFormatedWithAdress>
    <izvorni_sadrzaj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izvorni_sadrzaj>
    <derivirana_varijabla naziv="DomainObject.Predmet.OstaliListFormatedWithAdress_1">
      <item>Miroslav Horvat, Antuna Mihanovića 22 A, 49217 Krapinske Toplice punomoćnik sudionika u postupku EKOTEHNA ZAGORJE d.o.o.</item>
      <item>ANDREJA SREDNOSELEC, Jukićeva 36, 10000 Zagreb punomoćnik sudionika u postupku EKOTEHNA ZAGORJE d.o.o.</item>
      <item>ŽDO u Zagrebu, Savska cesta 41, 10000 Zagreb punomoćnik sudionika u postupku RH MF Porezna uprava, Poručni ured Središnja Hrvatska</item>
    </derivirana_varijabla>
  </DomainObject.Predmet.OstaliListFormatedWithAdress>
  <DomainObject.Predmet.OstaliListFormatedWithAdressOIB>
    <izvorni_sadrzaj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izvorni_sadrzaj>
    <derivirana_varijabla naziv="DomainObject.Predmet.OstaliListFormatedWithAdressOIB_1">
      <item>Miroslav Horvat, OIB 50367484110, Antuna Mihanovića 22 A, 49217 Krapinske Toplice punomoćnik sudionika u postupku EKOTEHNA ZAGORJE d.o.o.</item>
      <item>ANDREJA SREDNOSELEC, Jukićeva 36, 10000 Zagreb punomoćnik sudionika u postupku EKOTEHNA ZAGORJE d.o.o.</item>
      <item>ŽDO u Zagrebu, OIB 16488001145, Savska cesta 41, 10000 Zagreb punomoćnik sudionika u postupku RH MF Porezna uprava, Poručni ured Središnja Hrvatska</item>
    </derivirana_varijabla>
  </DomainObject.Predmet.OstaliListFormatedWithAdressOIB>
  <DomainObject.Predmet.OstaliListNazivFormated>
    <izvorni_sadrzaj>
      <item>Miroslav Horvat</item>
      <item>ANDREJA SREDNOSELEC</item>
      <item>ŽDO u Zagrebu</item>
    </izvorni_sadrzaj>
    <derivirana_varijabla naziv="DomainObject.Predmet.OstaliListNazivFormated_1">
      <item>Miroslav Horvat</item>
      <item>ANDREJA SREDNOSELEC</item>
      <item>ŽDO u Zagrebu</item>
    </derivirana_varijabla>
  </DomainObject.Predmet.OstaliListNazivFormated>
  <DomainObject.Predmet.OstaliListNazivFormatedOIB>
    <izvorni_sadrzaj>
      <item>Miroslav Horvat, OIB 50367484110</item>
      <item>ANDREJA SREDNOSELEC</item>
      <item>ŽDO u Zagrebu, OIB 16488001145</item>
    </izvorni_sadrzaj>
    <derivirana_varijabla naziv="DomainObject.Predmet.OstaliListNazivFormatedOIB_1">
      <item>Miroslav Horvat, OIB 50367484110</item>
      <item>ANDREJA SREDNOSELEC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EKOTEHNA ZAGORJE d.o.o.</izvorni_sadrzaj>
    <derivirana_varijabla naziv="DomainObject.Predmet.ProtustrankaIDrugi_1">EKOTEHNA ZAGORJE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EKOTEHNA ZAGORJE d.o.o., OIB 84280015032, Čret 25A, 49217 Krapinske Toplice</izvorni_sadrzaj>
    <derivirana_varijabla naziv="DomainObject.Predmet.ProtustrankaIDrugiAdressOIB_1">EKOTEHNA ZAGORJE d.o.o., OIB 84280015032, Čret 25A,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izvorni_sadrzaj>
    <derivirana_varijabla naziv="DomainObject.Predmet.SudioniciListNaziv_1">
      <item>EKOTEHNA ZAGORJE d.o.o.</item>
      <item>FINA Regionalni centar Zagreb</item>
      <item>Miroslav Horvat</item>
      <item>ANDREJA SREDNOSELEC</item>
      <item>RH MF Porezna uprava, Poručni ured Središnja Hrvatska</item>
      <item>ŽDO u Zagrebu</item>
    </derivirana_varijabla>
  </DomainObject.Predmet.SudioniciListNaziv>
  <DomainObject.Predmet.SudioniciListAdressOIB>
    <izvorni_sadrzaj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izvorni_sadrzaj>
    <derivirana_varijabla naziv="DomainObject.Predmet.SudioniciListAdressOIB_1">
      <item>EKOTEHNA ZAGORJE d.o.o., OIB 84280015032, Čret 25A,49217 Krapinske Toplice</item>
      <item>FINA Regionalni centar Zagreb, OIB 85821130368, Trg svibanjskih žrtava 1995. 1,10000 Zagreb</item>
      <item>Miroslav Horvat, OIB 50367484110, Antuna Mihanovića 22 A,49217 Krapinske Toplice</item>
      <item>ANDREJA SREDNOSELEC, Jukićeva 36,10000 Zagreb</item>
      <item>RH MF Porezna uprava, Poručni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84280015032</item>
      <item>, OIB 85821130368</item>
      <item>, OIB 50367484110</item>
      <item>, OIB null</item>
      <item>, OIB 18683136487</item>
      <item>, OIB 16488001145</item>
    </izvorni_sadrzaj>
    <derivirana_varijabla naziv="DomainObject.Predmet.SudioniciListNazivOIB_1">
      <item>, OIB 84280015032</item>
      <item>, OIB 85821130368</item>
      <item>, OIB 50367484110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1482</properties:Characters>
  <properties:Lines>54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2018-04-23T12:03:00Z</dcterms:created>
  <dc:creator>gzubak</dc:creator>
  <cp:lastModifiedBy>Dijana Hadžić</cp:lastModifiedBy>
  <cp:lastPrinted>2018-04-23T12:27:00Z</cp:lastPrinted>
  <dcterms:modified xmlns:xsi="http://www.w3.org/2001/XMLSchema-instance" xsi:type="dcterms:W3CDTF">2018-04-23T12:28:00Z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(23. rješenje - razrješenje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