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ece2" w14:paraId="8bcece2" w:rsidRDefault="006C00AB" w:rsidP="006C00AB" w:rsidR="006C00A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C0017" w:rsidP="006C00AB" w:rsidR="006C00AB">
      <w:pPr>
        <w:rPr>
          <w:rFonts w:hAnsi="Times New Roman" w:ascii="Times New Roman"/>
        </w:rPr>
      </w:pPr>
      <w:r w:rsidRPr="004C0017">
        <w:rPr>
          <w:rFonts w:hAnsi="Times New Roman" w:ascii="Times New Roman"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B3D" w:rsidP="006C00AB" w:rsidR="002F3B3D" w:rsidRPr="002C1EF3">
      <w:pPr>
        <w:rPr>
          <w:rFonts w:hAnsi="Times New Roman" w:ascii="Times New Roman"/>
          <w:b/>
        </w:rPr>
      </w:pP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REPUBLIKA HRVATSKA</w:t>
      </w: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OPĆINSKI SUD U SPLITU</w:t>
      </w:r>
      <w:r w:rsidRPr="00AE1829">
        <w:rPr>
          <w:rFonts w:hAnsi="Times New Roman" w:ascii="Times New Roman"/>
          <w:i/>
        </w:rPr>
        <w:t xml:space="preserve">                                   </w:t>
      </w:r>
      <w:r w:rsidR="00CA1E0C" w:rsidRPr="00AE1829">
        <w:rPr>
          <w:rFonts w:hAnsi="Times New Roman" w:ascii="Times New Roman"/>
          <w:i/>
        </w:rPr>
        <w:t xml:space="preserve">  </w:t>
      </w:r>
      <w:r w:rsidR="00D62852" w:rsidRPr="00AE1829">
        <w:rPr>
          <w:rFonts w:hAnsi="Times New Roman" w:ascii="Times New Roman"/>
          <w:i/>
        </w:rPr>
        <w:t xml:space="preserve">                 </w:t>
      </w:r>
      <w:r w:rsidR="00D62852" w:rsidRPr="00AE1829">
        <w:rPr>
          <w:rFonts w:hAnsi="Times New Roman" w:ascii="Times New Roman"/>
          <w:i/>
        </w:rPr>
        <w:tab/>
      </w:r>
      <w:r w:rsidR="00246A91" w:rsidRPr="00AE1829">
        <w:rPr>
          <w:rFonts w:hAnsi="Times New Roman" w:ascii="Times New Roman"/>
          <w:i/>
        </w:rPr>
        <w:t xml:space="preserve">          </w:t>
      </w:r>
      <w:r w:rsidR="009200FA" w:rsidRPr="00AE1829">
        <w:rPr>
          <w:rFonts w:hAnsi="Times New Roman" w:ascii="Times New Roman"/>
          <w:i/>
        </w:rPr>
        <w:t xml:space="preserve">   </w:t>
      </w:r>
      <w:r w:rsidR="00A50EF6">
        <w:rPr>
          <w:rFonts w:hAnsi="Times New Roman" w:ascii="Times New Roman"/>
          <w:i/>
        </w:rPr>
        <w:t xml:space="preserve">     </w:t>
      </w:r>
      <w:r w:rsidR="009200FA" w:rsidRPr="00AE1829">
        <w:rPr>
          <w:rFonts w:hAnsi="Times New Roman" w:ascii="Times New Roman"/>
          <w:i/>
        </w:rPr>
        <w:t xml:space="preserve"> </w:t>
      </w:r>
      <w:proofErr w:type="spellStart"/>
      <w:r w:rsidR="008628DD">
        <w:rPr>
          <w:rFonts w:hAnsi="Times New Roman" w:ascii="Times New Roman"/>
          <w:b/>
          <w:i/>
        </w:rPr>
        <w:t>Sp</w:t>
      </w:r>
      <w:proofErr w:type="spellEnd"/>
      <w:r w:rsidR="008628DD">
        <w:rPr>
          <w:rFonts w:hAnsi="Times New Roman" w:ascii="Times New Roman"/>
          <w:b/>
          <w:i/>
        </w:rPr>
        <w:t>-6</w:t>
      </w:r>
      <w:r w:rsidR="00A50EF6">
        <w:rPr>
          <w:rFonts w:hAnsi="Times New Roman" w:ascii="Times New Roman"/>
          <w:b/>
          <w:i/>
        </w:rPr>
        <w:t>/16</w:t>
      </w:r>
    </w:p>
    <w:p w:rsidRDefault="009200FA" w:rsidP="006C00AB" w:rsidR="009200FA" w:rsidRPr="00AE1829">
      <w:pPr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rPr>
          <w:rFonts w:hAnsi="Times New Roman" w:ascii="Times New Roman"/>
          <w:i/>
        </w:rPr>
      </w:pPr>
    </w:p>
    <w:p w:rsidRDefault="004C0017" w:rsidP="004C0017" w:rsidR="009200FA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                                   R E P U B L I K A    H R V A T S K A </w:t>
      </w:r>
    </w:p>
    <w:p w:rsidRDefault="004C0017" w:rsidP="004C0017" w:rsidR="004C0017" w:rsidRPr="00AE1829">
      <w:pPr>
        <w:ind w:left="2832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J E Š E NJ E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D32BCB" w:rsidR="00A50EF6" w:rsidRPr="00A50EF6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</w:r>
      <w:r w:rsidR="008628DD">
        <w:rPr>
          <w:rFonts w:hAnsi="Times New Roman" w:ascii="Times New Roman"/>
        </w:rPr>
        <w:t>Općinski sud u Splitu, po sucu Ireni Klisović kao sucu pojedincu, u pravnoj stvari predlagatelja – potrošača DUJE PIVČEVIĆ iz Kaštel Gomilice, Branimirova 16, OIB: 25606812230, radi stečaja potrošača</w:t>
      </w:r>
      <w:r w:rsidR="00A50EF6" w:rsidRPr="00A50EF6">
        <w:rPr>
          <w:rFonts w:hAnsi="Times New Roman" w:ascii="Times New Roman"/>
          <w:i/>
        </w:rPr>
        <w:t>, dana 04.svibnja  2017.g.</w:t>
      </w: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i j e š i o   j 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</w:p>
    <w:p w:rsidRDefault="0046195A" w:rsidP="006C00AB" w:rsidR="00246A91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 xml:space="preserve"> </w:t>
      </w:r>
      <w:r w:rsidR="00A50EF6">
        <w:rPr>
          <w:rFonts w:hAnsi="Times New Roman" w:ascii="Times New Roman"/>
          <w:i/>
        </w:rPr>
        <w:t>Pripremno r</w:t>
      </w:r>
      <w:r w:rsidR="001B01FD">
        <w:rPr>
          <w:rFonts w:hAnsi="Times New Roman" w:ascii="Times New Roman"/>
          <w:i/>
        </w:rPr>
        <w:t xml:space="preserve">očište zakazano za dan 04.svibnja 2017.g. </w:t>
      </w:r>
      <w:r w:rsidR="002C1EF3" w:rsidRPr="00AE1829">
        <w:rPr>
          <w:rFonts w:hAnsi="Times New Roman" w:ascii="Times New Roman"/>
          <w:i/>
        </w:rPr>
        <w:t xml:space="preserve">, </w:t>
      </w:r>
      <w:r w:rsidR="00246A91" w:rsidRPr="00AE1829">
        <w:rPr>
          <w:rFonts w:hAnsi="Times New Roman" w:ascii="Times New Roman"/>
          <w:b/>
          <w:i/>
        </w:rPr>
        <w:t xml:space="preserve">p r e u r i č </w:t>
      </w:r>
      <w:r w:rsidR="002B4BCD" w:rsidRPr="00AE1829">
        <w:rPr>
          <w:rFonts w:hAnsi="Times New Roman" w:ascii="Times New Roman"/>
          <w:b/>
          <w:i/>
        </w:rPr>
        <w:t xml:space="preserve">e </w:t>
      </w:r>
      <w:r w:rsidR="002C1EF3" w:rsidRPr="00AE1829">
        <w:rPr>
          <w:rFonts w:hAnsi="Times New Roman" w:ascii="Times New Roman"/>
          <w:b/>
          <w:i/>
        </w:rPr>
        <w:t xml:space="preserve"> se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246A91" w:rsidP="006C00AB" w:rsidR="00246A91" w:rsidRPr="00AE1829">
      <w:pPr>
        <w:jc w:val="both"/>
        <w:rPr>
          <w:rFonts w:hAnsi="Times New Roman" w:ascii="Times New Roman"/>
          <w:b/>
          <w:i/>
        </w:rPr>
      </w:pPr>
    </w:p>
    <w:p w:rsidRDefault="002B4BCD" w:rsidP="00246A91" w:rsidR="006C00AB" w:rsidRPr="00AE1829">
      <w:pPr>
        <w:jc w:val="center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za</w:t>
      </w:r>
      <w:r w:rsidR="00246A91" w:rsidRPr="00AE1829">
        <w:rPr>
          <w:rFonts w:hAnsi="Times New Roman" w:ascii="Times New Roman"/>
          <w:b/>
          <w:i/>
        </w:rPr>
        <w:t xml:space="preserve"> dan</w:t>
      </w:r>
      <w:r w:rsidRPr="00AE1829">
        <w:rPr>
          <w:rFonts w:hAnsi="Times New Roman" w:ascii="Times New Roman"/>
          <w:i/>
        </w:rPr>
        <w:t xml:space="preserve"> </w:t>
      </w:r>
      <w:r w:rsidR="001B01FD">
        <w:rPr>
          <w:rFonts w:hAnsi="Times New Roman" w:ascii="Times New Roman"/>
          <w:b/>
          <w:i/>
        </w:rPr>
        <w:t xml:space="preserve">12.svibnja </w:t>
      </w:r>
      <w:r w:rsidR="00AE1829" w:rsidRPr="00AE1829">
        <w:rPr>
          <w:rFonts w:hAnsi="Times New Roman" w:ascii="Times New Roman"/>
          <w:b/>
          <w:i/>
        </w:rPr>
        <w:t xml:space="preserve"> 2017.g.</w:t>
      </w:r>
      <w:r w:rsidR="004C0017" w:rsidRPr="00AE1829">
        <w:rPr>
          <w:rFonts w:hAnsi="Times New Roman" w:ascii="Times New Roman"/>
          <w:b/>
          <w:i/>
        </w:rPr>
        <w:t xml:space="preserve"> u 1</w:t>
      </w:r>
      <w:r w:rsidR="008628DD">
        <w:rPr>
          <w:rFonts w:hAnsi="Times New Roman" w:ascii="Times New Roman"/>
          <w:b/>
          <w:i/>
        </w:rPr>
        <w:t>2,30</w:t>
      </w:r>
      <w:r w:rsidR="009200FA" w:rsidRPr="00AE1829">
        <w:rPr>
          <w:rFonts w:hAnsi="Times New Roman" w:ascii="Times New Roman"/>
          <w:b/>
          <w:i/>
        </w:rPr>
        <w:t xml:space="preserve"> sati</w:t>
      </w: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>Dostava ovog</w:t>
      </w:r>
      <w:r w:rsidR="001B01FD">
        <w:rPr>
          <w:rFonts w:hAnsi="Times New Roman" w:ascii="Times New Roman"/>
          <w:i/>
        </w:rPr>
        <w:t xml:space="preserve"> rješenja na oglasnu ploču </w:t>
      </w:r>
      <w:r w:rsidRPr="00AE1829">
        <w:rPr>
          <w:rFonts w:hAnsi="Times New Roman" w:ascii="Times New Roman"/>
          <w:i/>
        </w:rPr>
        <w:t xml:space="preserve"> ima služiti umjesto pisanog poziva.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9200FA" w:rsidP="00D32BCB" w:rsidR="009200FA" w:rsidRPr="00AE1829">
      <w:pPr>
        <w:ind w:firstLine="708"/>
        <w:rPr>
          <w:rFonts w:hAnsi="Times New Roman" w:ascii="Times New Roman"/>
          <w:i/>
        </w:rPr>
      </w:pPr>
    </w:p>
    <w:p w:rsidRDefault="009200FA" w:rsidP="00D32BCB" w:rsidR="006C00AB" w:rsidRPr="00AE1829">
      <w:pPr>
        <w:ind w:firstLine="708"/>
        <w:rPr>
          <w:rFonts w:hAnsi="Times New Roman" w:ascii="Times New Roman"/>
          <w:i/>
          <w:u w:val="single"/>
        </w:rPr>
      </w:pPr>
      <w:r w:rsidRPr="00AE1829">
        <w:rPr>
          <w:rFonts w:hAnsi="Times New Roman" w:ascii="Times New Roman"/>
          <w:i/>
        </w:rPr>
        <w:t xml:space="preserve">U </w:t>
      </w:r>
      <w:r w:rsidR="006C00AB" w:rsidRPr="00AE1829">
        <w:rPr>
          <w:rFonts w:hAnsi="Times New Roman" w:ascii="Times New Roman"/>
          <w:i/>
        </w:rPr>
        <w:t xml:space="preserve"> Splitu,</w:t>
      </w:r>
      <w:r w:rsidR="00102674" w:rsidRPr="00AE1829">
        <w:rPr>
          <w:rFonts w:hAnsi="Times New Roman" w:ascii="Times New Roman"/>
          <w:i/>
        </w:rPr>
        <w:t xml:space="preserve"> </w:t>
      </w:r>
      <w:r w:rsidR="00AE1829" w:rsidRPr="00AE1829">
        <w:rPr>
          <w:rFonts w:hAnsi="Times New Roman" w:ascii="Times New Roman"/>
          <w:i/>
        </w:rPr>
        <w:t>0</w:t>
      </w:r>
      <w:r w:rsidR="00A50EF6">
        <w:rPr>
          <w:rFonts w:hAnsi="Times New Roman" w:ascii="Times New Roman"/>
          <w:i/>
        </w:rPr>
        <w:t xml:space="preserve">4.svibnja </w:t>
      </w:r>
      <w:r w:rsidR="00AE1829" w:rsidRPr="00AE1829">
        <w:rPr>
          <w:rFonts w:hAnsi="Times New Roman" w:ascii="Times New Roman"/>
          <w:i/>
        </w:rPr>
        <w:t xml:space="preserve"> 2017</w:t>
      </w:r>
      <w:r w:rsidR="002B4BCD" w:rsidRPr="00AE1829">
        <w:rPr>
          <w:rFonts w:hAnsi="Times New Roman" w:ascii="Times New Roman"/>
          <w:i/>
        </w:rPr>
        <w:t>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D32BCB" w:rsidP="009200FA" w:rsidR="006C00AB" w:rsidRPr="00AE1829">
      <w:pPr>
        <w:ind w:firstLine="708" w:left="4956"/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</w:t>
      </w:r>
      <w:r w:rsidR="006C00AB" w:rsidRPr="00AE1829">
        <w:rPr>
          <w:rFonts w:hAnsi="Times New Roman" w:ascii="Times New Roman"/>
          <w:b/>
          <w:i/>
        </w:rPr>
        <w:t>S U D A C:</w:t>
      </w: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="009200FA" w:rsidRPr="00AE1829">
        <w:rPr>
          <w:rFonts w:hAnsi="Times New Roman" w:ascii="Times New Roman"/>
          <w:b/>
          <w:i/>
        </w:rPr>
        <w:t xml:space="preserve">        Irena Klisović</w:t>
      </w:r>
      <w:r w:rsidR="006E4CD9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POUKA O PRAVNOM LIJEKU:</w:t>
      </w:r>
      <w:r w:rsidRPr="00AE1829">
        <w:rPr>
          <w:rFonts w:hAnsi="Times New Roman" w:ascii="Times New Roman"/>
          <w:i/>
        </w:rPr>
        <w:t xml:space="preserve"> Protiv ovog rješenja nije dopuštena žalba.</w:t>
      </w:r>
    </w:p>
    <w:p w:rsidRDefault="008A5B7C" w:rsidP="006C00AB" w:rsidR="008A5B7C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2B4BCD" w:rsidP="00D741C3" w:rsidR="00B37085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 xml:space="preserve">DNA: </w:t>
      </w:r>
      <w:r w:rsidR="0046195A" w:rsidRPr="00AE1829">
        <w:rPr>
          <w:rFonts w:hAnsi="Times New Roman" w:ascii="Times New Roman"/>
          <w:i/>
        </w:rPr>
        <w:t xml:space="preserve"> </w:t>
      </w:r>
      <w:r w:rsidR="00D741C3">
        <w:rPr>
          <w:rFonts w:hAnsi="Times New Roman" w:ascii="Times New Roman"/>
          <w:i/>
        </w:rPr>
        <w:t xml:space="preserve">oglasna ploča </w:t>
      </w:r>
    </w:p>
    <w:p w:rsidRDefault="00271753" w:rsidP="006E4CD9" w:rsidR="00271753" w:rsidRPr="00AE1829">
      <w:pPr>
        <w:jc w:val="right"/>
        <w:rPr>
          <w:rFonts w:hAnsi="Times New Roman" w:ascii="Times New Roman"/>
          <w:i/>
        </w:rPr>
      </w:pPr>
    </w:p>
    <w:p w:rsidRDefault="00E92D6B" w:rsidP="006E4CD9" w:rsidR="00E92D6B">
      <w:pPr>
        <w:jc w:val="right"/>
        <w:rPr>
          <w:rFonts w:cs="Arial"/>
        </w:rPr>
      </w:pPr>
    </w:p>
    <w:sectPr w:rsidR="00E92D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A73C3"/>
    <w:multiLevelType w:val="hybridMultilevel"/>
    <w:tmpl w:val="DB98DDF2"/>
    <w:lvl w:tplc="533A3B2E" w:ilvl="0">
      <w:numFmt w:val="bullet"/>
      <w:lvlText w:val="-"/>
      <w:lvlJc w:val="left"/>
      <w:pPr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">
    <w:nsid w:val="3FB95507"/>
    <w:multiLevelType w:val="hybridMultilevel"/>
    <w:tmpl w:val="9F1C5F26"/>
    <w:lvl w:tplc="761C9A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0AB"/>
    <w:rsid w:val="00102674"/>
    <w:rsid w:val="00161A04"/>
    <w:rsid w:val="00193835"/>
    <w:rsid w:val="001B01FD"/>
    <w:rsid w:val="001D60E7"/>
    <w:rsid w:val="00212D07"/>
    <w:rsid w:val="00246A91"/>
    <w:rsid w:val="00271753"/>
    <w:rsid w:val="002B4BCD"/>
    <w:rsid w:val="002C198F"/>
    <w:rsid w:val="002C1EF3"/>
    <w:rsid w:val="002F3B3D"/>
    <w:rsid w:val="003134D1"/>
    <w:rsid w:val="00327A5A"/>
    <w:rsid w:val="00333E26"/>
    <w:rsid w:val="003A08AA"/>
    <w:rsid w:val="00430171"/>
    <w:rsid w:val="004509EB"/>
    <w:rsid w:val="0046195A"/>
    <w:rsid w:val="00463E0E"/>
    <w:rsid w:val="004C0017"/>
    <w:rsid w:val="004F6594"/>
    <w:rsid w:val="00513493"/>
    <w:rsid w:val="00516268"/>
    <w:rsid w:val="005C1129"/>
    <w:rsid w:val="00643964"/>
    <w:rsid w:val="006C00AB"/>
    <w:rsid w:val="006E4CD9"/>
    <w:rsid w:val="00726F88"/>
    <w:rsid w:val="007407D1"/>
    <w:rsid w:val="0074585F"/>
    <w:rsid w:val="007E5DFB"/>
    <w:rsid w:val="008628DD"/>
    <w:rsid w:val="008A5B7C"/>
    <w:rsid w:val="008D7230"/>
    <w:rsid w:val="008F7028"/>
    <w:rsid w:val="009200FA"/>
    <w:rsid w:val="00A50EF6"/>
    <w:rsid w:val="00AE1829"/>
    <w:rsid w:val="00B37085"/>
    <w:rsid w:val="00B423DA"/>
    <w:rsid w:val="00CA1E0C"/>
    <w:rsid w:val="00CF17A1"/>
    <w:rsid w:val="00D32BCB"/>
    <w:rsid w:val="00D62852"/>
    <w:rsid w:val="00D741C3"/>
    <w:rsid w:val="00D814E2"/>
    <w:rsid w:val="00DB052E"/>
    <w:rsid w:val="00DC505B"/>
    <w:rsid w:val="00DF1D23"/>
    <w:rsid w:val="00E21990"/>
    <w:rsid w:val="00E92D6B"/>
    <w:rsid w:val="00F91AE5"/>
    <w:rsid w:val="00FB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0AB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7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0AB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7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9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4.5.2017.</izvorni_sadrzaj>
    <derivirana_varijabla naziv="DomainObject.Predmet.PrimjedbaSuca_1">ročište 4.5.2017.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 zastupanog po punomoćniku BUTERIN&amp;POSAVEC odvjetničko društvo, društvo s ograničenom odgovornošću</izvorni_sadrzaj>
    <derivirana_varijabla naziv="DomainObject.Predmet.StrankaFormated_1">  Duje Pivčević zastupanog po punomoćniku BUTERIN&amp;POSAVEC odvjetničko društvo, društvo s ograničenom odgovornošću</derivirana_varijabla>
  </DomainObject.Predmet.StrankaFormated>
  <DomainObject.Predmet.StrankaFormatedOIB>
    <izvorni_sadrzaj>  Duje Pivčević, OIB 25606812230 zastupanog po punomoćniku BUTERIN&amp;POSAVEC odvjetničko društvo, društvo s ograničenom odgovornošću</izvorni_sadrzaj>
    <derivirana_varijabla naziv="DomainObject.Predmet.StrankaFormatedOIB_1">  Duje Pivčević, OIB 25606812230 zastupanog po punomoćniku BUTERIN&amp;POSAVEC odvjetničko društvo, društvo s ograničenom odgovornošću</derivirana_varijabla>
  </DomainObject.Predmet.StrankaFormatedOIB>
  <DomainObject.Predmet.StrankaFormatedWithAdress>
    <izvorni_sadrzaj> Duje Pivčević, Branimirova 16, 21214 Kaštel Gomilica zastupanog po punomoćniku BUTERIN&amp;POSAVEC odvjetničko društvo, društvo s ograničenom odgovornošću</izvorni_sadrzaj>
    <derivirana_varijabla naziv="DomainObject.Predmet.StrankaFormatedWithAdress_1"> Duje Pivčević, Branimirova 16, 21214 Kaštel Gomilica zastupanog po punomoćniku BUTERIN&amp;POSAVEC odvjetničko društvo, društvo s ograničenom odgovornošću</derivirana_varijabla>
  </DomainObject.Predmet.StrankaFormatedWithAdress>
  <DomainObject.Predmet.StrankaFormatedWithAdressOIB>
    <izvorni_sadrzaj> Duje Pivčević, OIB 25606812230, Branimirova 16, 21214 Kaštel Gomilica zastupanog po punomoćniku BUTERIN&amp;POSAVEC odvjetničko društvo, društvo s ograničenom odgovornošću</izvorni_sadrzaj>
    <derivirana_varijabla naziv="DomainObject.Predmet.StrankaFormatedWithAdressOIB_1"> Duje Pivčević, OIB 25606812230, Branimirova 16, 21214 Kaštel Gomilica zastupanog po punomoćniku BUTERIN&amp;POSAVEC odvjetničko društvo, društvo s ograničenom odgovornošću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 zastupanog po punomoćniku BUTERIN&amp;POSAVEC odvjetničko društvo, društvo s ograničenom odgovornošću</item>
    </izvorni_sadrzaj>
    <derivirana_varijabla naziv="DomainObject.Predmet.StrankaListFormated_1">
      <item>Duje Pivčević zastupanog po punomoćniku BUTERIN&amp;POSAVEC odvjetničko društvo, društvo s ograničenom odgovornošću</item>
    </derivirana_varijabla>
  </DomainObject.Predmet.StrankaListFormated>
  <DomainObject.Predmet.StrankaListFormatedOIB>
    <izvorni_sadrzaj>
      <item>Duje Pivčević, OIB 25606812230 zastupanog po punomoćniku BUTERIN&amp;POSAVEC odvjetničko društvo, društvo s ograničenom odgovornošću</item>
    </izvorni_sadrzaj>
    <derivirana_varijabla naziv="DomainObject.Predmet.StrankaListFormatedOIB_1">
      <item>Duje Pivčević, OIB 25606812230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Duje Pivčević, Branimirova 16, 21214 Kaštel Gomilica zastupanog po punomoćniku BUTERIN&amp;POSAVEC odvjetničko društvo, društvo s ograničenom odgovornošću</item>
    </izvorni_sadrzaj>
    <derivirana_varijabla naziv="DomainObject.Predmet.StrankaListFormatedWithAdress_1">
      <item>Duje Pivčević, Branimirova 16, 21214 Kaštel Gomilica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Duje Pivčević, OIB 25606812230, Branimirova 16, 21214 Kaštel Gomilica zastupanog po punomoćniku BUTERIN&amp;POSAVEC odvjetničko društvo, društvo s ograničenom odgovornošću</item>
    </izvorni_sadrzaj>
    <derivirana_varijabla naziv="DomainObject.Predmet.StrankaListFormatedWithAdressOIB_1">
      <item>Duje Pivčević, OIB 25606812230, Branimirova 16, 21214 Kaštel Gomilica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izvorni_sadrzaj>
    <derivirana_varijabla naziv="DomainObject.Predmet.OstaliList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derivirana_varijabla>
  </DomainObject.Predmet.OstaliListFormated>
  <DomainObject.Predmet.OstaliList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izvorni_sadrzaj>
    <derivirana_varijabla naziv="DomainObject.Predmet.OstaliList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derivirana_varijabla>
  </DomainObject.Predmet.OstaliListFormatedOIB>
  <DomainObject.Predmet.OstaliListFormatedWithAdress>
    <izvorni_sadrzaj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izvorni_sadrzaj>
    <derivirana_varijabla naziv="DomainObject.Predmet.OstaliListFormatedWithAdress_1"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derivirana_varijabla>
  </DomainObject.Predmet.OstaliListFormatedWithAdress>
  <DomainObject.Predmet.OstaliListFormatedWithAdressOIB>
    <izvorni_sadrzaj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izvorni_sadrzaj>
    <derivirana_varijabla naziv="DomainObject.Predmet.OstaliListFormatedWithAdressOIB_1"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derivirana_varijabla>
  </DomainObject.Predmet.OstaliListFormatedWithAdressOIB>
  <DomainObject.Predmet.OstaliListNaziv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OstaliListNaziv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OstaliListNazivFormated>
  <DomainObject.Predmet.OstaliListNaziv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izvorni_sadrzaj>
    <derivirana_varijabla naziv="DomainObject.Predmet.OstaliListNaziv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SudioniciListNaziv_1"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SudioniciListNaziv>
  <DomainObject.Predmet.SudioniciListAdressOIB>
    <izvorni_sadrzaj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izvorni_sadrzaj>
    <derivirana_varijabla naziv="DomainObject.Predmet.SudioniciListNazivOIB_1"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537</properties:Characters>
  <properties:Lines>38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2017-05-04T07:53:00Z</dcterms:created>
  <dc:creator>wsadmin</dc:creator>
  <cp:lastModifiedBy>Božena Semren</cp:lastModifiedBy>
  <cp:lastPrinted>2017-05-04T08:02:00Z</cp:lastPrinted>
  <dcterms:modified xmlns:xsi="http://www.w3.org/2001/XMLSchema-instance" xsi:type="dcterms:W3CDTF">2017-05-04T08:04:00Z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