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f378" w14:paraId="928f378" w:rsidRDefault="00BA1C1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448310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A1C1B" w:rsidP="00BA1C1B" w:rsidR="00BA1C1B">
      <w:pPr>
        <w:pStyle w:val="Bezproreda"/>
      </w:pPr>
      <w:r>
        <w:t xml:space="preserve">    Republika Hrvatska</w:t>
      </w:r>
    </w:p>
    <w:p w:rsidRDefault="00BA1C1B" w:rsidP="00BA1C1B" w:rsidR="00BA1C1B">
      <w:pPr>
        <w:pStyle w:val="Bezproreda"/>
      </w:pPr>
      <w:r>
        <w:t>Trgovački sud u Bjelovaru</w:t>
      </w:r>
    </w:p>
    <w:p w:rsidRDefault="00BA1C1B" w:rsidP="00BA1C1B" w:rsidR="00BA1C1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A1C1B" w:rsidP="00BA1C1B" w:rsidR="00BA1C1B">
      <w:pPr>
        <w:pStyle w:val="Bezproreda"/>
      </w:pPr>
    </w:p>
    <w:p w:rsidRDefault="00BA1C1B" w:rsidP="00BA1C1B" w:rsidR="00BA1C1B">
      <w:pPr>
        <w:ind w:firstLine="708" w:left="4956"/>
      </w:pPr>
      <w:r>
        <w:t>Poslovni broj: 1 St-992/2016-154</w:t>
      </w:r>
    </w:p>
    <w:p w:rsidRDefault="00BA1C1B" w:rsidP="00BA1C1B" w:rsidR="00BA1C1B"/>
    <w:p w:rsidRDefault="00BA1C1B" w:rsidP="00BA1C1B" w:rsidR="00BA1C1B"/>
    <w:p w:rsidRDefault="00BA1C1B" w:rsidP="00BA1C1B" w:rsidR="00BA1C1B">
      <w:pPr>
        <w:jc w:val="center"/>
        <w:rPr>
          <w:b/>
        </w:rPr>
      </w:pPr>
      <w:r>
        <w:rPr>
          <w:b/>
        </w:rPr>
        <w:t xml:space="preserve">P O Z I V </w:t>
      </w:r>
    </w:p>
    <w:p w:rsidRDefault="00BA1C1B" w:rsidP="00BA1C1B" w:rsidR="00BA1C1B">
      <w:pPr>
        <w:jc w:val="center"/>
      </w:pPr>
    </w:p>
    <w:p w:rsidRDefault="00BA1C1B" w:rsidP="00BA1C1B" w:rsidR="00BA1C1B">
      <w:pPr>
        <w:jc w:val="center"/>
      </w:pPr>
    </w:p>
    <w:p w:rsidRDefault="00BA1C1B" w:rsidP="00BA1C1B" w:rsidR="00BA1C1B">
      <w:pPr>
        <w:ind w:firstLine="708"/>
      </w:pPr>
      <w:r>
        <w:t xml:space="preserve">U stečajnom predmetu nad stečajnim dužnikom SPAJIĆ proizvodnja i usluge d.o.o. u stečaju, </w:t>
      </w:r>
      <w:proofErr w:type="spellStart"/>
      <w:r>
        <w:t>Čačinci</w:t>
      </w:r>
      <w:proofErr w:type="spellEnd"/>
      <w:r>
        <w:t>, Braće Radića 34, OIB: 36321371245, poslovni broj: 1 St-992/2016.,  pozivate se na ročište za diobu kupovine, na dan</w:t>
      </w:r>
    </w:p>
    <w:p w:rsidRDefault="00BA1C1B" w:rsidP="00BA1C1B" w:rsidR="00BA1C1B"/>
    <w:p w:rsidRDefault="00BA1C1B" w:rsidP="00BA1C1B" w:rsidR="00BA1C1B">
      <w:pPr>
        <w:jc w:val="center"/>
      </w:pPr>
      <w:r>
        <w:t>29.   ožujka 2019. godine u 9,30 sati</w:t>
      </w:r>
    </w:p>
    <w:p w:rsidRDefault="00BA1C1B" w:rsidP="00BA1C1B" w:rsidR="00BA1C1B">
      <w:pPr>
        <w:jc w:val="center"/>
        <w:rPr>
          <w:b/>
        </w:rPr>
      </w:pPr>
    </w:p>
    <w:p w:rsidRDefault="00BA1C1B" w:rsidP="00BA1C1B" w:rsidR="00BA1C1B">
      <w:pPr>
        <w:jc w:val="center"/>
      </w:pPr>
      <w:r>
        <w:t xml:space="preserve"> sobu broj 4. Trgovačkog suda u Bjelovaru, Dr. I. </w:t>
      </w:r>
      <w:proofErr w:type="spellStart"/>
      <w:r>
        <w:t>Lebovića</w:t>
      </w:r>
      <w:proofErr w:type="spellEnd"/>
      <w:r>
        <w:t xml:space="preserve"> 42.</w:t>
      </w:r>
    </w:p>
    <w:p w:rsidRDefault="00BA1C1B" w:rsidP="00BA1C1B" w:rsidR="00BA1C1B">
      <w:pPr>
        <w:jc w:val="center"/>
      </w:pPr>
    </w:p>
    <w:p w:rsidRDefault="00BA1C1B" w:rsidP="00BA1C1B" w:rsidR="00BA1C1B"/>
    <w:p w:rsidRDefault="00BA1C1B" w:rsidP="00BA1C1B" w:rsidR="00BA1C1B">
      <w:pPr>
        <w:ind w:firstLine="708"/>
      </w:pPr>
      <w:r>
        <w:t xml:space="preserve">Ako ne pristupite na ročište Vaša tražbina uzet će se prema stanju koje proizlazi iz </w:t>
      </w:r>
      <w:smartTag w:element="PersonName" w:uri="urn:schemas-microsoft-com:office:smarttags">
        <w:r>
          <w:t>spis</w:t>
        </w:r>
      </w:smartTag>
      <w:r>
        <w:t>a.</w:t>
      </w:r>
    </w:p>
    <w:p w:rsidRDefault="00BA1C1B" w:rsidP="00BA1C1B" w:rsidR="00BA1C1B"/>
    <w:p w:rsidRDefault="00BA1C1B" w:rsidP="00BA1C1B" w:rsidR="00BA1C1B">
      <w:pPr>
        <w:ind w:firstLine="708"/>
      </w:pPr>
      <w:r>
        <w:t xml:space="preserve">Vjerovnik najkasnije na ročištu za diobu može drugom vjerovniku osporiti tražbinu, njezinu visinu i red namirenja (čl. 124. Ovršnog zakona).  </w:t>
      </w:r>
    </w:p>
    <w:p w:rsidRDefault="00BA1C1B" w:rsidP="00BA1C1B" w:rsidR="00BA1C1B"/>
    <w:p w:rsidRDefault="00BA1C1B" w:rsidP="00BA1C1B" w:rsidR="00BA1C1B">
      <w:pPr>
        <w:ind w:firstLine="708"/>
      </w:pPr>
      <w:r>
        <w:t xml:space="preserve">Iz iznosa dobivenog od ovršnog suda, stečajni sudac će izdvojiti u stečajnu masu odgovarajući iznos prema pravilima iz članka 124. Ovršnog zakona, namiriti tražbine </w:t>
      </w:r>
      <w:proofErr w:type="spellStart"/>
      <w:r>
        <w:t>razlučnih</w:t>
      </w:r>
      <w:proofErr w:type="spellEnd"/>
      <w:r>
        <w:t xml:space="preserve"> vjerovnika prema redoslijedu predviđenim pravilima ovršnog postupka i preostali iznos predati stečajnom upravitelju ( čl. 248 st. 2. Stečajnog zakona).</w:t>
      </w:r>
    </w:p>
    <w:p w:rsidRDefault="00BA1C1B" w:rsidP="00BA1C1B" w:rsidR="00BA1C1B"/>
    <w:p w:rsidRDefault="00BA1C1B" w:rsidP="00BA1C1B" w:rsidR="00BA1C1B">
      <w:pPr>
        <w:ind w:firstLine="708"/>
      </w:pPr>
      <w:r>
        <w:t xml:space="preserve">U Bjelovaru  18.  ožujka  2019. </w:t>
      </w:r>
    </w:p>
    <w:p w:rsidRDefault="00BA1C1B" w:rsidP="00BA1C1B" w:rsidR="00BA1C1B"/>
    <w:p w:rsidRDefault="00BA1C1B" w:rsidP="00BA1C1B" w:rsidR="00BA1C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</w:t>
      </w:r>
    </w:p>
    <w:p w:rsidRDefault="00BA1C1B" w:rsidP="00BA1C1B" w:rsidR="00BA1C1B"/>
    <w:p w:rsidRDefault="00BA1C1B" w:rsidP="00BA1C1B" w:rsidR="00BA1C1B">
      <w:r>
        <w:tab/>
      </w:r>
      <w:r>
        <w:tab/>
      </w:r>
      <w:r>
        <w:tab/>
      </w:r>
      <w:r>
        <w:tab/>
      </w:r>
      <w:r>
        <w:tab/>
        <w:t xml:space="preserve">                          Branka Pleskalt </w:t>
      </w:r>
    </w:p>
    <w:p w:rsidRDefault="00BA1C1B" w:rsidP="00BA1C1B" w:rsidR="00BA1C1B"/>
    <w:p w:rsidRDefault="00BA1C1B" w:rsidP="00BA1C1B" w:rsidR="00BA1C1B">
      <w:proofErr w:type="spellStart"/>
      <w:r>
        <w:t>Rj</w:t>
      </w:r>
      <w:proofErr w:type="spellEnd"/>
      <w:r>
        <w:t>.</w:t>
      </w:r>
    </w:p>
    <w:p w:rsidRDefault="00BA1C1B" w:rsidP="00BA1C1B" w:rsidR="00BA1C1B">
      <w:r>
        <w:t xml:space="preserve">Dna: </w:t>
      </w:r>
      <w:proofErr w:type="spellStart"/>
      <w:r>
        <w:t>razlučnim</w:t>
      </w:r>
      <w:proofErr w:type="spellEnd"/>
      <w:r>
        <w:t xml:space="preserve"> vjerovnicima –putem e-oglasne ploče suda</w:t>
      </w:r>
    </w:p>
    <w:p w:rsidRDefault="00BA1C1B" w:rsidP="00BA1C1B" w:rsidR="00BA1C1B">
      <w:r>
        <w:t xml:space="preserve">        Stečajnom upravitelju-putem e-oglasne ploče suda</w:t>
      </w:r>
    </w:p>
    <w:p w:rsidRDefault="00BA1C1B" w:rsidP="00BA1C1B" w:rsidR="00BA1C1B">
      <w:r>
        <w:t xml:space="preserve">        e-oglasna ploča</w:t>
      </w:r>
    </w:p>
    <w:p w:rsidRDefault="00BA1C1B" w:rsidP="00BA1C1B" w:rsidR="00BA1C1B">
      <w:r>
        <w:t xml:space="preserve">         K ročištu</w:t>
      </w:r>
    </w:p>
    <w:p w:rsidRDefault="00BA1C1B" w:rsidP="00BA1C1B" w:rsidR="00BA1C1B">
      <w:r>
        <w:t>Bjelovar, 18. 3.  2019.</w:t>
      </w:r>
    </w:p>
    <w:p w:rsidRDefault="00BA1C1B" w:rsidP="00BA1C1B" w:rsidR="00BA1C1B"/>
    <w:p w:rsidRDefault="00BA1C1B" w:rsidP="00BA1C1B" w:rsidR="00BA1C1B">
      <w:pPr>
        <w:pStyle w:val="Bezproreda"/>
      </w:pPr>
    </w:p>
    <w:p w:rsidRDefault="00AE649C" w:rsidP="00BA1C1B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C1B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15E8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A1C1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A1C1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46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St-992/2016-154</izvorni_sadrzaj>
    <derivirana_varijabla naziv="DomainObject.Oznaka_1">St-992/2016-154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  <item>Decron d.o.o., Kralja Zvonimira 9., 33515 Orahovica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  <item>Decron d.o.o., Kralja Zvonimira 9., 33515 Orahovica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  <item>Decron d.o.o., OIB 36388333040, Kralja Zvonimira 9., 33515 Orahovica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  <item>Decron d.o.o., OIB 36388333040, Kralja Zvonimira 9., 33515 Orahovica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St-992/2016-154</izvorni_sadrzaj>
    <derivirana_varijabla naziv="DomainObject.PoslovniBrojDokumenta_1">St-992/2016-154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  <item>Decron d.o.o., OIB 36388333040, Kralja Zvonimira 9.,33515 Orahovica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  <item>Decron d.o.o., OIB 36388333040, Kralja Zvonimira 9.,33515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6B7E82-A574-4D46-A2E1-FD0B9375D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1019</properties:Characters>
  <properties:Lines>45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2019-03-18T12:14:00Z</cp:lastPrinted>
  <dcterms:modified xmlns:xsi="http://www.w3.org/2001/XMLSchema-instance" xsi:type="dcterms:W3CDTF">2019-03-18T12:14:00Z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St-992/2016-154 / Odluka - Zaključak - određeno ročište za diobu kupovnine (odluka_St-992_2016-154.docx)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