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14d7" w14:paraId="9c414d7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E5435F">
        <w:t>3</w:t>
      </w:r>
      <w:r w:rsidR="00CB0DB5">
        <w:t>8</w:t>
      </w:r>
      <w:r w:rsidR="00383DF6">
        <w:t>4</w:t>
      </w:r>
      <w:r w:rsidR="00B7752F">
        <w:t>/2018</w:t>
      </w:r>
      <w:r w:rsidR="0039730F">
        <w:t>-</w:t>
      </w:r>
      <w:r w:rsidR="00383DF6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383DF6">
        <w:t>ANDREJ GRADNJA j.</w:t>
      </w:r>
      <w:r w:rsidR="00383DF6" w:rsidRPr="005D3532">
        <w:t>d.o.o.</w:t>
      </w:r>
      <w:r w:rsidR="00383DF6">
        <w:t xml:space="preserve"> za građevinarstvo</w:t>
      </w:r>
      <w:r w:rsidR="00383DF6" w:rsidRPr="005D3532">
        <w:t xml:space="preserve">, </w:t>
      </w:r>
      <w:r w:rsidR="00383DF6">
        <w:t>Nin</w:t>
      </w:r>
      <w:r w:rsidR="00383DF6" w:rsidRPr="005D3532">
        <w:t xml:space="preserve">, </w:t>
      </w:r>
      <w:r w:rsidR="00383DF6">
        <w:t>Grgura Ninskog 45</w:t>
      </w:r>
      <w:r w:rsidR="00383DF6" w:rsidRPr="005D3532">
        <w:t xml:space="preserve">, OIB: </w:t>
      </w:r>
      <w:r w:rsidR="00383DF6">
        <w:t>07706400265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383DF6">
        <w:t>Andrejanu Prekpalaju iz Nina</w:t>
      </w:r>
      <w:r>
        <w:t xml:space="preserve">,  </w:t>
      </w:r>
      <w:r w:rsidR="00EF7D29">
        <w:t>6</w:t>
      </w:r>
      <w:r w:rsidR="00B7471E">
        <w:t xml:space="preserve">. </w:t>
      </w:r>
      <w:r w:rsidR="00CB0DB5">
        <w:t>prosinca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E5435F" w:rsidP="00E5435F" w:rsidR="00E5435F">
      <w:pPr>
        <w:pStyle w:val="Odlomakpopisa"/>
        <w:ind w:left="1638"/>
        <w:jc w:val="both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Pr="00E5435F">
        <w:rPr>
          <w:b/>
        </w:rPr>
        <w:t>9. siječnja</w:t>
      </w:r>
      <w:r>
        <w:rPr>
          <w:b/>
        </w:rPr>
        <w:t xml:space="preserve"> 2019</w:t>
      </w:r>
      <w:r w:rsidRPr="00E5435F">
        <w:rPr>
          <w:b/>
        </w:rPr>
        <w:t>. u 9,</w:t>
      </w:r>
      <w:r w:rsidR="00CB0DB5">
        <w:rPr>
          <w:b/>
        </w:rPr>
        <w:t>5</w:t>
      </w:r>
      <w:r w:rsidR="00383DF6">
        <w:rPr>
          <w:b/>
        </w:rPr>
        <w:t>5</w:t>
      </w:r>
      <w:r w:rsidRPr="00202FB8">
        <w:t xml:space="preserve"> </w:t>
      </w:r>
      <w:r>
        <w:t>sati kod Trgovačkog suda u Zadru, Dr. Franje Tuđmana 35, sudnica 26/I.</w:t>
      </w:r>
    </w:p>
    <w:p w:rsidRDefault="00E5435F" w:rsidP="00E5435F" w:rsidR="00E5435F">
      <w:pPr>
        <w:jc w:val="both"/>
      </w:pPr>
    </w:p>
    <w:p w:rsidRDefault="00E5435F" w:rsidP="00E5435F" w:rsidR="00E5435F">
      <w:pPr>
        <w:ind w:firstLine="708"/>
        <w:jc w:val="both"/>
      </w:pPr>
      <w:r>
        <w:t xml:space="preserve">III. Na ročište iz točke II. izreke ovog zaključka poziva se osoba ovlaštena za zastupanje dužnika po zakonu </w:t>
      </w:r>
      <w:r w:rsidR="00383DF6">
        <w:t>Andrejan Prekpalaj iz Nina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 i 104/17). </w:t>
      </w:r>
    </w:p>
    <w:p w:rsidRDefault="00E5435F" w:rsidP="00E5435F" w:rsidR="00E5435F">
      <w:pPr>
        <w:ind w:firstLine="708"/>
        <w:jc w:val="both"/>
      </w:pPr>
    </w:p>
    <w:p w:rsidRDefault="00E5435F" w:rsidP="00E5435F" w:rsidR="00E5435F" w:rsidRPr="00CD5002">
      <w:pPr>
        <w:ind w:firstLine="708"/>
        <w:jc w:val="both"/>
      </w:pPr>
      <w:r w:rsidRPr="00CD5002">
        <w:t xml:space="preserve">IV. </w:t>
      </w:r>
      <w:r>
        <w:tab/>
        <w:t>Ako osoba ovlaštena</w:t>
      </w:r>
      <w:r w:rsidRPr="00A96663">
        <w:t xml:space="preserve"> za zastupanje dužnika po zakonu</w:t>
      </w:r>
      <w:r>
        <w:t xml:space="preserve"> ne pristupi</w:t>
      </w:r>
      <w:r w:rsidRPr="00A96663">
        <w:t xml:space="preserve"> na navedeno ročište</w:t>
      </w:r>
      <w:r>
        <w:t xml:space="preserve"> ili prethodno ne dostavi podatke iz točke III. ovog rješenja </w:t>
      </w:r>
      <w:r w:rsidRPr="00A96663">
        <w:t>ili</w:t>
      </w:r>
      <w:r>
        <w:t xml:space="preserve"> ako</w:t>
      </w:r>
      <w:r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>
        <w:t>eno</w:t>
      </w:r>
      <w:r w:rsidRPr="00A96663">
        <w:t xml:space="preserve"> prisilno dovođenje od strane policijskih službenika sukladno odredbama čl. 178. i 180. Stečajnog zakona</w:t>
      </w:r>
      <w:r>
        <w:t>.</w:t>
      </w:r>
    </w:p>
    <w:p w:rsidRDefault="00A576FE" w:rsidP="00E5435F" w:rsidR="00A576FE">
      <w:pPr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383DF6">
        <w:t>ANDREJ GRADNJA j.</w:t>
      </w:r>
      <w:r w:rsidR="00383DF6" w:rsidRPr="005D3532">
        <w:t>d.o.o.</w:t>
      </w:r>
      <w:r w:rsidR="00383DF6">
        <w:t xml:space="preserve"> za građevinarstvo</w:t>
      </w:r>
      <w:r w:rsidR="00383DF6" w:rsidRPr="005D3532">
        <w:t xml:space="preserve">, </w:t>
      </w:r>
      <w:r w:rsidR="00383DF6">
        <w:t>Nin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E5435F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E5435F">
        <w:t>6</w:t>
      </w:r>
      <w:r w:rsidR="00C6393F">
        <w:t xml:space="preserve"> St-</w:t>
      </w:r>
      <w:r w:rsidR="00E71B9F">
        <w:t>2</w:t>
      </w:r>
      <w:r w:rsidR="00383DF6">
        <w:t>60</w:t>
      </w:r>
      <w:r w:rsidR="00C6393F">
        <w:t>/</w:t>
      </w:r>
      <w:r w:rsidR="00E3211A">
        <w:t>20</w:t>
      </w:r>
      <w:r w:rsidR="00E5435F">
        <w:t>18</w:t>
      </w:r>
      <w:r w:rsidR="00F61541">
        <w:t>-</w:t>
      </w:r>
      <w:r w:rsidR="00CB0DB5">
        <w:t>7</w:t>
      </w:r>
      <w:r w:rsidR="00C6393F">
        <w:t xml:space="preserve"> od </w:t>
      </w:r>
      <w:r w:rsidR="00E71B9F">
        <w:t>1</w:t>
      </w:r>
      <w:r w:rsidR="00383DF6">
        <w:t>5</w:t>
      </w:r>
      <w:r w:rsidR="00C6393F">
        <w:t xml:space="preserve">. </w:t>
      </w:r>
      <w:r w:rsidR="00E5435F">
        <w:t>listopada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EF7D29">
        <w:t>6</w:t>
      </w:r>
      <w:r w:rsidR="00B7471E">
        <w:t xml:space="preserve">. </w:t>
      </w:r>
      <w:r w:rsidR="00CB0DB5">
        <w:t>prosinca</w:t>
      </w:r>
      <w:r w:rsidR="00B7471E">
        <w:t xml:space="preserve"> 2018.</w:t>
      </w:r>
    </w:p>
    <w:p w:rsidRDefault="00A576FE" w:rsidP="00A576FE" w:rsidR="00A576FE"/>
    <w:p w:rsidRDefault="005C2FA4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383DF6">
        <w:t>Andrej Prekpalaj iz Nina</w:t>
      </w:r>
      <w:r w:rsidR="00383DF6" w:rsidRPr="005D3532">
        <w:t xml:space="preserve">, </w:t>
      </w:r>
      <w:r w:rsidR="00383DF6">
        <w:t>Grgura Ninskog 45</w:t>
      </w:r>
      <w:r w:rsidR="00705F0A">
        <w:rPr>
          <w:rFonts w:eastAsiaTheme="minorHAnsi"/>
          <w:lang w:eastAsia="en-US"/>
        </w:rPr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5C2FA4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E5435F">
      <w:t>3</w:t>
    </w:r>
    <w:r w:rsidR="00CB0DB5">
      <w:t>8</w:t>
    </w:r>
    <w:r w:rsidR="00383DF6">
      <w:t>4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3DF6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0ECC"/>
    <w:rsid w:val="004731FA"/>
    <w:rsid w:val="004807CF"/>
    <w:rsid w:val="00486B07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5CB"/>
    <w:rsid w:val="00594685"/>
    <w:rsid w:val="005959FC"/>
    <w:rsid w:val="005A37B1"/>
    <w:rsid w:val="005A3991"/>
    <w:rsid w:val="005A71FB"/>
    <w:rsid w:val="005C2401"/>
    <w:rsid w:val="005C2FA4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0D66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5F0A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56C9F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0DB5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435F"/>
    <w:rsid w:val="00E55A5C"/>
    <w:rsid w:val="00E61FA9"/>
    <w:rsid w:val="00E62FD9"/>
    <w:rsid w:val="00E642E6"/>
    <w:rsid w:val="00E651B1"/>
    <w:rsid w:val="00E71B9F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D2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2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F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F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F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F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2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F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F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F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F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St-384/2018</izvorni_sadrzaj>
    <derivirana_varijabla naziv="DomainObject.Predmet.OznakaBroj_1">St-384/2018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ANDREJ GRADNJA j.d.o.o. za građevinarstvo</izvorni_sadrzaj>
    <derivirana_varijabla naziv="DomainObject.Predmet.ProtustrankaFormated_1">  ANDREJ GRADNJA j.d.o.o. za građevinarstvo</derivirana_varijabla>
  </DomainObject.Predmet.ProtustrankaFormated>
  <DomainObject.Predmet.ProtustrankaFormatedOIB>
    <izvorni_sadrzaj>  ANDREJ GRADNJA j.d.o.o. za građevinarstvo, OIB 07706400265</izvorni_sadrzaj>
    <derivirana_varijabla naziv="DomainObject.Predmet.ProtustrankaFormatedOIB_1">  ANDREJ GRADNJA j.d.o.o. za građevinarstvo, OIB 07706400265</derivirana_varijabla>
  </DomainObject.Predmet.ProtustrankaFormatedOIB>
  <DomainObject.Predmet.ProtustrankaFormatedWithAdress>
    <izvorni_sadrzaj> ANDREJ GRADNJA j.d.o.o. za građevinarstvo, Grgura Ninskog 45, 23232 Nin</izvorni_sadrzaj>
    <derivirana_varijabla naziv="DomainObject.Predmet.ProtustrankaFormatedWithAdress_1"> ANDREJ GRADNJA j.d.o.o. za građevinarstvo, Grgura Ninskog 45, 23232 Nin</derivirana_varijabla>
  </DomainObject.Predmet.ProtustrankaFormatedWithAdress>
  <DomainObject.Predmet.ProtustrankaFormatedWithAdressOIB>
    <izvorni_sadrzaj> ANDREJ GRADNJA j.d.o.o. za građevinarstvo, OIB 07706400265, Grgura Ninskog 45, 23232 Nin</izvorni_sadrzaj>
    <derivirana_varijabla naziv="DomainObject.Predmet.ProtustrankaFormatedWithAdressOIB_1"> ANDREJ GRADNJA j.d.o.o. za građevinarstvo, OIB 07706400265, Grgura Ninskog 45, 23232 Nin</derivirana_varijabla>
  </DomainObject.Predmet.ProtustrankaFormatedWithAdressOIB>
  <DomainObject.Predmet.ProtustrankaWithAdress>
    <izvorni_sadrzaj>ANDREJ GRADNJA j.d.o.o. za građevinarstvo Grgura Ninskog 45, 23232 Nin</izvorni_sadrzaj>
    <derivirana_varijabla naziv="DomainObject.Predmet.ProtustrankaWithAdress_1">ANDREJ GRADNJA j.d.o.o. za građevinarstvo Grgura Ninskog 45, 23232 Nin</derivirana_varijabla>
  </DomainObject.Predmet.ProtustrankaWithAdress>
  <DomainObject.Predmet.ProtustrankaWithAdressOIB>
    <izvorni_sadrzaj>ANDREJ GRADNJA j.d.o.o. za građevinarstvo, OIB 07706400265, Grgura Ninskog 45, 23232 Nin</izvorni_sadrzaj>
    <derivirana_varijabla naziv="DomainObject.Predmet.ProtustrankaWithAdressOIB_1">ANDREJ GRADNJA j.d.o.o. za građevinarstvo, OIB 07706400265, Grgura Ninskog 45, 23232 Nin</derivirana_varijabla>
  </DomainObject.Predmet.ProtustrankaWithAdressOIB>
  <DomainObject.Predmet.ProtustrankaNazivFormated>
    <izvorni_sadrzaj>ANDREJ GRADNJA j.d.o.o. za građevinarstvo</izvorni_sadrzaj>
    <derivirana_varijabla naziv="DomainObject.Predmet.ProtustrankaNazivFormated_1">ANDREJ GRADNJA j.d.o.o. za građevinarstvo</derivirana_varijabla>
  </DomainObject.Predmet.ProtustrankaNazivFormated>
  <DomainObject.Predmet.ProtustrankaNazivFormatedOIB>
    <izvorni_sadrzaj>ANDREJ GRADNJA j.d.o.o. za građevinarstvo, OIB 07706400265</izvorni_sadrzaj>
    <derivirana_varijabla naziv="DomainObject.Predmet.ProtustrankaNazivFormatedOIB_1">ANDREJ GRADNJA j.d.o.o. za građevinarstvo, OIB 07706400265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ANDREJ GRADNJA j.d.o.o. za građevinarstvo</item>
    </izvorni_sadrzaj>
    <derivirana_varijabla naziv="DomainObject.Predmet.ProtuStrankaListFormated_1">
      <item>ANDREJ GRADNJA j.d.o.o. za građevinarstvo</item>
    </derivirana_varijabla>
  </DomainObject.Predmet.ProtuStrankaListFormated>
  <DomainObject.Predmet.ProtuStrankaListFormatedOIB>
    <izvorni_sadrzaj>
      <item>ANDREJ GRADNJA j.d.o.o. za građevinarstvo, OIB 07706400265</item>
    </izvorni_sadrzaj>
    <derivirana_varijabla naziv="DomainObject.Predmet.ProtuStrankaListFormatedOIB_1">
      <item>ANDREJ GRADNJA j.d.o.o. za građevinarstvo, OIB 07706400265</item>
    </derivirana_varijabla>
  </DomainObject.Predmet.ProtuStrankaListFormatedOIB>
  <DomainObject.Predmet.ProtuStrankaListFormatedWithAdress>
    <izvorni_sadrzaj>
      <item>ANDREJ GRADNJA j.d.o.o. za građevinarstvo, Grgura Ninskog 45, 23232 Nin</item>
    </izvorni_sadrzaj>
    <derivirana_varijabla naziv="DomainObject.Predmet.ProtuStrankaListFormatedWithAdress_1">
      <item>ANDREJ GRADNJA j.d.o.o. za građevinarstvo, Grgura Ninskog 45, 23232 Nin</item>
    </derivirana_varijabla>
  </DomainObject.Predmet.ProtuStrankaListFormatedWithAdress>
  <DomainObject.Predmet.ProtuStrankaListFormatedWithAdressOIB>
    <izvorni_sadrzaj>
      <item>ANDREJ GRADNJA j.d.o.o. za građevinarstvo, OIB 07706400265, Grgura Ninskog 45, 23232 Nin</item>
    </izvorni_sadrzaj>
    <derivirana_varijabla naziv="DomainObject.Predmet.ProtuStrankaListFormatedWithAdressOIB_1">
      <item>ANDREJ GRADNJA j.d.o.o. za građevinarstvo, OIB 07706400265, Grgura Ninskog 45, 23232 Nin</item>
    </derivirana_varijabla>
  </DomainObject.Predmet.ProtuStrankaListFormatedWithAdressOIB>
  <DomainObject.Predmet.ProtuStrankaListNazivFormated>
    <izvorni_sadrzaj>
      <item>ANDREJ GRADNJA j.d.o.o. za građevinarstvo</item>
    </izvorni_sadrzaj>
    <derivirana_varijabla naziv="DomainObject.Predmet.ProtuStrankaListNazivFormated_1">
      <item>ANDREJ GRADNJA j.d.o.o. za građevinarstvo</item>
    </derivirana_varijabla>
  </DomainObject.Predmet.ProtuStrankaListNazivFormated>
  <DomainObject.Predmet.ProtuStrankaListNazivFormatedOIB>
    <izvorni_sadrzaj>
      <item>ANDREJ GRADNJA j.d.o.o. za građevinarstvo, OIB 07706400265</item>
    </izvorni_sadrzaj>
    <derivirana_varijabla naziv="DomainObject.Predmet.ProtuStrankaListNazivFormatedOIB_1">
      <item>ANDREJ GRADNJA j.d.o.o. za građevinarstvo, OIB 07706400265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ANDREJ GRADNJA j.d.o.o. za građevinarstvo</izvorni_sadrzaj>
    <derivirana_varijabla naziv="DomainObject.Predmet.ProtustrankaIDrugi_1">ANDREJ GRADNJA j.d.o.o. za građevinarstvo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ANDREJ GRADNJA j.d.o.o. za građevinarstvo, OIB 07706400265, Grgura Ninskog 45, 23232 Nin</izvorni_sadrzaj>
    <derivirana_varijabla naziv="DomainObject.Predmet.ProtustrankaIDrugiAdressOIB_1">ANDREJ GRADNJA j.d.o.o. za građevinarstvo, OIB 07706400265, Grgura Ninskog 45,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GRADNJA j.d.o.o. za građevinarstvo</item>
      <item>FINA</item>
    </izvorni_sadrzaj>
    <derivirana_varijabla naziv="DomainObject.Predmet.SudioniciListNaziv_1">
      <item>ANDREJ GRADNJA j.d.o.o. za građevinarstvo</item>
      <item>FINA</item>
    </derivirana_varijabla>
  </DomainObject.Predmet.SudioniciListNaziv>
  <DomainObject.Predmet.SudioniciListAdressOIB>
    <izvorni_sadrzaj>
      <item>ANDREJ GRADNJA j.d.o.o. za građevinarstvo, OIB 07706400265, Grgura Ninskog 45,23232 Nin</item>
      <item>FINA, OIB 85821130368, Ivana Danila 4,23000 Zadar</item>
    </izvorni_sadrzaj>
    <derivirana_varijabla naziv="DomainObject.Predmet.SudioniciListAdressOIB_1">
      <item>ANDREJ GRADNJA j.d.o.o. za građevinarstvo, OIB 07706400265, Grgura Ninskog 45,23232 Nin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07706400265</item>
      <item>, OIB 85821130368</item>
    </izvorni_sadrzaj>
    <derivirana_varijabla naziv="DomainObject.Predmet.SudioniciListNazivOIB_1">
      <item>, OIB 07706400265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BD0BE9-0E3B-4D62-B805-98AC2DE542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2589</properties:Characters>
  <properties:Lines>79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2018-12-06T07:30:00Z</dcterms:created>
  <dc:creator>Administrator</dc:creator>
  <cp:lastModifiedBy>Ante Rubelj</cp:lastModifiedBy>
  <cp:lastPrinted>2018-12-07T13:49:00Z</cp:lastPrinted>
  <dcterms:modified xmlns:xsi="http://www.w3.org/2001/XMLSchema-instance" xsi:type="dcterms:W3CDTF">2018-12-07T13:49:00Z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(1St-384-18-2 RJ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