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37bf" w14:paraId="6af37bf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030E43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St-6804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D70BE0" w:rsidRPr="00D70BE0">
        <w:t xml:space="preserve"> </w:t>
      </w:r>
      <w:r w:rsidR="00030E43" w:rsidRPr="00030E43">
        <w:t>EnviTec Biogas d.o.o.</w:t>
      </w:r>
      <w:r w:rsidR="00030E43">
        <w:t xml:space="preserve"> OIB: </w:t>
      </w:r>
      <w:r w:rsidR="00030E43" w:rsidRPr="00030E43">
        <w:t>37045165848</w:t>
      </w:r>
      <w:r w:rsidR="00030E43">
        <w:t xml:space="preserve">, MBS: </w:t>
      </w:r>
      <w:r w:rsidR="00030E43" w:rsidRPr="00030E43">
        <w:t>010073895</w:t>
      </w:r>
      <w:r w:rsidR="00030E43">
        <w:t xml:space="preserve"> iz Zagreba, Miramarska 30 </w:t>
      </w:r>
      <w:r w:rsidR="007C052C">
        <w:t xml:space="preserve">dana </w:t>
      </w:r>
      <w:r w:rsidR="00D70BE0">
        <w:t>08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030E43" w:rsidRPr="00030E43">
        <w:t xml:space="preserve">EnviTec Biogas d.o.o. OIB: 37045165848, MBS: 010073895 iz Zagreba, Miramarska 30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D70BE0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D70BE0" w:rsidRPr="00D70BE0">
        <w:t xml:space="preserve"> </w:t>
      </w:r>
      <w:r w:rsidR="00030E43" w:rsidRPr="00030E43">
        <w:t xml:space="preserve">EnviTec Biogas d.o.o. OIB: 37045165848, MBS: 010073895 iz Zagreba, Miramarska 30 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>U Zagrebu, 08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00E57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030E43">
          <w:t>70.St-6804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30E43"/>
    <w:rsid w:val="001027B1"/>
    <w:rsid w:val="00124F0E"/>
    <w:rsid w:val="001C5197"/>
    <w:rsid w:val="00254CEC"/>
    <w:rsid w:val="002F4E4F"/>
    <w:rsid w:val="00345C9C"/>
    <w:rsid w:val="003A1FB9"/>
    <w:rsid w:val="0045323B"/>
    <w:rsid w:val="006E1039"/>
    <w:rsid w:val="007C052C"/>
    <w:rsid w:val="00900E57"/>
    <w:rsid w:val="0092290B"/>
    <w:rsid w:val="00A167C6"/>
    <w:rsid w:val="00C40A68"/>
    <w:rsid w:val="00D574B1"/>
    <w:rsid w:val="00D70BE0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00E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E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E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E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E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00E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E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E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E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E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6804</izvorni_sadrzaj>
    <derivirana_varijabla naziv="DomainObject.Predmet.Broj_1">6804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St-6804/2015</izvorni_sadrzaj>
    <derivirana_varijabla naziv="DomainObject.Predmet.OznakaBroj_1">St-6804/2015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EnviTec Biogas d.o.o.</izvorni_sadrzaj>
    <derivirana_varijabla naziv="DomainObject.Predmet.ProtustrankaFormated_1">  EnviTec Biogas d.o.o.</derivirana_varijabla>
  </DomainObject.Predmet.ProtustrankaFormated>
  <DomainObject.Predmet.ProtustrankaFormatedOIB>
    <izvorni_sadrzaj>  EnviTec Biogas d.o.o., OIB 37045165848</izvorni_sadrzaj>
    <derivirana_varijabla naziv="DomainObject.Predmet.ProtustrankaFormatedOIB_1">  EnviTec Biogas d.o.o., OIB 37045165848</derivirana_varijabla>
  </DomainObject.Predmet.ProtustrankaFormatedOIB>
  <DomainObject.Predmet.ProtustrankaFormatedWithAdress>
    <izvorni_sadrzaj> EnviTec Biogas d.o.o., Miramarska cesta 30, 10000 Zagreb</izvorni_sadrzaj>
    <derivirana_varijabla naziv="DomainObject.Predmet.ProtustrankaFormatedWithAdress_1"> EnviTec Biogas d.o.o., Miramarska cesta 30, 10000 Zagreb</derivirana_varijabla>
  </DomainObject.Predmet.ProtustrankaFormatedWithAdress>
  <DomainObject.Predmet.ProtustrankaFormatedWithAdressOIB>
    <izvorni_sadrzaj> EnviTec Biogas d.o.o., OIB 37045165848, Miramarska cesta 30, 10000 Zagreb</izvorni_sadrzaj>
    <derivirana_varijabla naziv="DomainObject.Predmet.ProtustrankaFormatedWithAdressOIB_1"> EnviTec Biogas d.o.o., OIB 37045165848, Miramarska cesta 30, 10000 Zagreb</derivirana_varijabla>
  </DomainObject.Predmet.ProtustrankaFormatedWithAdressOIB>
  <DomainObject.Predmet.ProtustrankaWithAdress>
    <izvorni_sadrzaj>EnviTec Biogas d.o.o. Miramarska cesta 30, 10000 Zagreb</izvorni_sadrzaj>
    <derivirana_varijabla naziv="DomainObject.Predmet.ProtustrankaWithAdress_1">EnviTec Biogas d.o.o. Miramarska cesta 30, 10000 Zagreb</derivirana_varijabla>
  </DomainObject.Predmet.ProtustrankaWithAdress>
  <DomainObject.Predmet.ProtustrankaWithAdressOIB>
    <izvorni_sadrzaj>EnviTec Biogas d.o.o., OIB 37045165848, Miramarska cesta 30, 10000 Zagreb</izvorni_sadrzaj>
    <derivirana_varijabla naziv="DomainObject.Predmet.ProtustrankaWithAdressOIB_1">EnviTec Biogas d.o.o., OIB 37045165848, Miramarska cesta 30, 10000 Zagreb</derivirana_varijabla>
  </DomainObject.Predmet.ProtustrankaWithAdressOIB>
  <DomainObject.Predmet.ProtustrankaNazivFormated>
    <izvorni_sadrzaj>EnviTec Biogas d.o.o.</izvorni_sadrzaj>
    <derivirana_varijabla naziv="DomainObject.Predmet.ProtustrankaNazivFormated_1">EnviTec Biogas d.o.o.</derivirana_varijabla>
  </DomainObject.Predmet.ProtustrankaNazivFormated>
  <DomainObject.Predmet.ProtustrankaNazivFormatedOIB>
    <izvorni_sadrzaj>EnviTec Biogas d.o.o., OIB 37045165848</izvorni_sadrzaj>
    <derivirana_varijabla naziv="DomainObject.Predmet.ProtustrankaNazivFormatedOIB_1">EnviTec Biogas d.o.o., OIB 37045165848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EnviTec Biogas d.o.o.</item>
    </izvorni_sadrzaj>
    <derivirana_varijabla naziv="DomainObject.Predmet.ProtuStrankaListFormated_1">
      <item>EnviTec Biogas d.o.o.</item>
    </derivirana_varijabla>
  </DomainObject.Predmet.ProtuStrankaListFormated>
  <DomainObject.Predmet.ProtuStrankaListFormatedOIB>
    <izvorni_sadrzaj>
      <item>EnviTec Biogas d.o.o., OIB 37045165848</item>
    </izvorni_sadrzaj>
    <derivirana_varijabla naziv="DomainObject.Predmet.ProtuStrankaListFormatedOIB_1">
      <item>EnviTec Biogas d.o.o., OIB 37045165848</item>
    </derivirana_varijabla>
  </DomainObject.Predmet.ProtuStrankaListFormatedOIB>
  <DomainObject.Predmet.ProtuStrankaListFormatedWithAdress>
    <izvorni_sadrzaj>
      <item>EnviTec Biogas d.o.o., Miramarska cesta 30, 10000 Zagreb</item>
    </izvorni_sadrzaj>
    <derivirana_varijabla naziv="DomainObject.Predmet.ProtuStrankaListFormatedWithAdress_1">
      <item>EnviTec Biogas d.o.o., Miramarska cesta 30, 10000 Zagreb</item>
    </derivirana_varijabla>
  </DomainObject.Predmet.ProtuStrankaListFormatedWithAdress>
  <DomainObject.Predmet.ProtuStrankaListFormatedWithAdressOIB>
    <izvorni_sadrzaj>
      <item>EnviTec Biogas d.o.o., OIB 37045165848, Miramarska cesta 30, 10000 Zagreb</item>
    </izvorni_sadrzaj>
    <derivirana_varijabla naziv="DomainObject.Predmet.ProtuStrankaListFormatedWithAdressOIB_1">
      <item>EnviTec Biogas d.o.o., OIB 37045165848, Miramarska cesta 30, 10000 Zagreb</item>
    </derivirana_varijabla>
  </DomainObject.Predmet.ProtuStrankaListFormatedWithAdressOIB>
  <DomainObject.Predmet.ProtuStrankaListNazivFormated>
    <izvorni_sadrzaj>
      <item>EnviTec Biogas d.o.o.</item>
    </izvorni_sadrzaj>
    <derivirana_varijabla naziv="DomainObject.Predmet.ProtuStrankaListNazivFormated_1">
      <item>EnviTec Biogas d.o.o.</item>
    </derivirana_varijabla>
  </DomainObject.Predmet.ProtuStrankaListNazivFormated>
  <DomainObject.Predmet.ProtuStrankaListNazivFormatedOIB>
    <izvorni_sadrzaj>
      <item>EnviTec Biogas d.o.o., OIB 37045165848</item>
    </izvorni_sadrzaj>
    <derivirana_varijabla naziv="DomainObject.Predmet.ProtuStrankaListNazivFormatedOIB_1">
      <item>EnviTec Biogas d.o.o., OIB 37045165848</item>
    </derivirana_varijabla>
  </DomainObject.Predmet.ProtuStrankaListNazivFormatedOIB>
  <DomainObject.Predmet.OstaliListFormated>
    <izvorni_sadrzaj>
      <item>THOMAS KRAßNITZER</item>
      <item>ZOLTAN ISTVAN EDES</item>
    </izvorni_sadrzaj>
    <derivirana_varijabla naziv="DomainObject.Predmet.OstaliListFormated_1">
      <item>THOMAS KRAßNITZER</item>
      <item>ZOLTAN ISTVAN EDES</item>
    </derivirana_varijabla>
  </DomainObject.Predmet.OstaliListFormated>
  <DomainObject.Predmet.OstaliListFormatedOIB>
    <izvorni_sadrzaj>
      <item>THOMAS KRAßNITZER, OIB </item>
      <item>ZOLTAN ISTVAN EDES, OIB 12865596597</item>
    </izvorni_sadrzaj>
    <derivirana_varijabla naziv="DomainObject.Predmet.OstaliListFormatedOIB_1">
      <item>THOMAS KRAßNITZER, OIB </item>
      <item>ZOLTAN ISTVAN EDES, OIB 12865596597</item>
    </derivirana_varijabla>
  </DomainObject.Predmet.OstaliListFormatedOIB>
  <DomainObject.Predmet.OstaliListFormatedWithAdress>
    <izvorni_sadrzaj>
      <item>THOMAS KRAßNITZER, Olschnogg 1, Strassburg</item>
      <item>ZOLTAN ISTVAN EDES, Zsigmondy Vilmos utca 17, 1121 Budapest 12</item>
    </izvorni_sadrzaj>
    <derivirana_varijabla naziv="DomainObject.Predmet.OstaliListFormatedWithAdress_1">
      <item>THOMAS KRAßNITZER, Olschnogg 1, Strassburg</item>
      <item>ZOLTAN ISTVAN EDES, Zsigmondy Vilmos utca 17, 1121 Budapest 12</item>
    </derivirana_varijabla>
  </DomainObject.Predmet.OstaliListFormatedWithAdress>
  <DomainObject.Predmet.OstaliListFormatedWithAdressOIB>
    <izvorni_sadrzaj>
      <item>THOMAS KRAßNITZER, OIB , Olschnogg 1, Strassburg</item>
      <item>ZOLTAN ISTVAN EDES, OIB 12865596597, Zsigmondy Vilmos utca 17, 1121 Budapest 12</item>
    </izvorni_sadrzaj>
    <derivirana_varijabla naziv="DomainObject.Predmet.OstaliListFormatedWithAdressOIB_1">
      <item>THOMAS KRAßNITZER, OIB , Olschnogg 1, Strassburg</item>
      <item>ZOLTAN ISTVAN EDES, OIB 12865596597, Zsigmondy Vilmos utca 17, 1121 Budapest 12</item>
    </derivirana_varijabla>
  </DomainObject.Predmet.OstaliListFormatedWithAdressOIB>
  <DomainObject.Predmet.OstaliListNazivFormated>
    <izvorni_sadrzaj>
      <item>THOMAS KRAßNITZER</item>
      <item>ZOLTAN ISTVAN EDES</item>
    </izvorni_sadrzaj>
    <derivirana_varijabla naziv="DomainObject.Predmet.OstaliListNazivFormated_1">
      <item>THOMAS KRAßNITZER</item>
      <item>ZOLTAN ISTVAN EDES</item>
    </derivirana_varijabla>
  </DomainObject.Predmet.OstaliListNazivFormated>
  <DomainObject.Predmet.OstaliListNazivFormatedOIB>
    <izvorni_sadrzaj>
      <item>THOMAS KRAßNITZER, OIB </item>
      <item>ZOLTAN ISTVAN EDES, OIB 12865596597</item>
    </izvorni_sadrzaj>
    <derivirana_varijabla naziv="DomainObject.Predmet.OstaliListNazivFormatedOIB_1">
      <item>THOMAS KRAßNITZER, OIB </item>
      <item>ZOLTAN ISTVAN EDES, OIB 12865596597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EnviTec Biogas d.o.o.</izvorni_sadrzaj>
    <derivirana_varijabla naziv="DomainObject.Predmet.ProtustrankaIDrugi_1">EnviTec Biogas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EnviTec Biogas d.o.o., OIB 37045165848, Miramarska cesta 30, 10000 Zagreb</izvorni_sadrzaj>
    <derivirana_varijabla naziv="DomainObject.Predmet.ProtustrankaIDrugiAdressOIB_1">EnviTec Biogas d.o.o., OIB 37045165848, Miramarska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EnviTec Biogas d.o.o.</item>
      <item>THOMAS KRAßNITZER</item>
      <item>ZOLTAN ISTVAN EDES</item>
    </izvorni_sadrzaj>
    <derivirana_varijabla naziv="DomainObject.Predmet.SudioniciListNaziv_1">
      <item>FINA Regionalni centar Zagreb</item>
      <item>EnviTec Biogas d.o.o.</item>
      <item>THOMAS KRAßNITZER</item>
      <item>ZOLTAN ISTVAN EDES</item>
    </derivirana_varijabla>
  </DomainObject.Predmet.SudioniciListNaziv>
  <DomainObject.Predmet.SudioniciListAdressOIB>
    <izvorni_sadrzaj>
      <item>FINA Regionalni centar Zagreb, OIB 85821130368, Trg svibanjskih žrtava 1995.1,10000 Zagreb</item>
      <item>EnviTec Biogas d.o.o., OIB 37045165848, Miramarska cesta 30,10000 Zagreb</item>
      <item>THOMAS KRAßNITZER, OIB , Olschnogg 1,Strassburg</item>
      <item>ZOLTAN ISTVAN EDES, OIB 12865596597, Zsigmondy Vilmos utca 17,1121 Budapest 12</item>
    </izvorni_sadrzaj>
    <derivirana_varijabla naziv="DomainObject.Predmet.SudioniciListAdressOIB_1">
      <item>FINA Regionalni centar Zagreb, OIB 85821130368, Trg svibanjskih žrtava 1995.1,10000 Zagreb</item>
      <item>EnviTec Biogas d.o.o., OIB 37045165848, Miramarska cesta 30,10000 Zagreb</item>
      <item>THOMAS KRAßNITZER, OIB , Olschnogg 1,Strassburg</item>
      <item>ZOLTAN ISTVAN EDES, OIB 12865596597, Zsigmondy Vilmos utca 17,1121 Budapest 12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37045165848</item>
      <item>, OIB </item>
      <item>, OIB 12865596597</item>
    </izvorni_sadrzaj>
    <derivirana_varijabla naziv="DomainObject.Predmet.SudioniciListNazivOIB_1">
      <item>, OIB 85821130368</item>
      <item>, OIB 37045165848</item>
      <item>, OIB </item>
      <item>, OIB 12865596597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1736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2015-12-08T13:01:00Z</dcterms:created>
  <dc:creator>Maja Jurovicki</dc:creator>
  <cp:lastModifiedBy>Zlatka Plivelić</cp:lastModifiedBy>
  <cp:lastPrinted>2015-12-08T13:00:00Z</cp:lastPrinted>
  <dcterms:modified xmlns:xsi="http://www.w3.org/2001/XMLSchema-instance" xsi:type="dcterms:W3CDTF">2015-12-17T08:53:00Z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