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9a20" w14:paraId="9819a20" w:rsidRDefault="006941F4" w:rsidP="006941F4" w:rsidR="006941F4" w:rsidRPr="00800B3D">
      <w:pPr>
        <w:jc w:val="right"/>
        <w15:collapsed w:val="false"/>
      </w:pPr>
      <w:r w:rsidRPr="00800B3D">
        <w:t>Broj: 6 St-</w:t>
      </w:r>
      <w:r w:rsidR="00A55F4F">
        <w:t>1681/17-14</w:t>
      </w:r>
    </w:p>
    <w:p w:rsidRDefault="006941F4" w:rsidP="006941F4" w:rsidR="006941F4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1F4" w:rsidP="006941F4" w:rsidR="006941F4" w:rsidRPr="0093397D">
      <w:pPr>
        <w:pStyle w:val="Bezproreda"/>
        <w:rPr>
          <w:rFonts w:hAnsi="Times New Roman" w:ascii="Times New Roman"/>
          <w:sz w:val="24"/>
          <w:szCs w:val="24"/>
        </w:rPr>
      </w:pPr>
    </w:p>
    <w:p w:rsidRDefault="006941F4" w:rsidP="006941F4" w:rsidR="006941F4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6941F4" w:rsidP="006941F4" w:rsidR="006941F4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6941F4" w:rsidP="006941F4" w:rsidR="006941F4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</w:p>
    <w:p w:rsidRDefault="006941F4" w:rsidP="006941F4" w:rsidR="006941F4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</w:t>
      </w:r>
      <w:r w:rsidR="00A55F4F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E</w:t>
      </w:r>
      <w:r w:rsidR="00A55F4F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P</w:t>
      </w:r>
      <w:r w:rsidR="00A55F4F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U</w:t>
      </w:r>
      <w:r w:rsidR="00A55F4F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B</w:t>
      </w:r>
      <w:r w:rsidR="00A55F4F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L</w:t>
      </w:r>
      <w:r w:rsidR="00A55F4F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I</w:t>
      </w:r>
      <w:r w:rsidR="00A55F4F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K</w:t>
      </w:r>
      <w:r w:rsidR="00A55F4F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A</w:t>
      </w:r>
      <w:r w:rsidR="00A55F4F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 xml:space="preserve"> H</w:t>
      </w:r>
      <w:r w:rsidR="00A55F4F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R</w:t>
      </w:r>
      <w:r w:rsidR="00A55F4F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V</w:t>
      </w:r>
      <w:r w:rsidR="00A55F4F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A</w:t>
      </w:r>
      <w:r w:rsidR="00A55F4F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T</w:t>
      </w:r>
      <w:r w:rsidR="00A55F4F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S</w:t>
      </w:r>
      <w:r w:rsidR="00A55F4F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K</w:t>
      </w:r>
      <w:r w:rsidR="00A55F4F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A</w:t>
      </w:r>
    </w:p>
    <w:p w:rsidRDefault="006941F4" w:rsidP="006941F4" w:rsidR="006941F4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6941F4" w:rsidP="006941F4" w:rsidR="006941F4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 J E Š E N J E</w:t>
      </w:r>
    </w:p>
    <w:p w:rsidRDefault="006941F4" w:rsidP="006941F4" w:rsidR="006941F4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6941F4" w:rsidP="006941F4" w:rsidR="006941F4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ab/>
      </w:r>
    </w:p>
    <w:p w:rsidRDefault="006941F4" w:rsidP="006941F4" w:rsidR="006941F4">
      <w:pPr>
        <w:pStyle w:val="Tijeloteksta"/>
      </w:pPr>
      <w:r w:rsidRPr="0093397D">
        <w:tab/>
        <w:t>Trgovački sud u Osijeku, po stečajnoj sutkinji Nadi Roso, u stečajnom</w:t>
      </w:r>
      <w:r>
        <w:t xml:space="preserve"> postupku</w:t>
      </w:r>
      <w:r w:rsidRPr="0093397D">
        <w:t xml:space="preserve"> dužnika </w:t>
      </w:r>
      <w:r w:rsidR="00A55F4F">
        <w:t>SPORT FACTORY j.d.o.o. za ugostiteljstvo i usluge, Osijek, Županijska 7,  MBS: 030151543, OIB: 81355661871</w:t>
      </w:r>
      <w:r w:rsidRPr="00D14516">
        <w:t>,</w:t>
      </w:r>
      <w:r>
        <w:t xml:space="preserve"> dana </w:t>
      </w:r>
      <w:r w:rsidR="00A55F4F">
        <w:t>28. ožujka 2018. g.,</w:t>
      </w:r>
    </w:p>
    <w:p w:rsidRDefault="00DD49B7" w:rsidP="00B63703" w:rsidR="00DD49B7" w:rsidRPr="00D14516">
      <w:pPr>
        <w:jc w:val="right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A55F4F">
        <w:t xml:space="preserve">Dragan </w:t>
      </w:r>
      <w:proofErr w:type="spellStart"/>
      <w:r w:rsidR="00A55F4F">
        <w:t>Franjković</w:t>
      </w:r>
      <w:proofErr w:type="spellEnd"/>
      <w:r w:rsidR="00A55F4F">
        <w:t>, Osijek, Drinska 15, OIB: 77227133599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9339C6">
        <w:rPr>
          <w:b/>
        </w:rPr>
        <w:t>1</w:t>
      </w:r>
      <w:r w:rsidR="0012662A">
        <w:rPr>
          <w:b/>
        </w:rPr>
        <w:t>.</w:t>
      </w:r>
      <w:r w:rsidR="00C06AA6" w:rsidRPr="00033C9A">
        <w:rPr>
          <w:b/>
        </w:rPr>
        <w:t>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A55F4F" w:rsidRPr="00A55F4F">
        <w:rPr>
          <w:b/>
        </w:rPr>
        <w:t>1681-17</w:t>
      </w:r>
      <w:r w:rsidR="00A72B9C"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A55F4F">
        <w:t xml:space="preserve">Dragan </w:t>
      </w:r>
      <w:proofErr w:type="spellStart"/>
      <w:r w:rsidR="00A55F4F">
        <w:t>Franjković</w:t>
      </w:r>
      <w:proofErr w:type="spellEnd"/>
      <w:r w:rsidR="00A55F4F">
        <w:t>, Osijek, Drinska 15, OIB: 77227133599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9339C6">
        <w:rPr>
          <w:b/>
        </w:rPr>
        <w:t>1</w:t>
      </w:r>
      <w:r w:rsidRPr="00033C9A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6E1F0C">
        <w:t>272-</w:t>
      </w:r>
      <w:r w:rsidR="00A55F4F">
        <w:rPr>
          <w:b/>
        </w:rPr>
        <w:t>1681-17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A55F4F">
        <w:t xml:space="preserve">Dragan </w:t>
      </w:r>
      <w:proofErr w:type="spellStart"/>
      <w:r w:rsidR="00A55F4F">
        <w:t>Franjković</w:t>
      </w:r>
      <w:proofErr w:type="spellEnd"/>
      <w:r w:rsidR="00A55F4F">
        <w:t>, Osijek, Drinska 15, OIB: 77227133599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A55F4F">
        <w:t xml:space="preserve">Dragan </w:t>
      </w:r>
      <w:proofErr w:type="spellStart"/>
      <w:r w:rsidR="00A55F4F">
        <w:t>Franjković</w:t>
      </w:r>
      <w:proofErr w:type="spellEnd"/>
      <w:r w:rsidR="00A55F4F">
        <w:t>, Osijek, Drinska 15, OIB: 77227133599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2B4543" w:rsidP="007E6D1A" w:rsidR="002B4543">
      <w:pPr>
        <w:ind w:hanging="720" w:left="720"/>
        <w:jc w:val="both"/>
      </w:pPr>
    </w:p>
    <w:p w:rsidRDefault="002B4543" w:rsidP="007E6D1A" w:rsidR="002B4543">
      <w:pPr>
        <w:ind w:hanging="720" w:left="720"/>
        <w:jc w:val="both"/>
      </w:pPr>
    </w:p>
    <w:p w:rsidRDefault="006941F4" w:rsidP="007E6D1A" w:rsidR="006941F4">
      <w:pPr>
        <w:ind w:hanging="720" w:left="720"/>
        <w:jc w:val="both"/>
      </w:pP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A55F4F" w:rsidP="00A55F4F" w:rsidR="00A55F4F" w:rsidRPr="00800B3D">
      <w:pPr>
        <w:jc w:val="right"/>
      </w:pPr>
      <w:r w:rsidRPr="00800B3D">
        <w:lastRenderedPageBreak/>
        <w:t>Broj: 6 St-</w:t>
      </w:r>
      <w:r>
        <w:t>1681/17-14</w:t>
      </w:r>
    </w:p>
    <w:p w:rsidRDefault="009F645C" w:rsidP="009F645C" w:rsidR="009F645C">
      <w:pPr>
        <w:jc w:val="right"/>
      </w:pPr>
    </w:p>
    <w:p w:rsidRDefault="007E6D1A" w:rsidP="009F645C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2B4543">
        <w:rPr>
          <w:bCs/>
        </w:rPr>
        <w:t>FINA RC Osijek</w:t>
      </w:r>
      <w:r w:rsidR="006E1F0C">
        <w:rPr>
          <w:bCs/>
        </w:rPr>
        <w:t xml:space="preserve"> </w:t>
      </w:r>
      <w:r w:rsidR="00742CE9">
        <w:rPr>
          <w:bCs/>
        </w:rPr>
        <w:t xml:space="preserve">je dana </w:t>
      </w:r>
      <w:r w:rsidR="00A55F4F">
        <w:rPr>
          <w:bCs/>
        </w:rPr>
        <w:t>25. listopada 2010. g.</w:t>
      </w:r>
      <w:r w:rsidR="00742CE9">
        <w:rPr>
          <w:bCs/>
        </w:rPr>
        <w:t xml:space="preserve"> podnijela ovom sudu prijedlog za pokretanje stečajnog postupka nad dužnikom </w:t>
      </w:r>
      <w:r w:rsidR="00A55F4F">
        <w:t>SPORT FACTORY j.d.o.o. za ugostiteljstvo i usluge, Osijek, Županijska 7,  MBS: 030151543, OIB: 81355661871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A72B9C" w:rsidR="00A72B9C">
      <w:pPr>
        <w:jc w:val="both"/>
      </w:pPr>
      <w:r>
        <w:tab/>
        <w:t xml:space="preserve">Zaključkom </w:t>
      </w:r>
      <w:r w:rsidR="00A55F4F">
        <w:t xml:space="preserve">6 </w:t>
      </w:r>
      <w:r>
        <w:t>St-</w:t>
      </w:r>
      <w:r w:rsidR="00A55F4F">
        <w:t>1681/17</w:t>
      </w:r>
      <w:r w:rsidR="004939D6">
        <w:t xml:space="preserve"> od </w:t>
      </w:r>
      <w:r w:rsidR="00A55F4F">
        <w:t>21. prosinca 2017</w:t>
      </w:r>
      <w:r w:rsidR="002B4543">
        <w:t>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A55F4F">
        <w:t xml:space="preserve">Dragan </w:t>
      </w:r>
      <w:proofErr w:type="spellStart"/>
      <w:r w:rsidR="00A55F4F">
        <w:t>Franjković</w:t>
      </w:r>
      <w:proofErr w:type="spellEnd"/>
      <w:r w:rsidR="00A55F4F">
        <w:t>, Osijek, Drinska 15, OIB: 77227133599</w:t>
      </w:r>
      <w:r w:rsidR="007E6D1A">
        <w:t>, na uplatu predujma u iznosu od 1.000,00 kn u Fond za namirenje troškova stečajnog postupka</w:t>
      </w:r>
      <w:r w:rsidR="00A72B9C">
        <w:t>, u roku od 8 dana, temeljem odredbi članka 113. i članka 114. Stečajnog zakona.  Istim zaključkom osoba ovlašten</w:t>
      </w:r>
      <w:r w:rsidR="009339C6">
        <w:t>a</w:t>
      </w:r>
      <w:r w:rsidR="00A72B9C">
        <w:t xml:space="preserve">  za zastupanje dužnika upozoren</w:t>
      </w:r>
      <w:r w:rsidR="009339C6">
        <w:t>a jer</w:t>
      </w:r>
      <w:r w:rsidR="00A72B9C">
        <w:t xml:space="preserve"> da ukoliko predujmove ne uplat</w:t>
      </w:r>
      <w:r w:rsidR="009339C6">
        <w:t>i</w:t>
      </w:r>
      <w:r w:rsidR="00A72B9C">
        <w:t xml:space="preserve"> u propisanom roku isti će biti naplaćeni primjenom pravila o prisilnoj naplati novčane kazne u parničnom postupku.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  <w:r>
        <w:tab/>
        <w:t>Zaključak St-</w:t>
      </w:r>
      <w:r w:rsidR="00A55F4F">
        <w:t>1681/17</w:t>
      </w:r>
      <w:r w:rsidR="009339C6">
        <w:t xml:space="preserve"> od 21. </w:t>
      </w:r>
      <w:r w:rsidR="00A55F4F">
        <w:t>prosinca 2017. g.</w:t>
      </w:r>
      <w:r>
        <w:t xml:space="preserve"> osoba ovlaštena za zastupanje dužnika </w:t>
      </w:r>
      <w:r w:rsidR="00A55F4F">
        <w:t xml:space="preserve">Dragan </w:t>
      </w:r>
      <w:proofErr w:type="spellStart"/>
      <w:r w:rsidR="00A55F4F">
        <w:t>Franjković</w:t>
      </w:r>
      <w:proofErr w:type="spellEnd"/>
      <w:r w:rsidR="00A55F4F">
        <w:t xml:space="preserve">, Osijek, Drinska 15, OIB: 77227133599 </w:t>
      </w:r>
      <w:r>
        <w:t>zaprimi</w:t>
      </w:r>
      <w:r w:rsidR="009339C6">
        <w:t>o</w:t>
      </w:r>
      <w:r>
        <w:t xml:space="preserve"> je dana</w:t>
      </w:r>
      <w:r w:rsidR="002B4543">
        <w:t xml:space="preserve"> </w:t>
      </w:r>
      <w:r w:rsidR="00A55F4F">
        <w:t>28.12.2017</w:t>
      </w:r>
      <w:r w:rsidR="002B4543">
        <w:t>. g.</w:t>
      </w:r>
      <w:r>
        <w:t xml:space="preserve"> a što je utvrđeno uvidom u </w:t>
      </w:r>
      <w:r w:rsidR="00A55F4F">
        <w:t>dostavnicu</w:t>
      </w:r>
      <w:r>
        <w:t xml:space="preserve"> koj</w:t>
      </w:r>
      <w:r w:rsidR="0012662A">
        <w:t>a</w:t>
      </w:r>
      <w:r>
        <w:t xml:space="preserve"> se nalaz</w:t>
      </w:r>
      <w:r w:rsidR="0012662A">
        <w:t>i</w:t>
      </w:r>
      <w:r>
        <w:t xml:space="preserve"> u spisu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</w:p>
    <w:p w:rsidRDefault="007E6D1A" w:rsidP="00A72B9C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A55F4F">
        <w:t>28. ožujka 2018. g.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B63703" w:rsidR="007E6D1A">
      <w:pPr>
        <w:ind w:firstLine="708"/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9F645C" w:rsidR="008E4A3D" w:rsidRPr="008E4A3D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A55F4F">
        <w:t xml:space="preserve">Dragan </w:t>
      </w:r>
      <w:proofErr w:type="spellStart"/>
      <w:r w:rsidR="00A55F4F">
        <w:t>Franjković</w:t>
      </w:r>
      <w:proofErr w:type="spellEnd"/>
      <w:r w:rsidR="00A55F4F">
        <w:t>, Osijek, Drinska 15</w:t>
      </w:r>
    </w:p>
    <w:p w:rsidRDefault="007E6D1A" w:rsidP="009F645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12662A" w:rsidP="007E6D1A" w:rsidR="007E6D1A">
      <w:pPr>
        <w:numPr>
          <w:ilvl w:val="0"/>
          <w:numId w:val="11"/>
        </w:numPr>
      </w:pPr>
      <w:r>
        <w:t>k-</w:t>
      </w:r>
      <w:r w:rsidR="00A55F4F">
        <w:t>28.4.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4D9" w:rsidP="00C06AA6" w:rsidR="00F654D9">
      <w:r>
        <w:separator/>
      </w:r>
    </w:p>
  </w:endnote>
  <w:endnote w:id="0" w:type="continuationSeparator">
    <w:p w:rsidRDefault="00F654D9" w:rsidP="00C06AA6" w:rsidR="00F65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4D9" w:rsidP="00C06AA6" w:rsidR="00F654D9">
      <w:r>
        <w:separator/>
      </w:r>
    </w:p>
  </w:footnote>
  <w:footnote w:id="0" w:type="continuationSeparator">
    <w:p w:rsidRDefault="00F654D9" w:rsidP="00C06AA6" w:rsidR="00F654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B29FC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2662A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E3F"/>
    <w:rsid w:val="00252153"/>
    <w:rsid w:val="00267D26"/>
    <w:rsid w:val="002A2AF5"/>
    <w:rsid w:val="002B4543"/>
    <w:rsid w:val="002D09F0"/>
    <w:rsid w:val="002D2610"/>
    <w:rsid w:val="002F51D6"/>
    <w:rsid w:val="002F66FE"/>
    <w:rsid w:val="00342079"/>
    <w:rsid w:val="003612A7"/>
    <w:rsid w:val="00361A8E"/>
    <w:rsid w:val="00375C7E"/>
    <w:rsid w:val="00382D98"/>
    <w:rsid w:val="003924AF"/>
    <w:rsid w:val="003D02B1"/>
    <w:rsid w:val="003F2E92"/>
    <w:rsid w:val="00412421"/>
    <w:rsid w:val="0041638D"/>
    <w:rsid w:val="00421D71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D5866"/>
    <w:rsid w:val="007E6D1A"/>
    <w:rsid w:val="00814537"/>
    <w:rsid w:val="00817C66"/>
    <w:rsid w:val="00826384"/>
    <w:rsid w:val="008409A8"/>
    <w:rsid w:val="00860129"/>
    <w:rsid w:val="00875548"/>
    <w:rsid w:val="00885B0C"/>
    <w:rsid w:val="008A66B9"/>
    <w:rsid w:val="008D3E2B"/>
    <w:rsid w:val="008E4A3D"/>
    <w:rsid w:val="00901EF5"/>
    <w:rsid w:val="009339C6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9F645C"/>
    <w:rsid w:val="00A07CA2"/>
    <w:rsid w:val="00A10C19"/>
    <w:rsid w:val="00A46436"/>
    <w:rsid w:val="00A55F4F"/>
    <w:rsid w:val="00A72B9C"/>
    <w:rsid w:val="00A8029B"/>
    <w:rsid w:val="00AA6B6E"/>
    <w:rsid w:val="00AD05E2"/>
    <w:rsid w:val="00AE7F6B"/>
    <w:rsid w:val="00B24B41"/>
    <w:rsid w:val="00B56242"/>
    <w:rsid w:val="00B63703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B29FC"/>
    <w:rsid w:val="00ED4C16"/>
    <w:rsid w:val="00EF2C43"/>
    <w:rsid w:val="00F27082"/>
    <w:rsid w:val="00F439F3"/>
    <w:rsid w:val="00F46E60"/>
    <w:rsid w:val="00F52240"/>
    <w:rsid w:val="00F654D9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29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29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9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9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9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29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29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9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9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9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St-1681/2017</izvorni_sadrzaj>
    <derivirana_varijabla naziv="DomainObject.Predmet.OznakaBroj_1">St-1681/2017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FACTORY jednostavno društvo s ograničenom odgovornošću za ugostiteljstvo i usluge</izvorni_sadrzaj>
    <derivirana_varijabla naziv="DomainObject.Predmet.ProtustrankaFormated_1">  SPORT FACTORY jednostavno društvo s ograničenom odgovornošću za ugostiteljstvo i usluge</derivirana_varijabla>
  </DomainObject.Predmet.ProtustrankaFormated>
  <DomainObject.Predmet.ProtustrankaFormatedOIB>
    <izvorni_sadrzaj>  SPORT FACTORY jednostavno društvo s ograničenom odgovornošću za ugostiteljstvo i usluge, OIB 81355661871</izvorni_sadrzaj>
    <derivirana_varijabla naziv="DomainObject.Predmet.ProtustrankaFormatedOIB_1">  SPORT FACTORY jednostavno društvo s ograničenom odgovornošću za ugostiteljstvo i usluge, OIB 81355661871</derivirana_varijabla>
  </DomainObject.Predmet.ProtustrankaFormatedOIB>
  <DomainObject.Predmet.ProtustrankaFormatedWithAdress>
    <izvorni_sadrzaj> SPORT FACTORY jednostavno društvo s ograničenom odgovornošću za ugostiteljstvo i usluge, Županijska 7, 31000 Osijek</izvorni_sadrzaj>
    <derivirana_varijabla naziv="DomainObject.Predmet.ProtustrankaFormatedWithAdress_1"> SPORT FACTORY jednostavno društvo s ograničenom odgovornošću za ugostiteljstvo i usluge, Županijska 7, 31000 Osijek</derivirana_varijabla>
  </DomainObject.Predmet.ProtustrankaFormatedWithAdress>
  <DomainObject.Predmet.ProtustrankaFormatedWithAdressOIB>
    <izvorni_sadrzaj> SPORT FACTORY jednostavno društvo s ograničenom odgovornošću za ugostiteljstvo i usluge, OIB 81355661871, Županijska 7, 31000 Osijek</izvorni_sadrzaj>
    <derivirana_varijabla naziv="DomainObject.Predmet.ProtustrankaFormatedWithAdressOIB_1"> SPORT FACTORY jednostavno društvo s ograničenom odgovornošću za ugostiteljstvo i usluge, OIB 81355661871, Županijska 7, 31000 Osijek</derivirana_varijabla>
  </DomainObject.Predmet.ProtustrankaFormatedWithAdressOIB>
  <DomainObject.Predmet.ProtustrankaWithAdress>
    <izvorni_sadrzaj>SPORT FACTORY jednostavno društvo s ograničenom odgovornošću za ugostiteljstvo i usluge Županijska 7, 31000 Osijek</izvorni_sadrzaj>
    <derivirana_varijabla naziv="DomainObject.Predmet.ProtustrankaWithAdress_1">SPORT FACTORY jednostavno društvo s ograničenom odgovornošću za ugostiteljstvo i usluge Županijska 7, 31000 Osijek</derivirana_varijabla>
  </DomainObject.Predmet.ProtustrankaWithAdress>
  <DomainObject.Predmet.ProtustrankaWithAdressOIB>
    <izvorni_sadrzaj>SPORT FACTORY jednostavno društvo s ograničenom odgovornošću za ugostiteljstvo i usluge, OIB 81355661871, Županijska 7, 31000 Osijek</izvorni_sadrzaj>
    <derivirana_varijabla naziv="DomainObject.Predmet.ProtustrankaWithAdressOIB_1">SPORT FACTORY jednostavno društvo s ograničenom odgovornošću za ugostiteljstvo i usluge, OIB 81355661871, Županijska 7, 31000 Osijek</derivirana_varijabla>
  </DomainObject.Predmet.ProtustrankaWithAdressOIB>
  <DomainObject.Predmet.ProtustrankaNazivFormated>
    <izvorni_sadrzaj>SPORT FACTORY jednostavno društvo s ograničenom odgovornošću za ugostiteljstvo i usluge</izvorni_sadrzaj>
    <derivirana_varijabla naziv="DomainObject.Predmet.ProtustrankaNazivFormated_1">SPORT FACTORY jednostavno društvo s ograničenom odgovornošću za ugostiteljstvo i usluge</derivirana_varijabla>
  </DomainObject.Predmet.ProtustrankaNazivFormated>
  <DomainObject.Predmet.ProtustrankaNazivFormatedOIB>
    <izvorni_sadrzaj>SPORT FACTORY jednostavno društvo s ograničenom odgovornošću za ugostiteljstvo i usluge, OIB 81355661871</izvorni_sadrzaj>
    <derivirana_varijabla naziv="DomainObject.Predmet.ProtustrankaNazivFormatedOIB_1">SPORT FACTORY jednostavno društvo s ograničenom odgovornošću za ugostiteljstvo i usluge, OIB 81355661871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SPORT FACTORY jednostavno društvo s ograničenom odgovornošću za ugostiteljstvo i usluge</item>
    </izvorni_sadrzaj>
    <derivirana_varijabla naziv="DomainObject.Predmet.ProtuStrankaListFormated_1">
      <item>SPORT FACTORY jednostavno društvo s ograničenom odgovornošću za ugostiteljstvo i usluge</item>
    </derivirana_varijabla>
  </DomainObject.Predmet.ProtuStrankaListFormated>
  <DomainObject.Predmet.ProtuStrankaListFormatedOIB>
    <izvorni_sadrzaj>
      <item>SPORT FACTORY jednostavno društvo s ograničenom odgovornošću za ugostiteljstvo i usluge, OIB 81355661871</item>
    </izvorni_sadrzaj>
    <derivirana_varijabla naziv="DomainObject.Predmet.ProtuStrankaListFormatedOIB_1">
      <item>SPORT FACTORY jednostavno društvo s ograničenom odgovornošću za ugostiteljstvo i usluge, OIB 81355661871</item>
    </derivirana_varijabla>
  </DomainObject.Predmet.ProtuStrankaListFormatedOIB>
  <DomainObject.Predmet.ProtuStrankaListFormatedWithAdress>
    <izvorni_sadrzaj>
      <item>SPORT FACTORY jednostavno društvo s ograničenom odgovornošću za ugostiteljstvo i usluge, Županijska 7, 31000 Osijek</item>
    </izvorni_sadrzaj>
    <derivirana_varijabla naziv="DomainObject.Predmet.ProtuStrankaListFormatedWithAdress_1">
      <item>SPORT FACTORY jednostavno društvo s ograničenom odgovornošću za ugostiteljstvo i usluge, Županijska 7, 31000 Osijek</item>
    </derivirana_varijabla>
  </DomainObject.Predmet.ProtuStrankaListFormatedWithAdress>
  <DomainObject.Predmet.ProtuStrankaListFormatedWithAdressOIB>
    <izvorni_sadrzaj>
      <item>SPORT FACTORY jednostavno društvo s ograničenom odgovornošću za ugostiteljstvo i usluge, OIB 81355661871, Županijska 7, 31000 Osijek</item>
    </izvorni_sadrzaj>
    <derivirana_varijabla naziv="DomainObject.Predmet.ProtuStrankaListFormatedWithAdressOIB_1">
      <item>SPORT FACTORY jednostavno društvo s ograničenom odgovornošću za ugostiteljstvo i usluge, OIB 81355661871, Županijska 7, 31000 Osijek</item>
    </derivirana_varijabla>
  </DomainObject.Predmet.ProtuStrankaListFormatedWithAdressOIB>
  <DomainObject.Predmet.ProtuStrankaListNazivFormated>
    <izvorni_sadrzaj>
      <item>SPORT FACTORY jednostavno društvo s ograničenom odgovornošću za ugostiteljstvo i usluge</item>
    </izvorni_sadrzaj>
    <derivirana_varijabla naziv="DomainObject.Predmet.ProtuStrankaListNazivFormated_1">
      <item>SPORT FACTORY jednostavno društvo s ograničenom odgovornošću za ugostiteljstvo i usluge</item>
    </derivirana_varijabla>
  </DomainObject.Predmet.ProtuStrankaListNazivFormated>
  <DomainObject.Predmet.ProtuStrankaListNazivFormatedOIB>
    <izvorni_sadrzaj>
      <item>SPORT FACTORY jednostavno društvo s ograničenom odgovornošću za ugostiteljstvo i usluge, OIB 81355661871</item>
    </izvorni_sadrzaj>
    <derivirana_varijabla naziv="DomainObject.Predmet.ProtuStrankaListNazivFormatedOIB_1">
      <item>SPORT FACTORY jednostavno društvo s ograničenom odgovornošću za ugostiteljstvo i usluge, OIB 81355661871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SPORT FACTORY jednostavno društvo s ograničenom odgovornošću za ugostiteljstvo i usluge</izvorni_sadrzaj>
    <derivirana_varijabla naziv="DomainObject.Predmet.ProtustrankaIDrugi_1">SPORT FACTORY jednostavno društvo s ograničenom odgovornošću za ugostiteljstvo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SPORT FACTORY jednostavno društvo s ograničenom odgovornošću za ugostiteljstvo i usluge, OIB 81355661871, Županijska 7, 31000 Osijek</izvorni_sadrzaj>
    <derivirana_varijabla naziv="DomainObject.Predmet.ProtustrankaIDrugiAdressOIB_1">SPORT FACTORY jednostavno društvo s ograničenom odgovornošću za ugostiteljstvo i usluge, OIB 81355661871, Županijska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FACTORY jednostavno društvo s ograničenom odgovornošću za ugostiteljstvo i usluge</item>
      <item>RH Ministarstvo financija</item>
    </izvorni_sadrzaj>
    <derivirana_varijabla naziv="DomainObject.Predmet.SudioniciListNaziv_1">
      <item>SPORT FACTORY jednostavno društvo s ograničenom odgovornošću za ugostiteljstvo i usluge</item>
      <item>RH Ministarstvo financija</item>
    </derivirana_varijabla>
  </DomainObject.Predmet.SudioniciListNaziv>
  <DomainObject.Predmet.SudioniciListAdressOIB>
    <izvorni_sadrzaj>
      <item>SPORT FACTORY jednostavno društvo s ograničenom odgovornošću za ugostiteljstvo i usluge, OIB 81355661871, Županijska 7,31000 Osijek</item>
      <item>RH Ministarstvo financija, OIB 52634238587</item>
    </izvorni_sadrzaj>
    <derivirana_varijabla naziv="DomainObject.Predmet.SudioniciListAdressOIB_1">
      <item>SPORT FACTORY jednostavno društvo s ograničenom odgovornošću za ugostiteljstvo i usluge, OIB 81355661871, Županijska 7,31000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81355661871</item>
      <item>, OIB 52634238587</item>
    </izvorni_sadrzaj>
    <derivirana_varijabla naziv="DomainObject.Predmet.SudioniciListNazivOIB_1">
      <item>, OIB 81355661871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B84F3-049A-452A-A236-882ECA37BA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590</properties:Words>
  <properties:Characters>3083</properties:Characters>
  <properties:Lines>111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2017-02-22T12:52:00Z</dcterms:created>
  <dc:creator>Korisnik</dc:creator>
  <cp:lastModifiedBy>Danijela Sekulić</cp:lastModifiedBy>
  <cp:lastPrinted>2018-03-28T05:55:00Z</cp:lastPrinted>
  <dcterms:modified xmlns:xsi="http://www.w3.org/2001/XMLSchema-instance" xsi:type="dcterms:W3CDTF">2018-03-28T05:57:00Z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(OVRŠNA ISPRAVA SAMO 1.000,00 KN.docx)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