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5994" w14:paraId="5515994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D678C">
        <w:rPr>
          <w:b/>
          <w:lang w:val="hr-HR"/>
        </w:rPr>
        <w:t>669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D678C">
        <w:rPr>
          <w:lang w:val="hr-HR"/>
        </w:rPr>
        <w:t>AP-AUTOCOMMERCE d.o.o. Split, Vrh Lučac 14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8D678C">
        <w:rPr>
          <w:lang w:val="hr-HR"/>
        </w:rPr>
        <w:t>44790266626</w:t>
      </w:r>
      <w:r w:rsidR="005E5BE0">
        <w:rPr>
          <w:lang w:val="hr-HR"/>
        </w:rPr>
        <w:t xml:space="preserve">, MBS: </w:t>
      </w:r>
      <w:r w:rsidR="008D678C">
        <w:rPr>
          <w:lang w:val="hr-HR"/>
        </w:rPr>
        <w:t>060008343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D678C" w:rsidRPr="008D678C">
        <w:rPr>
          <w:lang w:val="hr-HR"/>
        </w:rPr>
        <w:t>AP-AUTOCOMMERCE d.o.o. Split, Vrh Lučac 14, OIB: 44790266626</w:t>
      </w:r>
      <w:r w:rsidR="00B70173">
        <w:rPr>
          <w:lang w:val="hr-HR"/>
        </w:rPr>
        <w:t xml:space="preserve">, na dan </w:t>
      </w:r>
      <w:r w:rsidR="00A308F1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308F1">
        <w:rPr>
          <w:lang w:val="hr-HR"/>
        </w:rPr>
        <w:t>6.</w:t>
      </w:r>
      <w:r w:rsidR="008D678C">
        <w:rPr>
          <w:lang w:val="hr-HR"/>
        </w:rPr>
        <w:t>744,12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C26F9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6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26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26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26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St-669/2018</izvorni_sadrzaj>
    <derivirana_varijabla naziv="DomainObject.Predmet.OznakaBroj_1">St-669/2018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AP-AUTOCOMMERCE društvo s ograničenom odgovornošću za trgovinu, promet i obrtničke usluge</izvorni_sadrzaj>
    <derivirana_varijabla naziv="DomainObject.Predmet.ProtustrankaFormated_1">  AP-AUTOCOMMERCE društvo s ograničenom odgovornošću za trgovinu, promet i obrtničke usluge</derivirana_varijabla>
  </DomainObject.Predmet.ProtustrankaFormated>
  <DomainObject.Predmet.ProtustrankaFormatedOIB>
    <izvorni_sadrzaj>  AP-AUTOCOMMERCE društvo s ograničenom odgovornošću za trgovinu, promet i obrtničke usluge, OIB 44790266626</izvorni_sadrzaj>
    <derivirana_varijabla naziv="DomainObject.Predmet.ProtustrankaFormatedOIB_1">  AP-AUTOCOMMERCE društvo s ograničenom odgovornošću za trgovinu, promet i obrtničke usluge, OIB 44790266626</derivirana_varijabla>
  </DomainObject.Predmet.ProtustrankaFormatedOIB>
  <DomainObject.Predmet.ProtustrankaFormatedWithAdress>
    <izvorni_sadrzaj> AP-AUTOCOMMERCE društvo s ograničenom odgovornošću za trgovinu, promet i obrtničke usluge, Vrh Lučac 14, 21000 Split</izvorni_sadrzaj>
    <derivirana_varijabla naziv="DomainObject.Predmet.ProtustrankaFormatedWithAdress_1"> AP-AUTOCOMMERCE društvo s ograničenom odgovornošću za trgovinu, promet i obrtničke usluge, Vrh Lučac 14, 21000 Split</derivirana_varijabla>
  </DomainObject.Predmet.ProtustrankaFormatedWithAdress>
  <DomainObject.Predmet.ProtustrankaFormatedWithAdressOIB>
    <izvorni_sadrzaj> AP-AUTOCOMMERCE društvo s ograničenom odgovornošću za trgovinu, promet i obrtničke usluge, OIB 44790266626, Vrh Lučac 14, 21000 Split</izvorni_sadrzaj>
    <derivirana_varijabla naziv="DomainObject.Predmet.ProtustrankaFormatedWithAdressOIB_1"> AP-AUTOCOMMERCE društvo s ograničenom odgovornošću za trgovinu, promet i obrtničke usluge, OIB 44790266626, Vrh Lučac 14, 21000 Split</derivirana_varijabla>
  </DomainObject.Predmet.ProtustrankaFormatedWithAdressOIB>
  <DomainObject.Predmet.ProtustrankaWithAdress>
    <izvorni_sadrzaj>AP-AUTOCOMMERCE društvo s ograničenom odgovornošću za trgovinu, promet i obrtničke usluge Vrh Lučac 14, 21000 Split</izvorni_sadrzaj>
    <derivirana_varijabla naziv="DomainObject.Predmet.ProtustrankaWithAdress_1">AP-AUTOCOMMERCE društvo s ograničenom odgovornošću za trgovinu, promet i obrtničke usluge Vrh Lučac 14, 21000 Split</derivirana_varijabla>
  </DomainObject.Predmet.ProtustrankaWithAdress>
  <DomainObject.Predmet.ProtustrankaWithAdressOIB>
    <izvorni_sadrzaj>AP-AUTOCOMMERCE društvo s ograničenom odgovornošću za trgovinu, promet i obrtničke usluge, OIB 44790266626, Vrh Lučac 14, 21000 Split</izvorni_sadrzaj>
    <derivirana_varijabla naziv="DomainObject.Predmet.ProtustrankaWithAdressOIB_1">AP-AUTOCOMMERCE društvo s ograničenom odgovornošću za trgovinu, promet i obrtničke usluge, OIB 44790266626, Vrh Lučac 14, 21000 Split</derivirana_varijabla>
  </DomainObject.Predmet.ProtustrankaWithAdressOIB>
  <DomainObject.Predmet.ProtustrankaNazivFormated>
    <izvorni_sadrzaj>AP-AUTOCOMMERCE društvo s ograničenom odgovornošću za trgovinu, promet i obrtničke usluge</izvorni_sadrzaj>
    <derivirana_varijabla naziv="DomainObject.Predmet.ProtustrankaNazivFormated_1">AP-AUTOCOMMERCE društvo s ograničenom odgovornošću za trgovinu, promet i obrtničke usluge</derivirana_varijabla>
  </DomainObject.Predmet.ProtustrankaNazivFormated>
  <DomainObject.Predmet.ProtustrankaNazivFormatedOIB>
    <izvorni_sadrzaj>AP-AUTOCOMMERCE društvo s ograničenom odgovornošću za trgovinu, promet i obrtničke usluge, OIB 44790266626</izvorni_sadrzaj>
    <derivirana_varijabla naziv="DomainObject.Predmet.ProtustrankaNazivFormatedOIB_1">AP-AUTOCOMMERCE društvo s ograničenom odgovornošću za trgovinu, promet i obrtničke usluge, OIB 44790266626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AP-AUTOCOMMERCE društvo s ograničenom odgovornošću za trgovinu, promet i obrtničke usluge</item>
    </izvorni_sadrzaj>
    <derivirana_varijabla naziv="DomainObject.Predmet.ProtuStrankaListFormated_1">
      <item>AP-AUTOCOMMERCE društvo s ograničenom odgovornošću za trgovinu, promet i obrtničke usluge</item>
    </derivirana_varijabla>
  </DomainObject.Predmet.ProtuStrankaListFormated>
  <DomainObject.Predmet.ProtuStrankaListFormatedOIB>
    <izvorni_sadrzaj>
      <item>AP-AUTOCOMMERCE društvo s ograničenom odgovornošću za trgovinu, promet i obrtničke usluge, OIB 44790266626</item>
    </izvorni_sadrzaj>
    <derivirana_varijabla naziv="DomainObject.Predmet.ProtuStrankaListFormatedOIB_1">
      <item>AP-AUTOCOMMERCE društvo s ograničenom odgovornošću za trgovinu, promet i obrtničke usluge, OIB 44790266626</item>
    </derivirana_varijabla>
  </DomainObject.Predmet.ProtuStrankaListFormatedOIB>
  <DomainObject.Predmet.ProtuStrankaListFormatedWithAdress>
    <izvorni_sadrzaj>
      <item>AP-AUTOCOMMERCE društvo s ograničenom odgovornošću za trgovinu, promet i obrtničke usluge, Vrh Lučac 14, 21000 Split</item>
    </izvorni_sadrzaj>
    <derivirana_varijabla naziv="DomainObject.Predmet.ProtuStrankaListFormatedWithAdress_1">
      <item>AP-AUTOCOMMERCE društvo s ograničenom odgovornošću za trgovinu, promet i obrtničke usluge, Vrh Lučac 14, 21000 Split</item>
    </derivirana_varijabla>
  </DomainObject.Predmet.ProtuStrankaListFormatedWithAdress>
  <DomainObject.Predmet.ProtuStrankaListFormatedWithAdressOIB>
    <izvorni_sadrzaj>
      <item>AP-AUTOCOMMERCE društvo s ograničenom odgovornošću za trgovinu, promet i obrtničke usluge, OIB 44790266626, Vrh Lučac 14, 21000 Split</item>
    </izvorni_sadrzaj>
    <derivirana_varijabla naziv="DomainObject.Predmet.ProtuStrankaListFormatedWithAdressOIB_1">
      <item>AP-AUTOCOMMERCE društvo s ograničenom odgovornošću za trgovinu, promet i obrtničke usluge, OIB 44790266626, Vrh Lučac 14, 21000 Split</item>
    </derivirana_varijabla>
  </DomainObject.Predmet.ProtuStrankaListFormatedWithAdressOIB>
  <DomainObject.Predmet.ProtuStrankaListNazivFormated>
    <izvorni_sadrzaj>
      <item>AP-AUTOCOMMERCE društvo s ograničenom odgovornošću za trgovinu, promet i obrtničke usluge</item>
    </izvorni_sadrzaj>
    <derivirana_varijabla naziv="DomainObject.Predmet.ProtuStrankaListNazivFormated_1">
      <item>AP-AUTOCOMMERCE društvo s ograničenom odgovornošću za trgovinu, promet i obrtničke usluge</item>
    </derivirana_varijabla>
  </DomainObject.Predmet.ProtuStrankaListNazivFormated>
  <DomainObject.Predmet.ProtuStrankaListNazivFormatedOIB>
    <izvorni_sadrzaj>
      <item>AP-AUTOCOMMERCE društvo s ograničenom odgovornošću za trgovinu, promet i obrtničke usluge, OIB 44790266626</item>
    </izvorni_sadrzaj>
    <derivirana_varijabla naziv="DomainObject.Predmet.ProtuStrankaListNazivFormatedOIB_1">
      <item>AP-AUTOCOMMERCE društvo s ograničenom odgovornošću za trgovinu, promet i obrtničke usluge, OIB 44790266626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AP-AUTOCOMMERCE društvo s ograničenom odgovornošću za trgovinu, promet i obrtničke usluge</izvorni_sadrzaj>
    <derivirana_varijabla naziv="DomainObject.Predmet.ProtustrankaIDrugi_1">AP-AUTOCOMMERCE društvo s ograničenom odgovornošću za trgovinu, promet i obrtničke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AP-AUTOCOMMERCE društvo s ograničenom odgovornošću za trgovinu, promet i obrtničke usluge, OIB 44790266626, Vrh Lučac 14, 21000 Split</izvorni_sadrzaj>
    <derivirana_varijabla naziv="DomainObject.Predmet.ProtustrankaIDrugiAdressOIB_1">AP-AUTOCOMMERCE društvo s ograničenom odgovornošću za trgovinu, promet i obrtničke usluge, OIB 44790266626, Vrh Lučac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AP-AUTOCOMMERCE društvo s ograničenom odgovornošću za trgovinu, promet i obrtničke usluge</item>
      <item>FINANCIJSKA AGENCIJA, RC SPLIT</item>
    </izvorni_sadrzaj>
    <derivirana_varijabla naziv="DomainObject.Predmet.SudioniciListNaziv_1">
      <item>AP-AUTOCOMMERCE društvo s ograničenom odgovornošću za trgovinu, promet i obrtničke usluge</item>
      <item>FINANCIJSKA AGENCIJA, RC SPLIT</item>
    </derivirana_varijabla>
  </DomainObject.Predmet.SudioniciListNaziv>
  <DomainObject.Predmet.SudioniciListAdressOIB>
    <izvorni_sadrzaj>
      <item>AP-AUTOCOMMERCE društvo s ograničenom odgovornošću za trgovinu, promet i obrtničke usluge, OIB 44790266626, Vrh Lučac 14,21000 Split</item>
      <item>FINANCIJSKA AGENCIJA, RC SPLIT, OIB 85821130368, Mažuranićevo šetalište 24 b,21000 Split</item>
    </izvorni_sadrzaj>
    <derivirana_varijabla naziv="DomainObject.Predmet.SudioniciListAdressOIB_1">
      <item>AP-AUTOCOMMERCE društvo s ograničenom odgovornošću za trgovinu, promet i obrtničke usluge, OIB 44790266626, Vrh Lučac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44790266626</item>
      <item>, OIB 85821130368</item>
    </izvorni_sadrzaj>
    <derivirana_varijabla naziv="DomainObject.Predmet.SudioniciListNazivOIB_1">
      <item>, OIB 44790266626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F02BF-9DB2-484D-8FE1-31F77F47B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1750</properties:Characters>
  <properties:Lines>50</properties:Lines>
  <properties:Paragraphs>16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2018-09-14T12:33:00Z</cp:lastPrinted>
  <dcterms:modified xmlns:xsi="http://www.w3.org/2001/XMLSchema-instance" xsi:type="dcterms:W3CDTF">2018-09-17T05:51:00Z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