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4a60" w14:paraId="31c4a6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20A2F">
        <w:t>9412</w:t>
      </w:r>
      <w:r>
        <w:t>/2015</w:t>
      </w:r>
      <w:r w:rsidR="006F3380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3469B" w:rsidRPr="0073469B">
        <w:t>MAGNUM - ANTE d.o.o., Belečka 8, Sesvete, OIB: 98177287223</w:t>
      </w:r>
      <w:r w:rsidR="00D73660">
        <w:t xml:space="preserve">, dana  </w:t>
      </w:r>
      <w:r w:rsidR="00990A00">
        <w:t>07</w:t>
      </w:r>
      <w:r>
        <w:t xml:space="preserve">. </w:t>
      </w:r>
      <w:r w:rsidR="008B02C5">
        <w:t>veljače</w:t>
      </w:r>
      <w:r>
        <w:t xml:space="preserve"> </w:t>
      </w:r>
      <w:r w:rsidR="008B02C5">
        <w:t>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3469B" w:rsidRPr="0073469B">
        <w:t>MAGNUM - ANTE d.o.o., Belečka 8, Sesvete, OIB: 98177287223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90A00">
        <w:t>07</w:t>
      </w:r>
      <w:r w:rsidR="008B02C5">
        <w:t>. veljače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990A00">
        <w:t>jnog upravitelja imenuje se NIKOLA REMENAR iz Velike Gorice, Dubrovačka 14, OIB:</w:t>
      </w:r>
      <w:r w:rsidR="00990A00" w:rsidRPr="0050788D">
        <w:t>48313195864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3469B" w:rsidRPr="0073469B">
        <w:t>MAGNUM - ANTE d.o.o., Belečka 8, Sesvete, OIB: 98177287223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D73660">
        <w:t xml:space="preserve"> </w:t>
      </w:r>
      <w:r w:rsidR="00990A00">
        <w:t>07</w:t>
      </w:r>
      <w:r w:rsidR="008B02C5">
        <w:t>. veljače 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F338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6F3380" w:rsidP="00677951" w:rsidR="00677951">
      <w:pPr>
        <w:pStyle w:val="Bezproreda"/>
      </w:pPr>
      <w:r>
        <w:t xml:space="preserve"> </w:t>
      </w:r>
    </w:p>
    <w:p w:rsidRDefault="00047C0E" w:rsidP="00047C0E" w:rsidR="00047C0E">
      <w:pPr>
        <w:pStyle w:val="Bezproreda"/>
      </w:pPr>
    </w:p>
    <w:p w:rsidRDefault="006F3380" w:rsidP="006F3380" w:rsidR="001B22F8">
      <w:pPr>
        <w:pStyle w:val="Bezproreda"/>
        <w:jc w:val="right"/>
      </w:pPr>
      <w:r>
        <w:t>Za točnost otpravka-ovlašteni službenik:</w:t>
      </w:r>
    </w:p>
    <w:p w:rsidRDefault="006F3380" w:rsidP="006F3380" w:rsidR="006F3380">
      <w:pPr>
        <w:pStyle w:val="Bezproreda"/>
        <w:jc w:val="right"/>
      </w:pPr>
      <w:r>
        <w:t xml:space="preserve">Tanja Štraubert </w:t>
      </w:r>
    </w:p>
    <w:sectPr w:rsidSect="00EF1FD3" w:rsidR="006F338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3BC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20A2F" w:rsidRPr="00720A2F">
          <w:t>9412/2015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223BC"/>
    <w:rsid w:val="003A3366"/>
    <w:rsid w:val="00453E80"/>
    <w:rsid w:val="004E266D"/>
    <w:rsid w:val="00677951"/>
    <w:rsid w:val="006F3380"/>
    <w:rsid w:val="00720A2F"/>
    <w:rsid w:val="0073469B"/>
    <w:rsid w:val="008B02C5"/>
    <w:rsid w:val="00990A00"/>
    <w:rsid w:val="00AA7B27"/>
    <w:rsid w:val="00AE11D4"/>
    <w:rsid w:val="00BA2A5A"/>
    <w:rsid w:val="00BC1874"/>
    <w:rsid w:val="00C136F3"/>
    <w:rsid w:val="00D73660"/>
    <w:rsid w:val="00DC0AA2"/>
    <w:rsid w:val="00DE059B"/>
    <w:rsid w:val="00DF1FFF"/>
    <w:rsid w:val="00E75E0F"/>
    <w:rsid w:val="00E84179"/>
    <w:rsid w:val="00E8481A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F3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F3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9412</izvorni_sadrzaj>
    <derivirana_varijabla naziv="DomainObject.Predmet.Broj_1">9412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St-9412/2015</izvorni_sadrzaj>
    <derivirana_varijabla naziv="DomainObject.Predmet.OznakaBroj_1">St-9412/2015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MAGNUM - ANTE d.o.o. zastupanog po punomoćniku Ante Vukadin</izvorni_sadrzaj>
    <derivirana_varijabla naziv="DomainObject.Predmet.ProtustrankaFormated_1">  MAGNUM - ANTE d.o.o. zastupanog po punomoćniku Ante Vukadin</derivirana_varijabla>
  </DomainObject.Predmet.ProtustrankaFormated>
  <DomainObject.Predmet.ProtustrankaFormatedOIB>
    <izvorni_sadrzaj>  MAGNUM - ANTE d.o.o., OIB 98177287223 zastupanog po punomoćniku Ante Vukadin</izvorni_sadrzaj>
    <derivirana_varijabla naziv="DomainObject.Predmet.ProtustrankaFormatedOIB_1">  MAGNUM - ANTE d.o.o., OIB 98177287223 zastupanog po punomoćniku Ante Vukadin</derivirana_varijabla>
  </DomainObject.Predmet.ProtustrankaFormatedOIB>
  <DomainObject.Predmet.ProtustrankaFormatedWithAdress>
    <izvorni_sadrzaj> MAGNUM - ANTE d.o.o., Belečka 8, 10360 Sesvete zastupanog po punomoćniku Ante Vukadin</izvorni_sadrzaj>
    <derivirana_varijabla naziv="DomainObject.Predmet.ProtustrankaFormatedWithAdress_1"> MAGNUM - ANTE d.o.o., Belečka 8, 10360 Sesvete zastupanog po punomoćniku Ante Vukadin</derivirana_varijabla>
  </DomainObject.Predmet.ProtustrankaFormatedWithAdress>
  <DomainObject.Predmet.ProtustrankaFormatedWithAdressOIB>
    <izvorni_sadrzaj> MAGNUM - ANTE d.o.o., OIB 98177287223, Belečka 8, 10360 Sesvete zastupanog po punomoćniku Ante Vukadin</izvorni_sadrzaj>
    <derivirana_varijabla naziv="DomainObject.Predmet.ProtustrankaFormatedWithAdressOIB_1"> MAGNUM - ANTE d.o.o., OIB 98177287223, Belečka 8, 10360 Sesvete zastupanog po punomoćniku Ante Vukadin</derivirana_varijabla>
  </DomainObject.Predmet.ProtustrankaFormatedWithAdressOIB>
  <DomainObject.Predmet.ProtustrankaWithAdress>
    <izvorni_sadrzaj>MAGNUM - ANTE d.o.o. Belečka 8, 10360 Sesvete</izvorni_sadrzaj>
    <derivirana_varijabla naziv="DomainObject.Predmet.ProtustrankaWithAdress_1">MAGNUM - ANTE d.o.o. Belečka 8, 10360 Sesvete</derivirana_varijabla>
  </DomainObject.Predmet.ProtustrankaWithAdress>
  <DomainObject.Predmet.ProtustrankaWithAdressOIB>
    <izvorni_sadrzaj>MAGNUM - ANTE d.o.o., OIB 98177287223, Belečka 8, 10360 Sesvete</izvorni_sadrzaj>
    <derivirana_varijabla naziv="DomainObject.Predmet.ProtustrankaWithAdressOIB_1">MAGNUM - ANTE d.o.o., OIB 98177287223, Belečka 8, 10360 Sesvete</derivirana_varijabla>
  </DomainObject.Predmet.ProtustrankaWithAdressOIB>
  <DomainObject.Predmet.ProtustrankaNazivFormated>
    <izvorni_sadrzaj>MAGNUM - ANTE d.o.o.</izvorni_sadrzaj>
    <derivirana_varijabla naziv="DomainObject.Predmet.ProtustrankaNazivFormated_1">MAGNUM - ANTE d.o.o.</derivirana_varijabla>
  </DomainObject.Predmet.ProtustrankaNazivFormated>
  <DomainObject.Predmet.ProtustrankaNazivFormatedOIB>
    <izvorni_sadrzaj>MAGNUM - ANTE d.o.o., OIB 98177287223</izvorni_sadrzaj>
    <derivirana_varijabla naziv="DomainObject.Predmet.ProtustrankaNazivFormatedOIB_1">MAGNUM - ANTE d.o.o., OIB 98177287223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MAGNUM - ANTE d.o.o. zastupanog po punomoćniku Ante Vukadin</item>
    </izvorni_sadrzaj>
    <derivirana_varijabla naziv="DomainObject.Predmet.ProtuStrankaListFormated_1">
      <item>MAGNUM - ANTE d.o.o. zastupanog po punomoćniku Ante Vukadin</item>
    </derivirana_varijabla>
  </DomainObject.Predmet.ProtuStrankaListFormated>
  <DomainObject.Predmet.ProtuStrankaListFormatedOIB>
    <izvorni_sadrzaj>
      <item>MAGNUM - ANTE d.o.o., OIB 98177287223 zastupanog po punomoćniku Ante Vukadin</item>
    </izvorni_sadrzaj>
    <derivirana_varijabla naziv="DomainObject.Predmet.ProtuStrankaListFormatedOIB_1">
      <item>MAGNUM - ANTE d.o.o., OIB 98177287223 zastupanog po punomoćniku Ante Vukadin</item>
    </derivirana_varijabla>
  </DomainObject.Predmet.ProtuStrankaListFormatedOIB>
  <DomainObject.Predmet.ProtuStrankaListFormatedWithAdress>
    <izvorni_sadrzaj>
      <item>MAGNUM - ANTE d.o.o., Belečka 8, 10360 Sesvete zastupanog po punomoćniku Ante Vukadin</item>
    </izvorni_sadrzaj>
    <derivirana_varijabla naziv="DomainObject.Predmet.ProtuStrankaListFormatedWithAdress_1">
      <item>MAGNUM - ANTE d.o.o., Belečka 8, 10360 Sesvete zastupanog po punomoćniku Ante Vukadin</item>
    </derivirana_varijabla>
  </DomainObject.Predmet.ProtuStrankaListFormatedWithAdress>
  <DomainObject.Predmet.ProtuStrankaListFormatedWithAdressOIB>
    <izvorni_sadrzaj>
      <item>MAGNUM - ANTE d.o.o., OIB 98177287223, Belečka 8, 10360 Sesvete zastupanog po punomoćniku Ante Vukadin</item>
    </izvorni_sadrzaj>
    <derivirana_varijabla naziv="DomainObject.Predmet.ProtuStrankaListFormatedWithAdressOIB_1">
      <item>MAGNUM - ANTE d.o.o., OIB 98177287223, Belečka 8, 10360 Sesvete zastupanog po punomoćniku Ante Vukadin</item>
    </derivirana_varijabla>
  </DomainObject.Predmet.ProtuStrankaListFormatedWithAdressOIB>
  <DomainObject.Predmet.ProtuStrankaListNazivFormated>
    <izvorni_sadrzaj>
      <item>MAGNUM - ANTE d.o.o.</item>
    </izvorni_sadrzaj>
    <derivirana_varijabla naziv="DomainObject.Predmet.ProtuStrankaListNazivFormated_1">
      <item>MAGNUM - ANTE d.o.o.</item>
    </derivirana_varijabla>
  </DomainObject.Predmet.ProtuStrankaListNazivFormated>
  <DomainObject.Predmet.ProtuStrankaListNazivFormatedOIB>
    <izvorni_sadrzaj>
      <item>MAGNUM - ANTE d.o.o., OIB 98177287223</item>
    </izvorni_sadrzaj>
    <derivirana_varijabla naziv="DomainObject.Predmet.ProtuStrankaListNazivFormatedOIB_1">
      <item>MAGNUM - ANTE d.o.o., OIB 98177287223</item>
    </derivirana_varijabla>
  </DomainObject.Predmet.ProtuStrankaListNazivFormatedOIB>
  <DomainObject.Predmet.OstaliListFormated>
    <izvorni_sadrzaj>
      <item>Ante Vukadin punomoćnik sudionika u postupku MAGNUM - ANTE d.o.o.</item>
    </izvorni_sadrzaj>
    <derivirana_varijabla naziv="DomainObject.Predmet.OstaliListFormated_1">
      <item>Ante Vukadin punomoćnik sudionika u postupku MAGNUM - ANTE d.o.o.</item>
    </derivirana_varijabla>
  </DomainObject.Predmet.OstaliListFormated>
  <DomainObject.Predmet.OstaliListFormatedOIB>
    <izvorni_sadrzaj>
      <item>Ante Vukadin, OIB 12598377601 punomoćnik sudionika u postupku MAGNUM - ANTE d.o.o.</item>
    </izvorni_sadrzaj>
    <derivirana_varijabla naziv="DomainObject.Predmet.OstaliListFormatedOIB_1">
      <item>Ante Vukadin, OIB 12598377601 punomoćnik sudionika u postupku MAGNUM - ANTE d.o.o.</item>
    </derivirana_varijabla>
  </DomainObject.Predmet.OstaliListFormatedOIB>
  <DomainObject.Predmet.OstaliListFormatedWithAdress>
    <izvorni_sadrzaj>
      <item>Ante Vukadin, Belečka 8, 10360 Sesvete punomoćnik sudionika u postupku MAGNUM - ANTE d.o.o.</item>
    </izvorni_sadrzaj>
    <derivirana_varijabla naziv="DomainObject.Predmet.OstaliListFormatedWithAdress_1">
      <item>Ante Vukadin, Belečka 8, 10360 Sesvete punomoćnik sudionika u postupku MAGNUM - ANTE d.o.o.</item>
    </derivirana_varijabla>
  </DomainObject.Predmet.OstaliListFormatedWithAdress>
  <DomainObject.Predmet.OstaliListFormatedWithAdressOIB>
    <izvorni_sadrzaj>
      <item>Ante Vukadin, OIB 12598377601, Belečka 8, 10360 Sesvete punomoćnik sudionika u postupku MAGNUM - ANTE d.o.o.</item>
    </izvorni_sadrzaj>
    <derivirana_varijabla naziv="DomainObject.Predmet.OstaliListFormatedWithAdressOIB_1">
      <item>Ante Vukadin, OIB 12598377601, Belečka 8, 10360 Sesvete punomoćnik sudionika u postupku MAGNUM - ANTE d.o.o.</item>
    </derivirana_varijabla>
  </DomainObject.Predmet.OstaliListFormatedWithAdressOIB>
  <DomainObject.Predmet.OstaliListNazivFormated>
    <izvorni_sadrzaj>
      <item>Ante Vukadin</item>
    </izvorni_sadrzaj>
    <derivirana_varijabla naziv="DomainObject.Predmet.OstaliListNazivFormated_1">
      <item>Ante Vukadin</item>
    </derivirana_varijabla>
  </DomainObject.Predmet.OstaliListNazivFormated>
  <DomainObject.Predmet.OstaliListNazivFormatedOIB>
    <izvorni_sadrzaj>
      <item>Ante Vukadin, OIB 12598377601</item>
    </izvorni_sadrzaj>
    <derivirana_varijabla naziv="DomainObject.Predmet.OstaliListNazivFormatedOIB_1">
      <item>Ante Vukadin, OIB 12598377601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MAGNUM - ANTE d.o.o.</izvorni_sadrzaj>
    <derivirana_varijabla naziv="DomainObject.Predmet.ProtustrankaIDrugi_1">MAGNUM - ANTE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MAGNUM - ANTE d.o.o., OIB 98177287223, Belečka 8, 10360 Sesvete</izvorni_sadrzaj>
    <derivirana_varijabla naziv="DomainObject.Predmet.ProtustrankaIDrugiAdressOIB_1">MAGNUM - ANTE d.o.o., OIB 98177287223, Belečka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MAGNUM - ANTE d.o.o.</item>
      <item>FINA Regionalni centar Zagreb</item>
      <item>Ante Vukadin</item>
    </izvorni_sadrzaj>
    <derivirana_varijabla naziv="DomainObject.Predmet.SudioniciListNaziv_1">
      <item>MAGNUM - ANTE d.o.o.</item>
      <item>FINA Regionalni centar Zagreb</item>
      <item>Ante Vukadin</item>
    </derivirana_varijabla>
  </DomainObject.Predmet.SudioniciListNaziv>
  <DomainObject.Predmet.SudioniciListAdressOIB>
    <izvorni_sadrzaj>
      <item>MAGNUM - ANTE d.o.o., OIB 98177287223, Belečka 8,10360 Sesvete</item>
      <item>FINA Regionalni centar Zagreb, OIB 85821130368, Trg svibanjskih žrtava 1995. 1,10000 Zagreb</item>
      <item>Ante Vukadin, OIB 12598377601, Belečka 8,10360 Sesvete</item>
    </izvorni_sadrzaj>
    <derivirana_varijabla naziv="DomainObject.Predmet.SudioniciListAdressOIB_1">
      <item>MAGNUM - ANTE d.o.o., OIB 98177287223, Belečka 8,10360 Sesvete</item>
      <item>FINA Regionalni centar Zagreb, OIB 85821130368, Trg svibanjskih žrtava 1995. 1,10000 Zagreb</item>
      <item>Ante Vukadin, OIB 12598377601, Belečka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98177287223</item>
      <item>, OIB 85821130368</item>
      <item>, OIB 12598377601</item>
    </izvorni_sadrzaj>
    <derivirana_varijabla naziv="DomainObject.Predmet.SudioniciListNazivOIB_1">
      <item>, OIB 98177287223</item>
      <item>, OIB 85821130368</item>
      <item>, OIB 12598377601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1977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2016-05-25T09:29:00Z</dcterms:created>
  <dc:creator>Sandra Rotar Vogrin</dc:creator>
  <cp:lastModifiedBy>Tanja Štraubert</cp:lastModifiedBy>
  <cp:lastPrinted>2017-02-07T13:10:00Z</cp:lastPrinted>
  <dcterms:modified xmlns:xsi="http://www.w3.org/2001/XMLSchema-instance" xsi:type="dcterms:W3CDTF">2017-02-07T13:10:00Z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