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291a" w14:paraId="aed291a" w:rsidRDefault="00503CFB" w:rsidP="00017C4B" w:rsidR="00301645" w:rsidRPr="00491880">
      <w:pPr>
        <w:pStyle w:val="Bezproreda"/>
        <w:jc w:val="both"/>
        <w15:collapsed w:val="false"/>
      </w:pPr>
      <w:bookmarkStart w:name="_GoBack" w:id="0"/>
      <w:bookmarkEnd w:id="0"/>
      <w:r>
        <w:t xml:space="preserve">     </w:t>
      </w:r>
      <w:r w:rsidR="00301645" w:rsidRPr="00491880">
        <w:t>REPUBLIKA HRVATSKA</w:t>
      </w:r>
    </w:p>
    <w:p w:rsidRDefault="00301645" w:rsidP="00017C4B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503CFB">
        <w:t>2757/16-7</w:t>
      </w:r>
    </w:p>
    <w:p w:rsidRDefault="00503CFB" w:rsidP="00017C4B" w:rsidR="00301645" w:rsidRPr="00491880">
      <w:pPr>
        <w:pStyle w:val="Bezproreda"/>
        <w:jc w:val="both"/>
      </w:pPr>
      <w:r>
        <w:t xml:space="preserve">        </w:t>
      </w:r>
      <w:r w:rsidR="00017C4B"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301645" w:rsidP="00017C4B" w:rsidR="00301645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503CFB">
        <w:t xml:space="preserve">J.A.M.A.- GRAD j.d.o.o. za trgovinu, usluge i građenje, OIB 42701451097, </w:t>
      </w:r>
      <w:proofErr w:type="spellStart"/>
      <w:r w:rsidR="00503CFB">
        <w:t>Lonjica</w:t>
      </w:r>
      <w:proofErr w:type="spellEnd"/>
      <w:r w:rsidR="00503CFB">
        <w:t xml:space="preserve"> (Grad Vrbovec), </w:t>
      </w:r>
      <w:proofErr w:type="spellStart"/>
      <w:r w:rsidR="00503CFB">
        <w:t>Lonjica</w:t>
      </w:r>
      <w:proofErr w:type="spellEnd"/>
      <w:r w:rsidR="00503CFB">
        <w:t xml:space="preserve"> 139</w:t>
      </w:r>
      <w:r w:rsidR="00CF3A3F">
        <w:rPr>
          <w:rFonts w:eastAsia="Calibri"/>
        </w:rPr>
        <w:t xml:space="preserve">, </w:t>
      </w:r>
      <w:r w:rsidR="00503CFB">
        <w:rPr>
          <w:rFonts w:eastAsia="Calibri"/>
        </w:rPr>
        <w:t>5. listopada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017C4B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503CFB">
        <w:t xml:space="preserve">J.A.M.A.- GRAD j.d.o.o. za trgovinu, usluge i građenje, OIB 42701451097, </w:t>
      </w:r>
      <w:proofErr w:type="spellStart"/>
      <w:r w:rsidR="00503CFB">
        <w:t>Lonjica</w:t>
      </w:r>
      <w:proofErr w:type="spellEnd"/>
      <w:r w:rsidR="00503CFB">
        <w:t xml:space="preserve"> (Grad Vrbovec), </w:t>
      </w:r>
      <w:proofErr w:type="spellStart"/>
      <w:r w:rsidR="00503CFB">
        <w:t>Lonjica</w:t>
      </w:r>
      <w:proofErr w:type="spellEnd"/>
      <w:r w:rsidR="00503CFB">
        <w:t xml:space="preserve"> 139</w:t>
      </w:r>
      <w:r w:rsidR="00491880" w:rsidRPr="00491880">
        <w:t>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 w:rsidRPr="00491880">
      <w:pPr>
        <w:pStyle w:val="Bezproreda"/>
        <w:jc w:val="center"/>
      </w:pPr>
      <w:r w:rsidRPr="00491880">
        <w:t>Obrazloženje</w:t>
      </w:r>
    </w:p>
    <w:p w:rsidRDefault="00900561" w:rsidP="00017C4B" w:rsidR="00900561" w:rsidRPr="00491880">
      <w:pPr>
        <w:pStyle w:val="Bezproreda"/>
        <w:jc w:val="both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503CFB">
        <w:t xml:space="preserve">J.A.M.A.- GRAD j.d.o.o. za trgovinu, usluge i građenje, OIB 42701451097, </w:t>
      </w:r>
      <w:proofErr w:type="spellStart"/>
      <w:r w:rsidR="00503CFB">
        <w:t>Lonjica</w:t>
      </w:r>
      <w:proofErr w:type="spellEnd"/>
      <w:r w:rsidR="00503CFB">
        <w:t xml:space="preserve"> (Grad Vrbovec), </w:t>
      </w:r>
      <w:proofErr w:type="spellStart"/>
      <w:r w:rsidR="00503CFB">
        <w:t>Lonjica</w:t>
      </w:r>
      <w:proofErr w:type="spellEnd"/>
      <w:r w:rsidR="00503CFB">
        <w:t xml:space="preserve"> 139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017C4B" w:rsidR="00A94933">
      <w:pPr>
        <w:pStyle w:val="Bezproreda"/>
        <w:jc w:val="both"/>
      </w:pPr>
      <w:r>
        <w:tab/>
      </w:r>
      <w:r w:rsidR="00CF3A3F">
        <w:t xml:space="preserve">Dužnik je </w:t>
      </w:r>
      <w:r w:rsidR="00503CFB">
        <w:t>na ročištu radi očitovanja o prijedlogu za otvaranje stečajnog postupka održanom 5. listopada 2016. predao sudu Očevidnik o redoslijedu plaćanja sa obračunatom kamatom izdan od</w:t>
      </w:r>
      <w:r w:rsidR="00247383">
        <w:t xml:space="preserve"> Financijske agencije </w:t>
      </w:r>
      <w:r w:rsidR="00503CFB">
        <w:t>dana 3. listopada 2016</w:t>
      </w:r>
      <w:r w:rsidR="005011AB">
        <w:t xml:space="preserve">. (list </w:t>
      </w:r>
      <w:r w:rsidR="00247383">
        <w:t>1</w:t>
      </w:r>
      <w:r w:rsidR="00503CFB">
        <w:t>3</w:t>
      </w:r>
      <w:r w:rsidR="00A94933">
        <w:t xml:space="preserve"> spisa) iz koje</w:t>
      </w:r>
      <w:r w:rsidR="00503CFB">
        <w:t>g</w:t>
      </w:r>
      <w:r w:rsidR="00A94933">
        <w:t xml:space="preserve"> proizlazi da dužnikov račun nije blokiran.</w:t>
      </w: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503CFB">
        <w:t>Očevidnika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503CFB">
        <w:t>3. listopada</w:t>
      </w:r>
      <w:r w:rsidR="00CF3A3F">
        <w:t xml:space="preserve"> </w:t>
      </w:r>
      <w:r w:rsidR="007C56AE">
        <w:t>2016. 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 izreci.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503CFB">
        <w:t>5. listopada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523E1D">
        <w:t>,v.r.</w:t>
      </w:r>
    </w:p>
    <w:p w:rsidRDefault="006A1CB0" w:rsidP="00017C4B" w:rsidR="006A1CB0">
      <w:pPr>
        <w:pStyle w:val="Bezproreda"/>
        <w:jc w:val="both"/>
      </w:pPr>
    </w:p>
    <w:p w:rsidRDefault="00CD0640" w:rsidP="00017C4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017C4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03CFB" w:rsidP="00017C4B" w:rsidR="00503CFB">
      <w:pPr>
        <w:pStyle w:val="Bezproreda"/>
        <w:jc w:val="both"/>
      </w:pPr>
    </w:p>
    <w:p w:rsidRDefault="00523E1D" w:rsidR="00523E1D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23E1D" w:rsidR="00523E1D" w:rsidRPr="00694D64">
      <w:r w:rsidRPr="00694D64">
        <w:t>Karmela Dolenc</w:t>
      </w:r>
    </w:p>
    <w:p w:rsidRDefault="00523E1D" w:rsidP="00017C4B" w:rsidR="00523E1D">
      <w:pPr>
        <w:pStyle w:val="Bezproreda"/>
        <w:jc w:val="both"/>
      </w:pPr>
    </w:p>
    <w:sectPr w:rsidSect="00017C4B" w:rsidR="00523E1D">
      <w:headerReference w:type="default" r:id="rId9"/>
      <w:headerReference w:type="first" r:id="rId10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23E1D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  <w:t>89. St-551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CFB" w:rsidR="00017C4B">
    <w:pPr>
      <w:pStyle w:val="Zaglavlje"/>
    </w:pPr>
    <w:r>
      <w:t xml:space="preserve">   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03CFB"/>
    <w:rsid w:val="00523E1D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2757</izvorni_sadrzaj>
    <derivirana_varijabla naziv="DomainObject.Predmet.Broj_1">2757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St-2757/2016</izvorni_sadrzaj>
    <derivirana_varijabla naziv="DomainObject.Predmet.OznakaBroj_1">St-2757/2016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J.A.M.A.-GRAD jednostavno društvo s ograničenom odgovornošću za trgovinu, usluge i građenje zastupanog po punomoćniku Josip Brezicki</izvorni_sadrzaj>
    <derivirana_varijabla naziv="DomainObject.Predmet.ProtustrankaFormated_1">  J.A.M.A.-GRAD jednostavno društvo s ograničenom odgovornošću za trgovinu, usluge i građenje zastupanog po punomoćniku Josip Brezicki</derivirana_varijabla>
  </DomainObject.Predmet.ProtustrankaFormated>
  <DomainObject.Predmet.ProtustrankaFormatedOIB>
    <izvorni_sadrzaj>  J.A.M.A.-GRAD jednostavno društvo s ograničenom odgovornošću za trgovinu, usluge i građenje, OIB 42701451097 zastupanog po punomoćniku Josip Brezicki</izvorni_sadrzaj>
    <derivirana_varijabla naziv="DomainObject.Predmet.ProtustrankaFormatedOIB_1">  J.A.M.A.-GRAD jednostavno društvo s ograničenom odgovornošću za trgovinu, usluge i građenje, OIB 42701451097 zastupanog po punomoćniku Josip Brezicki</derivirana_varijabla>
  </DomainObject.Predmet.ProtustrankaFormatedOIB>
  <DomainObject.Predmet.ProtustrankaFormatedWithAdress>
    <izvorni_sadrzaj> J.A.M.A.-GRAD jednostavno društvo s ograničenom odgovornošću za trgovinu, usluge i građenje, Lonjica 139, 10340 Lonjica zastupanog po punomoćniku Josip Brezicki</izvorni_sadrzaj>
    <derivirana_varijabla naziv="DomainObject.Predmet.ProtustrankaFormatedWithAdress_1"> J.A.M.A.-GRAD jednostavno društvo s ograničenom odgovornošću za trgovinu, usluge i građenje, Lonjica 139, 10340 Lonjica zastupanog po punomoćniku Josip Brezicki</derivirana_varijabla>
  </DomainObject.Predmet.ProtustrankaFormatedWithAdress>
  <DomainObject.Predmet.ProtustrankaFormatedWithAdressOIB>
    <izvorni_sadrzaj> J.A.M.A.-GRAD jednostavno društvo s ograničenom odgovornošću za trgovinu, usluge i građenje, OIB 42701451097, Lonjica 139, 10340 Lonjica zastupanog po punomoćniku Josip Brezicki</izvorni_sadrzaj>
    <derivirana_varijabla naziv="DomainObject.Predmet.ProtustrankaFormatedWithAdressOIB_1"> J.A.M.A.-GRAD jednostavno društvo s ograničenom odgovornošću za trgovinu, usluge i građenje, OIB 42701451097, Lonjica 139, 10340 Lonjica zastupanog po punomoćniku Josip Brezicki</derivirana_varijabla>
  </DomainObject.Predmet.ProtustrankaFormatedWithAdressOIB>
  <DomainObject.Predmet.ProtustrankaWithAdress>
    <izvorni_sadrzaj>J.A.M.A.-GRAD jednostavno društvo s ograničenom odgovornošću za trgovinu, usluge i građenje Lonjica 139, 10340 Lonjica</izvorni_sadrzaj>
    <derivirana_varijabla naziv="DomainObject.Predmet.ProtustrankaWithAdress_1">J.A.M.A.-GRAD jednostavno društvo s ograničenom odgovornošću za trgovinu, usluge i građenje Lonjica 139, 10340 Lonjica</derivirana_varijabla>
  </DomainObject.Predmet.ProtustrankaWithAdress>
  <DomainObject.Predmet.ProtustrankaWithAdressOIB>
    <izvorni_sadrzaj>J.A.M.A.-GRAD jednostavno društvo s ograničenom odgovornošću za trgovinu, usluge i građenje, OIB 42701451097, Lonjica 139, 10340 Lonjica</izvorni_sadrzaj>
    <derivirana_varijabla naziv="DomainObject.Predmet.ProtustrankaWithAdressOIB_1">J.A.M.A.-GRAD jednostavno društvo s ograničenom odgovornošću za trgovinu, usluge i građenje, OIB 42701451097, Lonjica 139, 10340 Lonjica</derivirana_varijabla>
  </DomainObject.Predmet.ProtustrankaWithAdressOIB>
  <DomainObject.Predmet.ProtustrankaNazivFormated>
    <izvorni_sadrzaj>J.A.M.A.-GRAD jednostavno društvo s ograničenom odgovornošću za trgovinu, usluge i građenje</izvorni_sadrzaj>
    <derivirana_varijabla naziv="DomainObject.Predmet.ProtustrankaNazivFormated_1">J.A.M.A.-GRAD jednostavno društvo s ograničenom odgovornošću za trgovinu, usluge i građenje</derivirana_varijabla>
  </DomainObject.Predmet.ProtustrankaNazivFormated>
  <DomainObject.Predmet.ProtustrankaNazivFormatedOIB>
    <izvorni_sadrzaj>J.A.M.A.-GRAD jednostavno društvo s ograničenom odgovornošću za trgovinu, usluge i građenje, OIB 42701451097</izvorni_sadrzaj>
    <derivirana_varijabla naziv="DomainObject.Predmet.ProtustrankaNazivFormatedOIB_1">J.A.M.A.-GRAD jednostavno društvo s ograničenom odgovornošću za trgovinu, usluge i građenje, OIB 42701451097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J.A.M.A.-GRAD jednostavno društvo s ograničenom odgovornošću za trgovinu, usluge i građenje zastupanog po punomoćniku Josip Brezicki</item>
    </izvorni_sadrzaj>
    <derivirana_varijabla naziv="DomainObject.Predmet.ProtuStrankaListFormated_1">
      <item>J.A.M.A.-GRAD jednostavno društvo s ograničenom odgovornošću za trgovinu, usluge i građenje zastupanog po punomoćniku Josip Brezicki</item>
    </derivirana_varijabla>
  </DomainObject.Predmet.ProtuStrankaListFormated>
  <DomainObject.Predmet.ProtuStrankaListFormatedOIB>
    <izvorni_sadrzaj>
      <item>J.A.M.A.-GRAD jednostavno društvo s ograničenom odgovornošću za trgovinu, usluge i građenje, OIB 42701451097 zastupanog po punomoćniku Josip Brezicki</item>
    </izvorni_sadrzaj>
    <derivirana_varijabla naziv="DomainObject.Predmet.ProtuStrankaListFormatedOIB_1">
      <item>J.A.M.A.-GRAD jednostavno društvo s ograničenom odgovornošću za trgovinu, usluge i građenje, OIB 42701451097 zastupanog po punomoćniku Josip Brezicki</item>
    </derivirana_varijabla>
  </DomainObject.Predmet.ProtuStrankaListFormatedOIB>
  <DomainObject.Predmet.ProtuStrankaListFormatedWithAdress>
    <izvorni_sadrzaj>
      <item>J.A.M.A.-GRAD jednostavno društvo s ograničenom odgovornošću za trgovinu, usluge i građenje, Lonjica 139, 10340 Lonjica zastupanog po punomoćniku Josip Brezicki</item>
    </izvorni_sadrzaj>
    <derivirana_varijabla naziv="DomainObject.Predmet.ProtuStrankaListFormatedWithAdress_1">
      <item>J.A.M.A.-GRAD jednostavno društvo s ograničenom odgovornošću za trgovinu, usluge i građenje, Lonjica 139, 10340 Lonjica zastupanog po punomoćniku Josip Brezicki</item>
    </derivirana_varijabla>
  </DomainObject.Predmet.ProtuStrankaListFormatedWithAdress>
  <DomainObject.Predmet.ProtuStrankaListFormatedWithAdressOIB>
    <izvorni_sadrzaj>
      <item>J.A.M.A.-GRAD jednostavno društvo s ograničenom odgovornošću za trgovinu, usluge i građenje, OIB 42701451097, Lonjica 139, 10340 Lonjica zastupanog po punomoćniku Josip Brezicki</item>
    </izvorni_sadrzaj>
    <derivirana_varijabla naziv="DomainObject.Predmet.ProtuStrankaListFormatedWithAdressOIB_1">
      <item>J.A.M.A.-GRAD jednostavno društvo s ograničenom odgovornošću za trgovinu, usluge i građenje, OIB 42701451097, Lonjica 139, 10340 Lonjica zastupanog po punomoćniku Josip Brezicki</item>
    </derivirana_varijabla>
  </DomainObject.Predmet.ProtuStrankaListFormatedWithAdressOIB>
  <DomainObject.Predmet.ProtuStrankaListNazivFormated>
    <izvorni_sadrzaj>
      <item>J.A.M.A.-GRAD jednostavno društvo s ograničenom odgovornošću za trgovinu, usluge i građenje</item>
    </izvorni_sadrzaj>
    <derivirana_varijabla naziv="DomainObject.Predmet.ProtuStrankaListNazivFormated_1">
      <item>J.A.M.A.-GRAD jednostavno društvo s ograničenom odgovornošću za trgovinu, usluge i građenje</item>
    </derivirana_varijabla>
  </DomainObject.Predmet.ProtuStrankaListNazivFormated>
  <DomainObject.Predmet.ProtuStrankaListNazivFormatedOIB>
    <izvorni_sadrzaj>
      <item>J.A.M.A.-GRAD jednostavno društvo s ograničenom odgovornošću za trgovinu, usluge i građenje, OIB 42701451097</item>
    </izvorni_sadrzaj>
    <derivirana_varijabla naziv="DomainObject.Predmet.ProtuStrankaListNazivFormatedOIB_1">
      <item>J.A.M.A.-GRAD jednostavno društvo s ograničenom odgovornošću za trgovinu, usluge i građenje, OIB 42701451097</item>
    </derivirana_varijabla>
  </DomainObject.Predmet.ProtuStrankaListNazivFormatedOIB>
  <DomainObject.Predmet.OstaliListFormated>
    <izvorni_sadrzaj>
      <item>Josip Brezicki punomoćnik sudionika u postupku J.A.M.A.-GRAD jednostavno društvo s ograničenom odgovornošću za trgovinu, usluge i građenje</item>
      <item>Raiffeisenbank Austria d.d.</item>
    </izvorni_sadrzaj>
    <derivirana_varijabla naziv="DomainObject.Predmet.OstaliListFormated_1">
      <item>Josip Brezicki punomoćnik sudionika u postupku J.A.M.A.-GRAD jednostavno društvo s ograničenom odgovornošću za trgovinu, usluge i građenje</item>
      <item>Raiffeisenbank Austria d.d.</item>
    </derivirana_varijabla>
  </DomainObject.Predmet.OstaliListFormated>
  <DomainObject.Predmet.OstaliListFormatedOIB>
    <izvorni_sadrzaj>
      <item>Josip Brezicki, OIB 79114414355 punomoćnik sudionika u postupku J.A.M.A.-GRAD jednostavno društvo s ograničenom odgovornošću za trgovinu, usluge i građenje</item>
      <item>Raiffeisenbank Austria d.d., OIB 53056966535</item>
    </izvorni_sadrzaj>
    <derivirana_varijabla naziv="DomainObject.Predmet.OstaliListFormatedOIB_1">
      <item>Josip Brezicki, OIB 79114414355 punomoćnik sudionika u postupku J.A.M.A.-GRAD jednostavno društvo s ograničenom odgovornošću za trgovinu, usluge i građenje</item>
      <item>Raiffeisenbank Austria d.d., OIB 53056966535</item>
    </derivirana_varijabla>
  </DomainObject.Predmet.OstaliListFormatedOIB>
  <DomainObject.Predmet.OstaliListFormatedWithAdress>
    <izvorni_sadrzaj>
      <item>Josip Brezicki, Lonjica 139, 10340 Lonjica punomoćnik sudionika u postupku J.A.M.A.-GRAD jednostavno društvo s ograničenom odgovornošću za trgovinu, usluge i građenje</item>
      <item>Raiffeisenbank Austria d.d., Petrinjska 59, 10000 Zagreb</item>
    </izvorni_sadrzaj>
    <derivirana_varijabla naziv="DomainObject.Predmet.OstaliListFormatedWithAdress_1">
      <item>Josip Brezicki, Lonjica 139, 10340 Lonjica punomoćnik sudionika u postupku J.A.M.A.-GRAD jednostavno društvo s ograničenom odgovornošću za trgovinu, usluge i građenje</item>
      <item>Raiffeisenbank Austria d.d., Petrinjska 59, 10000 Zagreb</item>
    </derivirana_varijabla>
  </DomainObject.Predmet.OstaliListFormatedWithAdress>
  <DomainObject.Predmet.OstaliListFormatedWithAdressOIB>
    <izvorni_sadrzaj>
      <item>Josip Brezicki, OIB 79114414355, Lonjica 139, 10340 Lonjica punomoćnik sudionika u postupku J.A.M.A.-GRAD jednostavno društvo s ograničenom odgovornošću za trgovinu, usluge i građenje</item>
      <item>Raiffeisenbank Austria d.d., OIB 53056966535, Petrinjska 59, 10000 Zagreb</item>
    </izvorni_sadrzaj>
    <derivirana_varijabla naziv="DomainObject.Predmet.OstaliListFormatedWithAdressOIB_1">
      <item>Josip Brezicki, OIB 79114414355, Lonjica 139, 10340 Lonjica punomoćnik sudionika u postupku J.A.M.A.-GRAD jednostavno društvo s ograničenom odgovornošću za trgovinu, usluge i građenje</item>
      <item>Raiffeisenbank Austria d.d., OIB 53056966535, Petrinjska 59, 10000 Zagreb</item>
    </derivirana_varijabla>
  </DomainObject.Predmet.OstaliListFormatedWithAdressOIB>
  <DomainObject.Predmet.OstaliListNazivFormated>
    <izvorni_sadrzaj>
      <item>Josip Brezicki</item>
      <item>Raiffeisenbank Austria d.d.</item>
    </izvorni_sadrzaj>
    <derivirana_varijabla naziv="DomainObject.Predmet.OstaliListNazivFormated_1">
      <item>Josip Brezicki</item>
      <item>Raiffeisenbank Austria d.d.</item>
    </derivirana_varijabla>
  </DomainObject.Predmet.OstaliListNazivFormated>
  <DomainObject.Predmet.OstaliListNazivFormatedOIB>
    <izvorni_sadrzaj>
      <item>Josip Brezicki, OIB 79114414355</item>
      <item>Raiffeisenbank Austria d.d., OIB 53056966535</item>
    </izvorni_sadrzaj>
    <derivirana_varijabla naziv="DomainObject.Predmet.OstaliListNazivFormatedOIB_1">
      <item>Josip Brezicki, OIB 79114414355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J.A.M.A.-GRAD jednostavno društvo s ograničenom odgovornošću za trgovinu, usluge i građenje</izvorni_sadrzaj>
    <derivirana_varijabla naziv="DomainObject.Predmet.ProtustrankaIDrugi_1">J.A.M.A.-GRAD jednostavno društvo s ograničenom odgovornošću za trgovinu, usluge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J.A.M.A.-GRAD jednostavno društvo s ograničenom odgovornošću za trgovinu, usluge i građenje, OIB 42701451097, Lonjica 139, 10340 Lonjica</izvorni_sadrzaj>
    <derivirana_varijabla naziv="DomainObject.Predmet.ProtustrankaIDrugiAdressOIB_1">J.A.M.A.-GRAD jednostavno društvo s ograničenom odgovornošću za trgovinu, usluge i građenje, OIB 42701451097, Lonjica 139, 10340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J.A.M.A.-GRAD jednostavno društvo s ograničenom odgovornošću za trgovinu, usluge i građenje</item>
      <item>Josip Brezicki</item>
      <item>Raiffeisenbank Austria d.d.</item>
    </izvorni_sadrzaj>
    <derivirana_varijabla naziv="DomainObject.Predmet.SudioniciListNaziv_1">
      <item>FINA Regionalni centar Zagreb</item>
      <item>J.A.M.A.-GRAD jednostavno društvo s ograničenom odgovornošću za trgovinu, usluge i građenje</item>
      <item>Josip Brezicki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J.A.M.A.-GRAD jednostavno društvo s ograničenom odgovornošću za trgovinu, usluge i građenje, OIB 42701451097, Lonjica 139,10340 Lonjica</item>
      <item>Josip Brezicki, OIB 79114414355, Lonjica 139,10340 Lonjica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J.A.M.A.-GRAD jednostavno društvo s ograničenom odgovornošću za trgovinu, usluge i građenje, OIB 42701451097, Lonjica 139,10340 Lonjica</item>
      <item>Josip Brezicki, OIB 79114414355, Lonjica 139,10340 Lonjica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42701451097</item>
      <item>, OIB 79114414355</item>
      <item>, OIB 53056966535</item>
    </izvorni_sadrzaj>
    <derivirana_varijabla naziv="DomainObject.Predmet.SudioniciListNazivOIB_1">
      <item>, OIB 85821130368</item>
      <item>, OIB 42701451097</item>
      <item>, OIB 79114414355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1737</properties:Characters>
  <properties:Lines>47</properties:Lines>
  <properties:Paragraphs>20</properties:Paragraphs>
  <properties:TotalTime>141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2016-10-05T10:50:00Z</cp:lastPrinted>
  <dcterms:modified xmlns:xsi="http://www.w3.org/2001/XMLSchema-instance" xsi:type="dcterms:W3CDTF">2016-10-05T10:50:00Z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