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9e85e" w14:paraId="6c9e85e" w:rsidRDefault="007046CC" w:rsidP="007046CC" w:rsidR="007046CC">
      <w:pPr>
        <w15:collapsed w:val="false"/>
      </w:pPr>
      <w:bookmarkStart w:name="_GoBack" w:id="0"/>
      <w:bookmarkEnd w:id="0"/>
    </w:p>
    <w:p w:rsidRDefault="007046CC" w:rsidP="007046CC" w:rsidR="007046CC"/>
    <w:p w:rsidRDefault="007046CC" w:rsidP="007046CC" w:rsidR="007046CC"/>
    <w:p w:rsidRDefault="007046CC" w:rsidP="00EB4DE6" w:rsidR="007046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 St-</w:t>
      </w:r>
      <w:r w:rsidR="00455378">
        <w:t>418</w:t>
      </w:r>
      <w:r w:rsidR="00EB4DE6">
        <w:t>/15</w:t>
      </w:r>
    </w:p>
    <w:p w:rsidRDefault="007046CC" w:rsidP="007046CC" w:rsidR="007046CC">
      <w:r>
        <w:t>REPUBLIKA HRVATSKA</w:t>
      </w:r>
    </w:p>
    <w:p w:rsidRDefault="007046CC" w:rsidP="007046CC" w:rsidR="007046CC">
      <w:r>
        <w:t>TRGOVAČKI SUD U ZADRU</w:t>
      </w:r>
    </w:p>
    <w:p w:rsidRDefault="007046CC" w:rsidP="007046CC" w:rsidR="007046CC">
      <w:r>
        <w:t xml:space="preserve">STALNA SLUŽBA U ŠIBENIKU  </w:t>
      </w:r>
    </w:p>
    <w:p w:rsidRDefault="007046CC" w:rsidP="007046CC" w:rsidR="007046CC"/>
    <w:p w:rsidRDefault="00EB4DE6" w:rsidP="007046CC" w:rsidR="00EB4DE6"/>
    <w:p w:rsidRDefault="00EB4DE6" w:rsidP="00EB4DE6" w:rsidR="00EB4DE6">
      <w:pPr>
        <w:jc w:val="center"/>
      </w:pPr>
      <w:r>
        <w:t>R E P U B L I K A    H R V A T S K A</w:t>
      </w:r>
    </w:p>
    <w:p w:rsidRDefault="007046CC" w:rsidP="007046CC" w:rsidR="007046CC"/>
    <w:p w:rsidRDefault="007046CC" w:rsidP="007046CC" w:rsidR="007046CC">
      <w:pPr>
        <w:jc w:val="center"/>
      </w:pPr>
      <w:r>
        <w:t>R J E Š E N J E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ind w:firstLine="708"/>
        <w:jc w:val="both"/>
      </w:pPr>
      <w:r>
        <w:t xml:space="preserve">Trgovački sud u Zadru, Stalna služba u Šibeniku, po stečajnom sucu Tereziji Goreta, u skraćenom </w:t>
      </w:r>
      <w:r w:rsidR="00EB4DE6">
        <w:t>stečajnom postupku nad dužnikom</w:t>
      </w:r>
      <w:r>
        <w:t xml:space="preserve"> </w:t>
      </w:r>
      <w:r w:rsidR="00F81795">
        <w:t>MANGAN d.o.o., Šibenik</w:t>
      </w:r>
      <w:r w:rsidR="00455378">
        <w:t>, Kralja Zvonimira 248, OIB:</w:t>
      </w:r>
      <w:r w:rsidR="00F81795">
        <w:t xml:space="preserve"> </w:t>
      </w:r>
      <w:r w:rsidR="00455378">
        <w:t>80931444189</w:t>
      </w:r>
      <w:r w:rsidR="00347B56">
        <w:t xml:space="preserve">, </w:t>
      </w:r>
      <w:r>
        <w:t xml:space="preserve">povodom zahtjeva </w:t>
      </w:r>
      <w:r w:rsidR="00EB4DE6">
        <w:t>Financijske agencije - Regionalni centar Split, Podružnica Šibenik</w:t>
      </w:r>
      <w:r>
        <w:t xml:space="preserve">, po službenoj dužnosti dana </w:t>
      </w:r>
      <w:r w:rsidR="006E0121">
        <w:t>29. prosinca 2015. godine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r i j e š i o  j e</w:t>
      </w:r>
    </w:p>
    <w:p w:rsidRDefault="007046CC" w:rsidP="007046CC" w:rsidR="007046CC"/>
    <w:p w:rsidRDefault="007046CC" w:rsidP="007046CC" w:rsidR="007046CC"/>
    <w:p w:rsidRDefault="00EB4DE6" w:rsidP="00EB4DE6" w:rsidR="007046CC">
      <w:pPr>
        <w:jc w:val="both"/>
      </w:pPr>
      <w:r>
        <w:rPr>
          <w:b/>
        </w:rPr>
        <w:t xml:space="preserve">1. </w:t>
      </w:r>
      <w:r w:rsidR="007046CC" w:rsidRPr="008A42FD">
        <w:rPr>
          <w:b/>
        </w:rPr>
        <w:t>OTVARA SE</w:t>
      </w:r>
      <w:r>
        <w:t xml:space="preserve">  skrać</w:t>
      </w:r>
      <w:r w:rsidR="007046CC">
        <w:t>eni stečajni postupak nad dužnikom</w:t>
      </w:r>
      <w:r w:rsidR="003038A0">
        <w:t xml:space="preserve"> </w:t>
      </w:r>
      <w:r w:rsidR="00F81795">
        <w:t>MANGAN d.o.o., Šibenik, Kralja Zvonimira 248, OIB: 80931444189</w:t>
      </w:r>
      <w:r w:rsidR="007046CC">
        <w:t xml:space="preserve">, sa danom </w:t>
      </w:r>
      <w:r w:rsidR="006E0121">
        <w:t>29. prosinca 2015. godine</w:t>
      </w:r>
      <w:r w:rsidR="007046CC">
        <w:t xml:space="preserve">, kada je ovo rješenje istaknuto na </w:t>
      </w:r>
      <w:r>
        <w:t>e-</w:t>
      </w:r>
      <w:r w:rsidR="007046CC">
        <w:t>oglasnoj ploči Trgovačkog suda Zadru, Stalne službe u Šibeniku.</w:t>
      </w:r>
    </w:p>
    <w:p w:rsidRDefault="007046CC" w:rsidP="007046CC" w:rsidR="007046CC">
      <w:pPr>
        <w:jc w:val="both"/>
      </w:pPr>
    </w:p>
    <w:p w:rsidRDefault="007046CC" w:rsidP="00E06567" w:rsidR="007046CC">
      <w:pPr>
        <w:jc w:val="both"/>
      </w:pPr>
      <w:r>
        <w:t>2.</w:t>
      </w:r>
      <w:r w:rsidR="00EB4DE6">
        <w:t xml:space="preserve"> </w:t>
      </w:r>
      <w:r>
        <w:t>Za stečajnog upravitelja u ovom skraćenom stečajnom postupku imenuje se</w:t>
      </w:r>
      <w:r w:rsidR="005944A7">
        <w:t xml:space="preserve"> </w:t>
      </w:r>
      <w:r w:rsidR="00E06567">
        <w:t>Vencel Čuljak iz Osijeka, Plješevička 16 E, OIB: 60951188779.</w:t>
      </w:r>
    </w:p>
    <w:p w:rsidRDefault="00E06567" w:rsidP="00E06567" w:rsidR="00E06567">
      <w:pPr>
        <w:jc w:val="both"/>
      </w:pPr>
    </w:p>
    <w:p w:rsidRDefault="007046CC" w:rsidP="007046CC" w:rsidR="007046CC">
      <w:pPr>
        <w:jc w:val="both"/>
      </w:pPr>
      <w:r>
        <w:t>3.</w:t>
      </w:r>
      <w:r w:rsidR="00EB4DE6">
        <w:t xml:space="preserve"> </w:t>
      </w:r>
      <w:r w:rsidRPr="008A42FD">
        <w:rPr>
          <w:b/>
        </w:rPr>
        <w:t>ZAKLJUČUJE SE</w:t>
      </w:r>
      <w:r>
        <w:t xml:space="preserve"> stečajni postupak nad dužnikom</w:t>
      </w:r>
      <w:r w:rsidR="003038A0">
        <w:t xml:space="preserve"> </w:t>
      </w:r>
      <w:r w:rsidR="00F81795">
        <w:t>MANGAN d.o.o., Šibenik, Kralja Zvonimira 248, OIB: 80931444189</w:t>
      </w:r>
      <w:r>
        <w:t xml:space="preserve">, sa danom </w:t>
      </w:r>
      <w:r w:rsidR="006E0121">
        <w:t>29. prosinca 2015. godine</w:t>
      </w:r>
      <w:r>
        <w:t>.</w:t>
      </w:r>
    </w:p>
    <w:p w:rsidRDefault="007046CC" w:rsidP="007046CC" w:rsidR="007046CC"/>
    <w:p w:rsidRDefault="007046CC" w:rsidP="007046CC" w:rsidR="007046CC">
      <w:r>
        <w:t>4.</w:t>
      </w:r>
      <w:r w:rsidR="00EB4DE6">
        <w:t xml:space="preserve"> </w:t>
      </w:r>
      <w:r>
        <w:t xml:space="preserve">Ovo rješenje bit će objavljeno na </w:t>
      </w:r>
      <w:r w:rsidR="00EB4DE6">
        <w:t>e-</w:t>
      </w:r>
      <w:r>
        <w:t>oglasnoj ploči Trgovačkog suda u Zadru, Stalne službe u Šibeniku.</w:t>
      </w:r>
    </w:p>
    <w:p w:rsidRDefault="007046CC" w:rsidP="007046CC" w:rsidR="007046CC"/>
    <w:p w:rsidRDefault="007046CC" w:rsidP="007046CC" w:rsidR="007046CC">
      <w:pPr>
        <w:jc w:val="both"/>
      </w:pPr>
      <w:r>
        <w:t>5.</w:t>
      </w:r>
      <w:r w:rsidR="00EB4DE6">
        <w:t xml:space="preserve"> </w:t>
      </w:r>
      <w:r>
        <w:t>Po pravomoćnosti ovog rješenja Sudski registar Trgovačkog suda u Zadru, Stalne službe u Šibeniku provest će brisanje dužnika iz sudskog registra.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Obrazloženje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ind w:firstLine="708"/>
        <w:jc w:val="both"/>
      </w:pPr>
      <w:r>
        <w:t xml:space="preserve">Dana </w:t>
      </w:r>
      <w:r w:rsidR="004E3BC7">
        <w:t>02</w:t>
      </w:r>
      <w:r>
        <w:t xml:space="preserve">. </w:t>
      </w:r>
      <w:r w:rsidR="00EB4DE6">
        <w:t>studenog 2015</w:t>
      </w:r>
      <w:r>
        <w:t xml:space="preserve">. godine zaprimljen je na ovom sudu zahtjev </w:t>
      </w:r>
      <w:r w:rsidR="00EB4DE6">
        <w:t>Financijske agencije - Regionalni centar Split, Podružnica Šibenik</w:t>
      </w:r>
      <w:r>
        <w:t>, za p</w:t>
      </w:r>
      <w:r w:rsidR="00EB4DE6">
        <w:t>rovedbu</w:t>
      </w:r>
      <w:r>
        <w:t xml:space="preserve"> skraćenog stečajnog postupka nad dužnikom</w:t>
      </w:r>
      <w:r w:rsidR="005944A7">
        <w:t xml:space="preserve"> </w:t>
      </w:r>
      <w:r w:rsidR="00F81795">
        <w:t>MANGAN d.o.o., Šibenik, Kralja Zvonimira 248, OIB: 80931444189</w:t>
      </w:r>
      <w:r>
        <w:t>.</w:t>
      </w:r>
    </w:p>
    <w:p w:rsidRDefault="007046CC" w:rsidP="007046CC" w:rsidR="007046CC"/>
    <w:p w:rsidRDefault="00EB4DE6" w:rsidP="00EB4DE6" w:rsidR="007046CC">
      <w:pPr>
        <w:ind w:firstLine="708"/>
        <w:jc w:val="both"/>
      </w:pPr>
      <w:r>
        <w:t>Oglasom</w:t>
      </w:r>
      <w:r w:rsidR="007046CC">
        <w:t xml:space="preserve"> ovog suda pod poslovnim brojem 9 St-</w:t>
      </w:r>
      <w:r w:rsidR="00455378">
        <w:t>418</w:t>
      </w:r>
      <w:r>
        <w:t>/2015</w:t>
      </w:r>
      <w:r w:rsidR="007046CC">
        <w:t xml:space="preserve"> od dana </w:t>
      </w:r>
      <w:r w:rsidR="004E3BC7">
        <w:t>09</w:t>
      </w:r>
      <w:r w:rsidR="007046CC">
        <w:t xml:space="preserve">. </w:t>
      </w:r>
      <w:r w:rsidR="00A4361C">
        <w:t>studenog 2015</w:t>
      </w:r>
      <w:r w:rsidR="007046CC">
        <w:t xml:space="preserve">. godine, sud je pokrenuo skraćeni stečajni postupak nad </w:t>
      </w:r>
      <w:r w:rsidR="00A4361C">
        <w:t xml:space="preserve">dužnikom, te sukladno članku 430. </w:t>
      </w:r>
      <w:r w:rsidR="00A4361C">
        <w:lastRenderedPageBreak/>
        <w:t>Stečajnog zakona (Narodne novine 71/15 dalje: SZ)</w:t>
      </w:r>
      <w:r w:rsidR="007046CC">
        <w:t xml:space="preserve"> pozvao </w:t>
      </w:r>
      <w:r w:rsidR="008B03EF">
        <w:t>zakonskog zastupnika</w:t>
      </w:r>
      <w:r w:rsidR="007046CC">
        <w:t xml:space="preserve"> dužnika na podnošenje javnobilježničkog ovjerovljenog prokaznog popisa imovine dužnika u roku od 15 dana, kao i vjerovnike da u roku od 45 dana od objave oglasa </w:t>
      </w:r>
      <w:r w:rsidR="00A4361C">
        <w:t xml:space="preserve">na e-oglasnoj ploči suda </w:t>
      </w:r>
      <w:r w:rsidR="007046CC">
        <w:t>predlože otvaranje stečajnog postupka nad dužnikom</w:t>
      </w:r>
      <w:r w:rsidR="00A4361C">
        <w:t>, uplate predujam u iznosu od 5</w:t>
      </w:r>
      <w:r w:rsidR="007046CC">
        <w:t>.000,00 kn za pokriće ovog skraćenog stečajnog postupka, te ih ujedno upozor</w:t>
      </w:r>
      <w:r w:rsidR="00A4361C">
        <w:t>io na posljedice za nepostupanja</w:t>
      </w:r>
      <w:r w:rsidR="007046CC">
        <w:t xml:space="preserve"> po pozivu suda.</w:t>
      </w:r>
    </w:p>
    <w:p w:rsidRDefault="007046CC" w:rsidP="007046CC" w:rsidR="007046CC"/>
    <w:p w:rsidRDefault="006E0121" w:rsidP="00A4361C" w:rsidR="007046CC">
      <w:pPr>
        <w:ind w:firstLine="708"/>
        <w:jc w:val="both"/>
      </w:pPr>
      <w:r>
        <w:t>Navedeni oglas objavljen</w:t>
      </w:r>
      <w:r w:rsidR="007046CC">
        <w:t xml:space="preserve"> je </w:t>
      </w:r>
      <w:r w:rsidR="00A4361C">
        <w:t>na e-oglasnoj ploči suda dana</w:t>
      </w:r>
      <w:r w:rsidR="00347B56">
        <w:t xml:space="preserve"> </w:t>
      </w:r>
      <w:r w:rsidR="004E3BC7">
        <w:t>09</w:t>
      </w:r>
      <w:r w:rsidR="003038A0">
        <w:t xml:space="preserve">. </w:t>
      </w:r>
      <w:r w:rsidR="00A4361C">
        <w:t>studenog  2015</w:t>
      </w:r>
      <w:r w:rsidR="007046CC">
        <w:t>. godine.</w:t>
      </w:r>
    </w:p>
    <w:p w:rsidRDefault="007046CC" w:rsidP="007046CC" w:rsidR="007046CC"/>
    <w:p w:rsidRDefault="007046CC" w:rsidP="007046CC" w:rsidR="007046CC">
      <w:pPr>
        <w:ind w:firstLine="708"/>
        <w:jc w:val="both"/>
      </w:pPr>
      <w:r>
        <w:t>Kako u određenom roku niti član uprave, a niti vjerovnici nisu postupili po navedenom rješenju, to se smatra da je dužnik nesposoban za p</w:t>
      </w:r>
      <w:r w:rsidR="00A4361C">
        <w:t>laćanje, pa je temeljem članka 431.</w:t>
      </w:r>
      <w:r>
        <w:t xml:space="preserve"> Stečajnog zakona po službenoj dužnosti trebalo odlučiti kao u izreci rješenja.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jc w:val="center"/>
      </w:pPr>
      <w:r>
        <w:t xml:space="preserve">U Šibeniku, </w:t>
      </w:r>
      <w:r w:rsidR="006E0121">
        <w:t>29. prosinca 2015. godine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STEČAJNI  SUDAC</w:t>
      </w:r>
    </w:p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 Terezija Goreta, v.r.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>POUKA O PRAVNOM LIJEKU:</w:t>
      </w:r>
    </w:p>
    <w:p w:rsidRDefault="007046CC" w:rsidP="007046CC" w:rsidR="007046CC"/>
    <w:p w:rsidRDefault="007046CC" w:rsidP="007046CC" w:rsidR="007046CC">
      <w:pPr>
        <w:ind w:firstLine="708"/>
      </w:pPr>
      <w:r>
        <w:t>Protiv rješenja može nezadovoljna stranka uložiti žalbu Visokom trgovačkom sudu Republike Hrvatske u Zagrebu u roku od 8 (osam) dana pismeno u 3 (tri) primjerka putem ovog suda.</w:t>
      </w:r>
    </w:p>
    <w:p w:rsidRDefault="007046CC" w:rsidP="007046CC" w:rsidR="007046CC"/>
    <w:p w:rsidRDefault="007046CC" w:rsidP="007046CC" w:rsidR="007046CC">
      <w:r>
        <w:t>DN-a:</w:t>
      </w:r>
    </w:p>
    <w:p w:rsidRDefault="007046CC" w:rsidP="007046CC" w:rsidR="007046CC">
      <w:r>
        <w:t>1.</w:t>
      </w:r>
      <w:r w:rsidR="00A4361C">
        <w:t>Predlagatelju FINI, Podružnica Šibenik</w:t>
      </w:r>
    </w:p>
    <w:p w:rsidRDefault="007046CC" w:rsidP="007046CC" w:rsidR="007046CC">
      <w:r>
        <w:t>2.</w:t>
      </w:r>
      <w:r w:rsidR="00A4361C">
        <w:t xml:space="preserve"> Zakonskom zastupniku dužnika</w:t>
      </w:r>
      <w:r>
        <w:t xml:space="preserve"> </w:t>
      </w:r>
    </w:p>
    <w:p w:rsidRDefault="00A4361C" w:rsidP="007046CC" w:rsidR="00A4361C">
      <w:r>
        <w:t>3. Stečajnom upravitelju</w:t>
      </w:r>
    </w:p>
    <w:p w:rsidRDefault="00A4361C" w:rsidP="007046CC" w:rsidR="007046CC">
      <w:r>
        <w:t>4</w:t>
      </w:r>
      <w:r w:rsidR="007046CC">
        <w:t>.</w:t>
      </w:r>
      <w:r>
        <w:t xml:space="preserve"> e-oglasna ploča</w:t>
      </w:r>
    </w:p>
    <w:p w:rsidRDefault="00A4361C" w:rsidP="007046CC" w:rsidR="007046CC">
      <w:r>
        <w:t>5</w:t>
      </w:r>
      <w:r w:rsidR="007046CC">
        <w:t>.</w:t>
      </w:r>
      <w:r>
        <w:t xml:space="preserve"> sudski registar, po pravomoćnosti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CB4E78" w:rsidR="00CB4E78"/>
    <w:sectPr w:rsidSect="00EB4DE6" w:rsidR="00CB4E7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27DF" w:rsidP="00EB4DE6" w:rsidR="000A27DF">
      <w:r>
        <w:separator/>
      </w:r>
    </w:p>
  </w:endnote>
  <w:endnote w:id="0" w:type="continuationSeparator">
    <w:p w:rsidRDefault="000A27DF" w:rsidP="00EB4DE6" w:rsidR="000A27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27DF" w:rsidP="00EB4DE6" w:rsidR="000A27DF">
      <w:r>
        <w:separator/>
      </w:r>
    </w:p>
  </w:footnote>
  <w:footnote w:id="0" w:type="continuationSeparator">
    <w:p w:rsidRDefault="000A27DF" w:rsidP="00EB4DE6" w:rsidR="000A27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DE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D60AF1">
      <w:rPr>
        <w:noProof/>
      </w:rPr>
      <w:t>2</w:t>
    </w:r>
    <w:r>
      <w:fldChar w:fldCharType="end"/>
    </w:r>
    <w:r>
      <w:t xml:space="preserve">                            </w:t>
    </w:r>
    <w:r w:rsidR="00455378">
      <w:t xml:space="preserve">                        9 St-418</w:t>
    </w:r>
    <w:r>
      <w:t>/15</w:t>
    </w:r>
  </w:p>
  <w:p w:rsidRDefault="00EB4DE6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A7098"/>
    <w:multiLevelType w:val="hybridMultilevel"/>
    <w:tmpl w:val="10F624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6CC"/>
    <w:rsid w:val="0004786B"/>
    <w:rsid w:val="00054FEC"/>
    <w:rsid w:val="000A27DF"/>
    <w:rsid w:val="00122CE6"/>
    <w:rsid w:val="00132E76"/>
    <w:rsid w:val="001562AE"/>
    <w:rsid w:val="0017779F"/>
    <w:rsid w:val="001C75B4"/>
    <w:rsid w:val="002A4094"/>
    <w:rsid w:val="002A577B"/>
    <w:rsid w:val="002D1C8B"/>
    <w:rsid w:val="003038A0"/>
    <w:rsid w:val="00347B56"/>
    <w:rsid w:val="00455378"/>
    <w:rsid w:val="004E3BC7"/>
    <w:rsid w:val="00527C04"/>
    <w:rsid w:val="005944A7"/>
    <w:rsid w:val="005D10F1"/>
    <w:rsid w:val="006E0121"/>
    <w:rsid w:val="007046CC"/>
    <w:rsid w:val="00882142"/>
    <w:rsid w:val="008B03EF"/>
    <w:rsid w:val="009229A6"/>
    <w:rsid w:val="009844CD"/>
    <w:rsid w:val="00A05719"/>
    <w:rsid w:val="00A4361C"/>
    <w:rsid w:val="00A50188"/>
    <w:rsid w:val="00A67D31"/>
    <w:rsid w:val="00AC5066"/>
    <w:rsid w:val="00C07A69"/>
    <w:rsid w:val="00C84E3C"/>
    <w:rsid w:val="00CB4E78"/>
    <w:rsid w:val="00D50BB8"/>
    <w:rsid w:val="00D60AF1"/>
    <w:rsid w:val="00DC37CF"/>
    <w:rsid w:val="00E06567"/>
    <w:rsid w:val="00EB4DE6"/>
    <w:rsid w:val="00F81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46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17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17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17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17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17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46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17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17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17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17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17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</izvorni_sadrzaj>
    <derivirana_varijabla naziv="DomainObject.Predmet.Broj_1">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St-418/2015</izvorni_sadrzaj>
    <derivirana_varijabla naziv="DomainObject.Predmet.OznakaBroj_1">St-418/2015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MANGAN d.o.o. za montažu, graditeljstvo i instalacije</izvorni_sadrzaj>
    <derivirana_varijabla naziv="DomainObject.Predmet.ProtustrankaFormated_1">  MANGAN d.o.o. za montažu, graditeljstvo i instalacije</derivirana_varijabla>
  </DomainObject.Predmet.ProtustrankaFormated>
  <DomainObject.Predmet.ProtustrankaFormatedOIB>
    <izvorni_sadrzaj>  MANGAN d.o.o. za montažu, graditeljstvo i instalacije, OIB 80931444189</izvorni_sadrzaj>
    <derivirana_varijabla naziv="DomainObject.Predmet.ProtustrankaFormatedOIB_1">  MANGAN d.o.o. za montažu, graditeljstvo i instalacije, OIB 80931444189</derivirana_varijabla>
  </DomainObject.Predmet.ProtustrankaFormatedOIB>
  <DomainObject.Predmet.ProtustrankaFormatedWithAdress>
    <izvorni_sadrzaj> MANGAN d.o.o. za montažu, graditeljstvo i instalacije, Kralja Zvonimira 248, 22000 Šibenik</izvorni_sadrzaj>
    <derivirana_varijabla naziv="DomainObject.Predmet.ProtustrankaFormatedWithAdress_1"> MANGAN d.o.o. za montažu, graditeljstvo i instalacije, Kralja Zvonimira 248, 22000 Šibenik</derivirana_varijabla>
  </DomainObject.Predmet.ProtustrankaFormatedWithAdress>
  <DomainObject.Predmet.ProtustrankaFormatedWithAdressOIB>
    <izvorni_sadrzaj> MANGAN d.o.o. za montažu, graditeljstvo i instalacije, OIB 80931444189, Kralja Zvonimira 248, 22000 Šibenik</izvorni_sadrzaj>
    <derivirana_varijabla naziv="DomainObject.Predmet.ProtustrankaFormatedWithAdressOIB_1"> MANGAN d.o.o. za montažu, graditeljstvo i instalacije, OIB 80931444189, Kralja Zvonimira 248, 22000 Šibenik</derivirana_varijabla>
  </DomainObject.Predmet.ProtustrankaFormatedWithAdressOIB>
  <DomainObject.Predmet.ProtustrankaWithAdress>
    <izvorni_sadrzaj>MANGAN d.o.o. za montažu, graditeljstvo i instalacije Kralja Zvonimira 248, 22000 Šibenik</izvorni_sadrzaj>
    <derivirana_varijabla naziv="DomainObject.Predmet.ProtustrankaWithAdress_1">MANGAN d.o.o. za montažu, graditeljstvo i instalacije Kralja Zvonimira 248, 22000 Šibenik</derivirana_varijabla>
  </DomainObject.Predmet.ProtustrankaWithAdress>
  <DomainObject.Predmet.ProtustrankaWithAdressOIB>
    <izvorni_sadrzaj>MANGAN d.o.o. za montažu, graditeljstvo i instalacije, OIB 80931444189, Kralja Zvonimira 248, 22000 Šibenik</izvorni_sadrzaj>
    <derivirana_varijabla naziv="DomainObject.Predmet.ProtustrankaWithAdressOIB_1">MANGAN d.o.o. za montažu, graditeljstvo i instalacije, OIB 80931444189, Kralja Zvonimira 248, 22000 Šibenik</derivirana_varijabla>
  </DomainObject.Predmet.ProtustrankaWithAdressOIB>
  <DomainObject.Predmet.ProtustrankaNazivFormated>
    <izvorni_sadrzaj>MANGAN d.o.o. za montažu, graditeljstvo i instalacije</izvorni_sadrzaj>
    <derivirana_varijabla naziv="DomainObject.Predmet.ProtustrankaNazivFormated_1">MANGAN d.o.o. za montažu, graditeljstvo i instalacije</derivirana_varijabla>
  </DomainObject.Predmet.ProtustrankaNazivFormated>
  <DomainObject.Predmet.ProtustrankaNazivFormatedOIB>
    <izvorni_sadrzaj>MANGAN d.o.o. za montažu, graditeljstvo i instalacije, OIB 80931444189</izvorni_sadrzaj>
    <derivirana_varijabla naziv="DomainObject.Predmet.ProtustrankaNazivFormatedOIB_1">MANGAN d.o.o. za montažu, graditeljstvo i instalacije, OIB 80931444189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MANGAN d.o.o. za montažu, graditeljstvo i instalacije</item>
    </izvorni_sadrzaj>
    <derivirana_varijabla naziv="DomainObject.Predmet.ProtuStrankaListFormated_1">
      <item>MANGAN d.o.o. za montažu, graditeljstvo i instalacije</item>
    </derivirana_varijabla>
  </DomainObject.Predmet.ProtuStrankaListFormated>
  <DomainObject.Predmet.ProtuStrankaListFormatedOIB>
    <izvorni_sadrzaj>
      <item>MANGAN d.o.o. za montažu, graditeljstvo i instalacije, OIB 80931444189</item>
    </izvorni_sadrzaj>
    <derivirana_varijabla naziv="DomainObject.Predmet.ProtuStrankaListFormatedOIB_1">
      <item>MANGAN d.o.o. za montažu, graditeljstvo i instalacije, OIB 80931444189</item>
    </derivirana_varijabla>
  </DomainObject.Predmet.ProtuStrankaListFormatedOIB>
  <DomainObject.Predmet.ProtuStrankaListFormatedWithAdress>
    <izvorni_sadrzaj>
      <item>MANGAN d.o.o. za montažu, graditeljstvo i instalacije, Kralja Zvonimira 248, 22000 Šibenik</item>
    </izvorni_sadrzaj>
    <derivirana_varijabla naziv="DomainObject.Predmet.ProtuStrankaListFormatedWithAdress_1">
      <item>MANGAN d.o.o. za montažu, graditeljstvo i instalacije, Kralja Zvonimira 248, 22000 Šibenik</item>
    </derivirana_varijabla>
  </DomainObject.Predmet.ProtuStrankaListFormatedWithAdress>
  <DomainObject.Predmet.ProtuStrankaListFormatedWithAdressOIB>
    <izvorni_sadrzaj>
      <item>MANGAN d.o.o. za montažu, graditeljstvo i instalacije, OIB 80931444189, Kralja Zvonimira 248, 22000 Šibenik</item>
    </izvorni_sadrzaj>
    <derivirana_varijabla naziv="DomainObject.Predmet.ProtuStrankaListFormatedWithAdressOIB_1">
      <item>MANGAN d.o.o. za montažu, graditeljstvo i instalacije, OIB 80931444189, Kralja Zvonimira 248, 22000 Šibenik</item>
    </derivirana_varijabla>
  </DomainObject.Predmet.ProtuStrankaListFormatedWithAdressOIB>
  <DomainObject.Predmet.ProtuStrankaListNazivFormated>
    <izvorni_sadrzaj>
      <item>MANGAN d.o.o. za montažu, graditeljstvo i instalacije</item>
    </izvorni_sadrzaj>
    <derivirana_varijabla naziv="DomainObject.Predmet.ProtuStrankaListNazivFormated_1">
      <item>MANGAN d.o.o. za montažu, graditeljstvo i instalacije</item>
    </derivirana_varijabla>
  </DomainObject.Predmet.ProtuStrankaListNazivFormated>
  <DomainObject.Predmet.ProtuStrankaListNazivFormatedOIB>
    <izvorni_sadrzaj>
      <item>MANGAN d.o.o. za montažu, graditeljstvo i instalacije, OIB 80931444189</item>
    </izvorni_sadrzaj>
    <derivirana_varijabla naziv="DomainObject.Predmet.ProtuStrankaListNazivFormatedOIB_1">
      <item>MANGAN d.o.o. za montažu, graditeljstvo i instalacije, OIB 80931444189</item>
    </derivirana_varijabla>
  </DomainObject.Predmet.ProtuStrankaListNazivFormatedOIB>
  <DomainObject.Predmet.OstaliListFormated>
    <izvorni_sadrzaj>
      <item>Boris Radaš</item>
    </izvorni_sadrzaj>
    <derivirana_varijabla naziv="DomainObject.Predmet.OstaliListFormated_1">
      <item>Boris Radaš</item>
    </derivirana_varijabla>
  </DomainObject.Predmet.OstaliListFormated>
  <DomainObject.Predmet.OstaliListFormatedOIB>
    <izvorni_sadrzaj>
      <item>Boris Radaš, OIB 11550316757</item>
    </izvorni_sadrzaj>
    <derivirana_varijabla naziv="DomainObject.Predmet.OstaliListFormatedOIB_1">
      <item>Boris Radaš, OIB 11550316757</item>
    </derivirana_varijabla>
  </DomainObject.Predmet.OstaliListFormatedOIB>
  <DomainObject.Predmet.OstaliListFormatedWithAdress>
    <izvorni_sadrzaj>
      <item>Boris Radaš, 113.šibenske Brigade Hv-a 100c, 22000 Bilice</item>
    </izvorni_sadrzaj>
    <derivirana_varijabla naziv="DomainObject.Predmet.OstaliListFormatedWithAdress_1">
      <item>Boris Radaš, 113.šibenske Brigade Hv-a 100c, 22000 Bilice</item>
    </derivirana_varijabla>
  </DomainObject.Predmet.OstaliListFormatedWithAdress>
  <DomainObject.Predmet.OstaliListFormatedWithAdressOIB>
    <izvorni_sadrzaj>
      <item>Boris Radaš, OIB 11550316757, 113.šibenske Brigade Hv-a 100c, 22000 Bilice</item>
    </izvorni_sadrzaj>
    <derivirana_varijabla naziv="DomainObject.Predmet.OstaliListFormatedWithAdressOIB_1">
      <item>Boris Radaš, OIB 11550316757, 113.šibenske Brigade Hv-a 100c, 22000 Bilice</item>
    </derivirana_varijabla>
  </DomainObject.Predmet.OstaliListFormatedWithAdressOIB>
  <DomainObject.Predmet.OstaliListNazivFormated>
    <izvorni_sadrzaj>
      <item>Boris Radaš</item>
    </izvorni_sadrzaj>
    <derivirana_varijabla naziv="DomainObject.Predmet.OstaliListNazivFormated_1">
      <item>Boris Radaš</item>
    </derivirana_varijabla>
  </DomainObject.Predmet.OstaliListNazivFormated>
  <DomainObject.Predmet.OstaliListNazivFormatedOIB>
    <izvorni_sadrzaj>
      <item>Boris Radaš, OIB 11550316757</item>
    </izvorni_sadrzaj>
    <derivirana_varijabla naziv="DomainObject.Predmet.OstaliListNazivFormatedOIB_1">
      <item>Boris Radaš, OIB 11550316757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MANGAN d.o.o. za montažu, graditeljstvo i instalacije</izvorni_sadrzaj>
    <derivirana_varijabla naziv="DomainObject.Predmet.ProtustrankaIDrugi_1">MANGAN d.o.o. za montažu, graditeljstvo i instalacije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MANGAN d.o.o. za montažu, graditeljstvo i instalacije, OIB 80931444189, Kralja Zvonimira 248, 22000 Šibenik</izvorni_sadrzaj>
    <derivirana_varijabla naziv="DomainObject.Predmet.ProtustrankaIDrugiAdressOIB_1">MANGAN d.o.o. za montažu, graditeljstvo i instalacije, OIB 80931444189, Kralja Zvonimira 248,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MANGAN d.o.o. za montažu, graditeljstvo i instalacije</item>
      <item>Boris Radaš</item>
    </izvorni_sadrzaj>
    <derivirana_varijabla naziv="DomainObject.Predmet.SudioniciListNaziv_1">
      <item>FINA - Podružnica Šibenik</item>
      <item>MANGAN d.o.o. za montažu, graditeljstvo i instalacije</item>
      <item>Boris Radaš</item>
    </derivirana_varijabla>
  </DomainObject.Predmet.SudioniciListNaziv>
  <DomainObject.Predmet.SudioniciListAdressOIB>
    <izvorni_sadrzaj>
      <item>FINA - Podružnica Šibenik, OIB 85821130368, Perivoj L. Marune 1,22000 Šibenik</item>
      <item>MANGAN d.o.o. za montažu, graditeljstvo i instalacije, OIB 80931444189, Kralja Zvonimira 248,22000 Šibenik</item>
      <item>Boris Radaš, OIB 11550316757, 113.šibenske Brigade Hv-a 100c,22000 Bilice</item>
    </izvorni_sadrzaj>
    <derivirana_varijabla naziv="DomainObject.Predmet.SudioniciListAdressOIB_1">
      <item>FINA - Podružnica Šibenik, OIB 85821130368, Perivoj L. Marune 1,22000 Šibenik</item>
      <item>MANGAN d.o.o. za montažu, graditeljstvo i instalacije, OIB 80931444189, Kralja Zvonimira 248,22000 Šibenik</item>
      <item>Boris Radaš, OIB 11550316757, 113.šibenske Brigade Hv-a 100c,22000 Bilice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80931444189</item>
      <item>, OIB 11550316757</item>
    </izvorni_sadrzaj>
    <derivirana_varijabla naziv="DomainObject.Predmet.SudioniciListNazivOIB_1">
      <item>, OIB 85821130368</item>
      <item>, OIB 80931444189</item>
      <item>, OIB 11550316757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455</properties:Words>
  <properties:Characters>2491</properties:Characters>
  <properties:Lines>93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2015-12-29T08:09:00Z</dcterms:created>
  <dc:creator>mgulin1</dc:creator>
  <cp:keywords/>
  <cp:lastModifiedBy>Katarina Benić</cp:lastModifiedBy>
  <cp:lastPrinted>2015-12-29T08:56:00Z</cp:lastPrinted>
  <dcterms:modified xmlns:xsi="http://www.w3.org/2001/XMLSchema-instance" xsi:type="dcterms:W3CDTF">2015-12-29T08:56:00Z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