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6e3a" w14:paraId="8e36e3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77D08">
        <w:rPr>
          <w:szCs w:val="24"/>
        </w:rPr>
        <w:t>27</w:t>
      </w:r>
      <w:r w:rsidR="0090293D">
        <w:rPr>
          <w:szCs w:val="24"/>
        </w:rPr>
        <w:t xml:space="preserve">. </w:t>
      </w:r>
      <w:r w:rsidR="00377D08">
        <w:rPr>
          <w:szCs w:val="24"/>
        </w:rPr>
        <w:t>rujna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77D08" w:rsidRPr="00377D08">
        <w:rPr>
          <w:szCs w:val="24"/>
        </w:rPr>
        <w:t>BEST NAUTICA j.d.o.o., Zadar, Bana Josipa Jelačića 1 A, OIB: 28156482067</w:t>
      </w:r>
      <w:r w:rsidR="0090293D" w:rsidRPr="009C3D6E">
        <w:rPr>
          <w:color w:themeColor="text1" w:val="000000"/>
          <w:szCs w:val="24"/>
        </w:rPr>
        <w:t xml:space="preserve">, </w:t>
      </w:r>
      <w:r w:rsidR="00377D08">
        <w:rPr>
          <w:color w:themeColor="text1" w:val="000000"/>
          <w:szCs w:val="24"/>
        </w:rPr>
        <w:t>30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894587">
        <w:rPr>
          <w:color w:themeColor="text1" w:val="000000"/>
          <w:szCs w:val="24"/>
        </w:rPr>
        <w:t>studenog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77D0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9458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424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65A31"/>
    <w:rsid w:val="0037203F"/>
    <w:rsid w:val="00377D08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94587"/>
    <w:rsid w:val="008A0729"/>
    <w:rsid w:val="008D64CC"/>
    <w:rsid w:val="00901178"/>
    <w:rsid w:val="0090293D"/>
    <w:rsid w:val="009B665E"/>
    <w:rsid w:val="009C3D6E"/>
    <w:rsid w:val="00AB3E5A"/>
    <w:rsid w:val="00AF2FC2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DE0032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0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0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0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0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NAUTICA j.d.o.o. za turizam i usluge,turistička agencija</izvorni_sadrzaj>
    <derivirana_varijabla naziv="DomainObject.Predmet.ProtustrankaFormated_1">  BEST NAUTICA j.d.o.o. za turizam i usluge,turistička agencija</derivirana_varijabla>
  </DomainObject.Predmet.ProtustrankaFormated>
  <DomainObject.Predmet.ProtustrankaFormatedOIB>
    <izvorni_sadrzaj>  BEST NAUTICA j.d.o.o. za turizam i usluge,turistička agencija, OIB 28156482067</izvorni_sadrzaj>
    <derivirana_varijabla naziv="DomainObject.Predmet.ProtustrankaFormatedOIB_1">  BEST NAUTICA j.d.o.o. za turizam i usluge,turistička agencija, OIB 28156482067</derivirana_varijabla>
  </DomainObject.Predmet.ProtustrankaFormatedOIB>
  <DomainObject.Predmet.ProtustrankaFormatedWithAdress>
    <izvorni_sadrzaj> BEST NAUTICA j.d.o.o. za turizam i usluge,turistička agencija, Bana Josipa Jelačića 1 A, 23000 Zadar</izvorni_sadrzaj>
    <derivirana_varijabla naziv="DomainObject.Predmet.ProtustrankaFormatedWithAdress_1"> BEST NAUTICA j.d.o.o. za turizam i usluge,turistička agencija, Bana Josipa Jelačića 1 A, 23000 Zadar</derivirana_varijabla>
  </DomainObject.Predmet.ProtustrankaFormatedWithAdress>
  <DomainObject.Predmet.ProtustrankaFormatedWithAdressOIB>
    <izvorni_sadrzaj> BEST NAUTICA j.d.o.o. za turizam i usluge,turistička agencija, OIB 28156482067, Bana Josipa Jelačića 1 A, 23000 Zadar</izvorni_sadrzaj>
    <derivirana_varijabla naziv="DomainObject.Predmet.ProtustrankaFormatedWithAdressOIB_1"> BEST NAUTICA j.d.o.o. za turizam i usluge,turistička agencija, OIB 28156482067, Bana Josipa Jelačića 1 A, 23000 Zadar</derivirana_varijabla>
  </DomainObject.Predmet.ProtustrankaFormatedWithAdressOIB>
  <DomainObject.Predmet.ProtustrankaWithAdress>
    <izvorni_sadrzaj>BEST NAUTICA j.d.o.o. za turizam i usluge,turistička agencija Bana Josipa Jelačića 1 A, 23000 Zadar</izvorni_sadrzaj>
    <derivirana_varijabla naziv="DomainObject.Predmet.ProtustrankaWithAdress_1">BEST NAUTICA j.d.o.o. za turizam i usluge,turistička agencija Bana Josipa Jelačića 1 A, 23000 Zadar</derivirana_varijabla>
  </DomainObject.Predmet.ProtustrankaWithAdress>
  <DomainObject.Predmet.ProtustrankaWithAdressOIB>
    <izvorni_sadrzaj>BEST NAUTICA j.d.o.o. za turizam i usluge,turistička agencija, OIB 28156482067, Bana Josipa Jelačića 1 A, 23000 Zadar</izvorni_sadrzaj>
    <derivirana_varijabla naziv="DomainObject.Predmet.ProtustrankaWithAdressOIB_1">BEST NAUTICA j.d.o.o. za turizam i usluge,turistička agencija, OIB 28156482067, Bana Josipa Jelačića 1 A, 23000 Zadar</derivirana_varijabla>
  </DomainObject.Predmet.ProtustrankaWithAdressOIB>
  <DomainObject.Predmet.ProtustrankaNazivFormated>
    <izvorni_sadrzaj>BEST NAUTICA j.d.o.o. za turizam i usluge,turistička agencija</izvorni_sadrzaj>
    <derivirana_varijabla naziv="DomainObject.Predmet.ProtustrankaNazivFormated_1">BEST NAUTICA j.d.o.o. za turizam i usluge,turistička agencija</derivirana_varijabla>
  </DomainObject.Predmet.ProtustrankaNazivFormated>
  <DomainObject.Predmet.ProtustrankaNazivFormatedOIB>
    <izvorni_sadrzaj>BEST NAUTICA j.d.o.o. za turizam i usluge,turistička agencija, OIB 28156482067</izvorni_sadrzaj>
    <derivirana_varijabla naziv="DomainObject.Predmet.ProtustrankaNazivFormatedOIB_1">BEST NAUTICA j.d.o.o. za turizam i usluge,turistička agencija, OIB 28156482067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NAUTICA j.d.o.o. za turizam i usluge,turistička agencija</item>
    </izvorni_sadrzaj>
    <derivirana_varijabla naziv="DomainObject.Predmet.ProtuStrankaListFormated_1">
      <item>BEST NAUTICA j.d.o.o. za turizam i usluge,turistička agencija</item>
    </derivirana_varijabla>
  </DomainObject.Predmet.ProtuStrankaListFormated>
  <DomainObject.Predmet.ProtuStrankaListFormatedOIB>
    <izvorni_sadrzaj>
      <item>BEST NAUTICA j.d.o.o. za turizam i usluge,turistička agencija, OIB 28156482067</item>
    </izvorni_sadrzaj>
    <derivirana_varijabla naziv="DomainObject.Predmet.ProtuStrankaListFormatedOIB_1">
      <item>BEST NAUTICA j.d.o.o. za turizam i usluge,turistička agencija, OIB 28156482067</item>
    </derivirana_varijabla>
  </DomainObject.Predmet.ProtuStrankaListFormatedOIB>
  <DomainObject.Predmet.ProtuStrankaListFormatedWithAdress>
    <izvorni_sadrzaj>
      <item>BEST NAUTICA j.d.o.o. za turizam i usluge,turistička agencija, Bana Josipa Jelačića 1 A, 23000 Zadar</item>
    </izvorni_sadrzaj>
    <derivirana_varijabla naziv="DomainObject.Predmet.ProtuStrankaListFormatedWithAdress_1">
      <item>BEST NAUTICA j.d.o.o. za turizam i usluge,turistička agencija, Bana Josipa Jelačića 1 A, 23000 Zadar</item>
    </derivirana_varijabla>
  </DomainObject.Predmet.ProtuStrankaListFormatedWithAdress>
  <DomainObject.Predmet.ProtuStrankaListFormatedWithAdressOIB>
    <izvorni_sadrzaj>
      <item>BEST NAUTICA j.d.o.o. za turizam i usluge,turistička agencija, OIB 28156482067, Bana Josipa Jelačića 1 A, 23000 Zadar</item>
    </izvorni_sadrzaj>
    <derivirana_varijabla naziv="DomainObject.Predmet.ProtuStrankaListFormatedWithAdressOIB_1">
      <item>BEST NAUTICA j.d.o.o. za turizam i usluge,turistička agencija, OIB 28156482067, Bana Josipa Jelačića 1 A, 23000 Zadar</item>
    </derivirana_varijabla>
  </DomainObject.Predmet.ProtuStrankaListFormatedWithAdressOIB>
  <DomainObject.Predmet.ProtuStrankaListNazivFormated>
    <izvorni_sadrzaj>
      <item>BEST NAUTICA j.d.o.o. za turizam i usluge,turistička agencija</item>
    </izvorni_sadrzaj>
    <derivirana_varijabla naziv="DomainObject.Predmet.ProtuStrankaListNazivFormated_1">
      <item>BEST NAUTICA j.d.o.o. za turizam i usluge,turistička agencija</item>
    </derivirana_varijabla>
  </DomainObject.Predmet.ProtuStrankaListNazivFormated>
  <DomainObject.Predmet.ProtuStrankaListNazivFormatedOIB>
    <izvorni_sadrzaj>
      <item>BEST NAUTICA j.d.o.o. za turizam i usluge,turistička agencija, OIB 28156482067</item>
    </izvorni_sadrzaj>
    <derivirana_varijabla naziv="DomainObject.Predmet.ProtuStrankaListNazivFormatedOIB_1">
      <item>BEST NAUTICA j.d.o.o. za turizam i usluge,turistička agencija, OIB 28156482067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NAUTICA j.d.o.o. za turizam i usluge,turistička agencija</izvorni_sadrzaj>
    <derivirana_varijabla naziv="DomainObject.Predmet.ProtustrankaIDrugi_1">BEST NAUTICA j.d.o.o. za turizam i usluge,turistička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BEST NAUTICA j.d.o.o. za turizam i usluge,turistička agencija, OIB 28156482067, Bana Josipa Jelačića 1 A, 23000 Zadar</izvorni_sadrzaj>
    <derivirana_varijabla naziv="DomainObject.Predmet.ProtustrankaIDrugiAdressOIB_1">BEST NAUTICA j.d.o.o. za turizam i usluge,turistička agencija, OIB 28156482067, Bana Josipa Jelačića 1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NAUTICA j.d.o.o. za turizam i usluge,turistička agencija</item>
    </izvorni_sadrzaj>
    <derivirana_varijabla naziv="DomainObject.Predmet.SudioniciListNaziv_1">
      <item>FINA</item>
      <item>BEST NAUTICA j.d.o.o. za turizam i usluge,turistička agencija</item>
    </derivirana_varijabla>
  </DomainObject.Predmet.SudioniciListNaziv>
  <DomainObject.Predmet.SudioniciListAdressOIB>
    <izvorni_sadrzaj>
      <item>FINA, OIB 85821130368</item>
      <item>BEST NAUTICA j.d.o.o. za turizam i usluge,turistička agencija, OIB 28156482067, Bana Josipa Jelačića 1 A,23000 Zadar</item>
    </izvorni_sadrzaj>
    <derivirana_varijabla naziv="DomainObject.Predmet.SudioniciListAdressOIB_1">
      <item>FINA, OIB 85821130368</item>
      <item>BEST NAUTICA j.d.o.o. za turizam i usluge,turistička agencija, OIB 28156482067, Bana Josipa Jelačića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28156482067</item>
    </izvorni_sadrzaj>
    <derivirana_varijabla naziv="DomainObject.Predmet.SudioniciListNazivOIB_1">
      <item>, OIB 85821130368</item>
      <item>, OIB 28156482067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984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2017-11-30T09:50:00Z</dcterms:created>
  <dc:creator>Krešimir Torbarina</dc:creator>
  <cp:lastModifiedBy>wsadmin</cp:lastModifiedBy>
  <cp:lastPrinted>2017-11-30T09:52:00Z</cp:lastPrinted>
  <dcterms:modified xmlns:xsi="http://www.w3.org/2001/XMLSchema-instance" xsi:type="dcterms:W3CDTF">2017-11-30T10:28:00Z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