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3404" w14:paraId="0a03404" w:rsidRDefault="005E5EB3" w:rsidP="005E5EB3" w:rsidR="005E5EB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5EB3" w:rsidP="005E5EB3" w:rsidR="005E5EB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E5EB3" w:rsidP="005E5EB3" w:rsidR="005E5EB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E5EB3" w:rsidP="005E5EB3" w:rsidR="005E5EB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E5EB3" w:rsidP="005E5EB3" w:rsidR="005E5EB3"/>
    <w:p w:rsidRDefault="005E5EB3" w:rsidP="005E5EB3" w:rsidR="005E5E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E5EB3" w:rsidP="005E5EB3" w:rsidR="005E5E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E5EB3" w:rsidP="005E5EB3" w:rsidR="005E5E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E5EB3" w:rsidP="005E5EB3" w:rsidR="005E5E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3460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DOLAND NEKRETNINE d. o. o. Novigrad, Mandrač 26, OIB 06579706258,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E5EB3" w:rsidP="005E5EB3" w:rsidR="005E5E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5EB3" w:rsidP="005E5EB3" w:rsidR="005E5E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E5EB3" w:rsidP="005E5EB3" w:rsidR="005E5E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5EB3" w:rsidP="005E5EB3" w:rsidR="005E5EB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DOLAND NEKRETNINE d. o. o. Novigrad, Mandrač 26, OIB 06579706258.</w:t>
      </w: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E5EB3" w:rsidP="005E5EB3" w:rsidR="005E5EB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DOLAND NEKRETNINE d. o. o.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1889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12.365.515,76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E5EB3" w:rsidP="005E5EB3" w:rsidR="005E5E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5EB3" w:rsidP="005E5EB3" w:rsidR="005E5E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E5EB3" w:rsidP="005E5EB3" w:rsidR="005E5EB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E5EB3" w:rsidP="005E5EB3" w:rsidR="005E5EB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5E5EB3" w:rsidP="005E5EB3" w:rsidR="005E5EB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E5EB3" w:rsidP="005E5EB3" w:rsidR="005E5E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E5EB3" w:rsidP="005E5EB3" w:rsidR="005E5EB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E5EB3" w:rsidP="005E5EB3" w:rsidR="005E5EB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>
      <w:pPr>
        <w:tabs>
          <w:tab w:pos="4116" w:val="left"/>
        </w:tabs>
      </w:pPr>
    </w:p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 w:rsidRPr="00D05CA9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5E5EB3" w:rsidP="005E5EB3" w:rsidR="005E5EB3"/>
    <w:p w:rsidRDefault="002C5E3D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21C" w:rsidP="005E5EB3" w:rsidR="004E621C">
      <w:r>
        <w:separator/>
      </w:r>
    </w:p>
  </w:endnote>
  <w:endnote w:id="0" w:type="continuationSeparator">
    <w:p w:rsidRDefault="004E621C" w:rsidP="005E5EB3" w:rsidR="004E6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21C" w:rsidP="005E5EB3" w:rsidR="004E621C">
      <w:r>
        <w:separator/>
      </w:r>
    </w:p>
  </w:footnote>
  <w:footnote w:id="0" w:type="continuationSeparator">
    <w:p w:rsidRDefault="004E621C" w:rsidP="005E5EB3" w:rsidR="004E6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21C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C5E3D">
          <w:rPr>
            <w:noProof/>
          </w:rPr>
          <w:t>2</w:t>
        </w:r>
        <w:r>
          <w:fldChar w:fldCharType="end"/>
        </w:r>
      </w:sdtContent>
    </w:sdt>
    <w:r>
      <w:tab/>
      <w:t>11 St-26</w:t>
    </w:r>
    <w:r w:rsidR="005E5EB3">
      <w:t>5</w:t>
    </w:r>
    <w:r>
      <w:t>/2015-3</w:t>
    </w:r>
  </w:p>
  <w:p w:rsidRDefault="002C5E3D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21C" w:rsidP="00657567" w:rsidR="00657567">
    <w:pPr>
      <w:pStyle w:val="Zaglavlje"/>
      <w:jc w:val="right"/>
    </w:pPr>
    <w:r>
      <w:t>11 St-26</w:t>
    </w:r>
    <w:r w:rsidR="005E5EB3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4070"/>
    <w:rsid w:val="00074070"/>
    <w:rsid w:val="002C5E3D"/>
    <w:rsid w:val="004E621C"/>
    <w:rsid w:val="005E5EB3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5EB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5E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EB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5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5EB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C5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E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E3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E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E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5EB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5E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EB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5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5EB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C5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E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E3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E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E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DOLAND NEKRETNINE d.o.o. NOVIGRAD</izvorni_sadrzaj>
    <derivirana_varijabla naziv="DomainObject.Predmet.ProtustrankaFormated_1">  DOLAND NEKRETNINE d.o.o. NOVIGRAD</derivirana_varijabla>
  </DomainObject.Predmet.ProtustrankaFormated>
  <DomainObject.Predmet.ProtustrankaFormatedOIB>
    <izvorni_sadrzaj>  DOLAND NEKRETNINE d.o.o. NOVIGRAD, OIB 06579706258</izvorni_sadrzaj>
    <derivirana_varijabla naziv="DomainObject.Predmet.ProtustrankaFormatedOIB_1">  DOLAND NEKRETNINE d.o.o. NOVIGRAD, OIB 06579706258</derivirana_varijabla>
  </DomainObject.Predmet.ProtustrankaFormatedOIB>
  <DomainObject.Predmet.ProtustrankaFormatedWithAdress>
    <izvorni_sadrzaj> DOLAND NEKRETNINE d.o.o. NOVIGRAD, Mandrač 26, 52466 Novigrad</izvorni_sadrzaj>
    <derivirana_varijabla naziv="DomainObject.Predmet.ProtustrankaFormatedWithAdress_1"> DOLAND NEKRETNINE d.o.o. NOVIGRAD, Mandrač 26, 52466 Novigrad</derivirana_varijabla>
  </DomainObject.Predmet.ProtustrankaFormatedWithAdress>
  <DomainObject.Predmet.ProtustrankaFormatedWithAdressOIB>
    <izvorni_sadrzaj> DOLAND NEKRETNINE d.o.o. NOVIGRAD, OIB 06579706258, Mandrač 26, 52466 Novigrad</izvorni_sadrzaj>
    <derivirana_varijabla naziv="DomainObject.Predmet.ProtustrankaFormatedWithAdressOIB_1"> DOLAND NEKRETNINE d.o.o. NOVIGRAD, OIB 06579706258, Mandrač 26, 52466 Novigrad</derivirana_varijabla>
  </DomainObject.Predmet.ProtustrankaFormatedWithAdressOIB>
  <DomainObject.Predmet.ProtustrankaWithAdress>
    <izvorni_sadrzaj>DOLAND NEKRETNINE d.o.o. NOVIGRAD Mandrač 26, 52466 Novigrad</izvorni_sadrzaj>
    <derivirana_varijabla naziv="DomainObject.Predmet.ProtustrankaWithAdress_1">DOLAND NEKRETNINE d.o.o. NOVIGRAD Mandrač 26, 52466 Novigrad</derivirana_varijabla>
  </DomainObject.Predmet.ProtustrankaWithAdress>
  <DomainObject.Predmet.ProtustrankaWithAdressOIB>
    <izvorni_sadrzaj>DOLAND NEKRETNINE d.o.o. NOVIGRAD, OIB 06579706258, Mandrač 26, 52466 Novigrad</izvorni_sadrzaj>
    <derivirana_varijabla naziv="DomainObject.Predmet.ProtustrankaWithAdressOIB_1">DOLAND NEKRETNINE d.o.o. NOVIGRAD, OIB 06579706258, Mandrač 26, 52466 Novigrad</derivirana_varijabla>
  </DomainObject.Predmet.ProtustrankaWithAdressOIB>
  <DomainObject.Predmet.ProtustrankaNazivFormated>
    <izvorni_sadrzaj>DOLAND NEKRETNINE d.o.o. NOVIGRAD</izvorni_sadrzaj>
    <derivirana_varijabla naziv="DomainObject.Predmet.ProtustrankaNazivFormated_1">DOLAND NEKRETNINE d.o.o. NOVIGRAD</derivirana_varijabla>
  </DomainObject.Predmet.ProtustrankaNazivFormated>
  <DomainObject.Predmet.ProtustrankaNazivFormatedOIB>
    <izvorni_sadrzaj>DOLAND NEKRETNINE d.o.o. NOVIGRAD, OIB 06579706258</izvorni_sadrzaj>
    <derivirana_varijabla naziv="DomainObject.Predmet.ProtustrankaNazivFormatedOIB_1">DOLAND NEKRETNINE d.o.o. NOVIGRAD, OIB 06579706258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12365515.76</izvorni_sadrzaj>
    <derivirana_varijabla naziv="DomainObject.Predmet.TrenutnaVrijednost_1">12365515.76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DOLAND NEKRETNINE d.o.o. NOVIGRAD</item>
    </izvorni_sadrzaj>
    <derivirana_varijabla naziv="DomainObject.Predmet.ProtuStrankaListFormated_1">
      <item>DOLAND NEKRETNINE d.o.o. NOVIGRAD</item>
    </derivirana_varijabla>
  </DomainObject.Predmet.ProtuStrankaListFormated>
  <DomainObject.Predmet.ProtuStrankaListFormatedOIB>
    <izvorni_sadrzaj>
      <item>DOLAND NEKRETNINE d.o.o. NOVIGRAD, OIB 06579706258</item>
    </izvorni_sadrzaj>
    <derivirana_varijabla naziv="DomainObject.Predmet.ProtuStrankaListFormatedOIB_1">
      <item>DOLAND NEKRETNINE d.o.o. NOVIGRAD, OIB 06579706258</item>
    </derivirana_varijabla>
  </DomainObject.Predmet.ProtuStrankaListFormatedOIB>
  <DomainObject.Predmet.ProtuStrankaListFormatedWithAdress>
    <izvorni_sadrzaj>
      <item>DOLAND NEKRETNINE d.o.o. NOVIGRAD, Mandrač 26, 52466 Novigrad</item>
    </izvorni_sadrzaj>
    <derivirana_varijabla naziv="DomainObject.Predmet.ProtuStrankaListFormatedWithAdress_1">
      <item>DOLAND NEKRETNINE d.o.o. NOVIGRAD, Mandrač 26, 52466 Novigrad</item>
    </derivirana_varijabla>
  </DomainObject.Predmet.ProtuStrankaListFormatedWithAdress>
  <DomainObject.Predmet.ProtuStrankaListFormatedWithAdressOIB>
    <izvorni_sadrzaj>
      <item>DOLAND NEKRETNINE d.o.o. NOVIGRAD, OIB 06579706258, Mandrač 26, 52466 Novigrad</item>
    </izvorni_sadrzaj>
    <derivirana_varijabla naziv="DomainObject.Predmet.ProtuStrankaListFormatedWithAdressOIB_1">
      <item>DOLAND NEKRETNINE d.o.o. NOVIGRAD, OIB 06579706258, Mandrač 26, 52466 Novigrad</item>
    </derivirana_varijabla>
  </DomainObject.Predmet.ProtuStrankaListFormatedWithAdressOIB>
  <DomainObject.Predmet.ProtuStrankaListNazivFormated>
    <izvorni_sadrzaj>
      <item>DOLAND NEKRETNINE d.o.o. NOVIGRAD</item>
    </izvorni_sadrzaj>
    <derivirana_varijabla naziv="DomainObject.Predmet.ProtuStrankaListNazivFormated_1">
      <item>DOLAND NEKRETNINE d.o.o. NOVIGRAD</item>
    </derivirana_varijabla>
  </DomainObject.Predmet.ProtuStrankaListNazivFormated>
  <DomainObject.Predmet.ProtuStrankaListNazivFormatedOIB>
    <izvorni_sadrzaj>
      <item>DOLAND NEKRETNINE d.o.o. NOVIGRAD, OIB 06579706258</item>
    </izvorni_sadrzaj>
    <derivirana_varijabla naziv="DomainObject.Predmet.ProtuStrankaListNazivFormatedOIB_1">
      <item>DOLAND NEKRETNINE d.o.o. NOVIGRAD, OIB 06579706258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DOLAND NEKRETNINE d.o.o. NOVIGRAD</izvorni_sadrzaj>
    <derivirana_varijabla naziv="DomainObject.Predmet.ProtustrankaIDrugi_1">DOLAND NEKRETNINE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DOLAND NEKRETNINE d.o.o. NOVIGRAD, OIB 06579706258, Mandrač 26, 52466 Novigrad</izvorni_sadrzaj>
    <derivirana_varijabla naziv="DomainObject.Predmet.ProtustrankaIDrugiAdressOIB_1">DOLAND NEKRETNINE d.o.o. NOVIGRAD, OIB 06579706258,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DOLAND NEKRETNINE d.o.o. NOVIGRAD</item>
    </izvorni_sadrzaj>
    <derivirana_varijabla naziv="DomainObject.Predmet.SudioniciListNaziv_1">
      <item>FINANCIJSKA AGENCIJA, RC RIJEKA, PODRUŽNICA PULA, PULA</item>
      <item>DOLAND NEKRETNINE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DOLAND NEKRETNINE d.o.o. NOVIGRAD, OIB 06579706258, Mandrač 26,52466 Novigrad</item>
    </izvorni_sadrzaj>
    <derivirana_varijabla naziv="DomainObject.Predmet.SudioniciListAdressOIB_1">
      <item>FINANCIJSKA AGENCIJA, RC RIJEKA, PODRUŽNICA PULA, PULA, OIB 85821130368, Ulica grada Vukovara 70,Zagreb</item>
      <item>DOLAND NEKRETNINE d.o.o. NOVIGRAD, OIB 06579706258, Mandrač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06579706258</item>
    </izvorni_sadrzaj>
    <derivirana_varijabla naziv="DomainObject.Predmet.SudioniciListNazivOIB_1">
      <item>, OIB 85821130368</item>
      <item>, OIB 06579706258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1988</properties:Characters>
  <properties:Lines>91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2015-11-18T08:34:00Z</dcterms:created>
  <dc:creator>Mihaela Kaligari</dc:creator>
  <dc:description/>
  <cp:keywords/>
  <cp:lastModifiedBy>Ana Jeromela</cp:lastModifiedBy>
  <cp:lastPrinted>2015-11-24T13:39:00Z</cp:lastPrinted>
  <dcterms:modified xmlns:xsi="http://www.w3.org/2001/XMLSchema-instance" xsi:type="dcterms:W3CDTF">2015-11-24T13:39:00Z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