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49f3" w14:paraId="1ad49f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C26D2">
        <w:t>79</w:t>
      </w:r>
      <w:r w:rsidR="00CA3600">
        <w:t>5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A3600">
        <w:t>ELEGANTNA RADNA ODJEĆA d.o.o., Zadar, R.K.Jeretova 1, OIB: 47793974146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4656F">
        <w:t>30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CA3600">
        <w:t>ELEGANTNA RADNA ODJEĆA d.o.o., Zadar, R.K.Jeretova 1, OIB: 47793974146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4656F">
        <w:t>10</w:t>
      </w:r>
      <w:r w:rsidR="00A70A5D">
        <w:t>,</w:t>
      </w:r>
      <w:r w:rsidR="00CA3600">
        <w:t>25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4656F">
        <w:t>10</w:t>
      </w:r>
      <w:r w:rsidR="00F92198">
        <w:t>,</w:t>
      </w:r>
      <w:r w:rsidR="00CA3600">
        <w:t>27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A3600">
        <w:t>ELEGANTNA RADNA ODJEĆA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CA3600">
        <w:t>01. rujna</w:t>
      </w:r>
      <w:r w:rsidR="00FC26D2">
        <w:t xml:space="preserve"> </w:t>
      </w:r>
      <w:r w:rsidR="00D247DF">
        <w:t>2016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CA3600">
        <w:t>210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CA3600">
        <w:t>41.278,22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CA3600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4656F">
        <w:t>30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A3600">
        <w:t>ELEGANTNA RADNA ODJEĆA d.o.o., Zadar</w:t>
      </w:r>
      <w:r w:rsidR="00CA3600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CA3600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NIKOLA MARINOVIĆ, Poličnik, </w:t>
      </w:r>
      <w:r w:rsidR="00813275">
        <w:rPr>
          <w:szCs w:val="24"/>
        </w:rPr>
        <w:t xml:space="preserve">Ul. 7. Domobranske pukovnije HV 39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8065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4C030E">
      <w:t>795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0657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3723A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030E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3275"/>
    <w:rsid w:val="00816C5F"/>
    <w:rsid w:val="00817A32"/>
    <w:rsid w:val="00821883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86362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3600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26D2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0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6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0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6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ELEGANTNA RADNA ODJEĆA d.o.o. za proizvodnju</izvorni_sadrzaj>
    <derivirana_varijabla naziv="DomainObject.Predmet.ProtustrankaFormated_1">  ELEGANTNA RADNA ODJEĆA d.o.o. za proizvodnju</derivirana_varijabla>
  </DomainObject.Predmet.ProtustrankaFormated>
  <DomainObject.Predmet.ProtustrankaFormatedOIB>
    <izvorni_sadrzaj>  ELEGANTNA RADNA ODJEĆA d.o.o. za proizvodnju, OIB 47793974146</izvorni_sadrzaj>
    <derivirana_varijabla naziv="DomainObject.Predmet.ProtustrankaFormatedOIB_1">  ELEGANTNA RADNA ODJEĆA d.o.o. za proizvodnju, OIB 47793974146</derivirana_varijabla>
  </DomainObject.Predmet.ProtustrankaFormatedOIB>
  <DomainObject.Predmet.ProtustrankaFormatedWithAdress>
    <izvorni_sadrzaj> ELEGANTNA RADNA ODJEĆA d.o.o. za proizvodnju, R.K. Jeretova 1, 23000 Zadar</izvorni_sadrzaj>
    <derivirana_varijabla naziv="DomainObject.Predmet.ProtustrankaFormatedWithAdress_1"> ELEGANTNA RADNA ODJEĆA d.o.o. za proizvodnju, R.K. Jeretova 1, 23000 Zadar</derivirana_varijabla>
  </DomainObject.Predmet.ProtustrankaFormatedWithAdress>
  <DomainObject.Predmet.ProtustrankaFormatedWithAdressOIB>
    <izvorni_sadrzaj> ELEGANTNA RADNA ODJEĆA d.o.o. za proizvodnju, OIB 47793974146, R.K. Jeretova 1, 23000 Zadar</izvorni_sadrzaj>
    <derivirana_varijabla naziv="DomainObject.Predmet.ProtustrankaFormatedWithAdressOIB_1"> ELEGANTNA RADNA ODJEĆA d.o.o. za proizvodnju, OIB 47793974146, R.K. Jeretova 1, 23000 Zadar</derivirana_varijabla>
  </DomainObject.Predmet.ProtustrankaFormatedWithAdressOIB>
  <DomainObject.Predmet.ProtustrankaWithAdress>
    <izvorni_sadrzaj>ELEGANTNA RADNA ODJEĆA d.o.o. za proizvodnju R.K. Jeretova 1, 23000 Zadar</izvorni_sadrzaj>
    <derivirana_varijabla naziv="DomainObject.Predmet.ProtustrankaWithAdress_1">ELEGANTNA RADNA ODJEĆA d.o.o. za proizvodnju R.K. Jeretova 1, 23000 Zadar</derivirana_varijabla>
  </DomainObject.Predmet.ProtustrankaWithAdress>
  <DomainObject.Predmet.ProtustrankaWithAdressOIB>
    <izvorni_sadrzaj>ELEGANTNA RADNA ODJEĆA d.o.o. za proizvodnju, OIB 47793974146, R.K. Jeretova 1, 23000 Zadar</izvorni_sadrzaj>
    <derivirana_varijabla naziv="DomainObject.Predmet.ProtustrankaWithAdressOIB_1">ELEGANTNA RADNA ODJEĆA d.o.o. za proizvodnju, OIB 47793974146, R.K. Jeretova 1, 23000 Zadar</derivirana_varijabla>
  </DomainObject.Predmet.ProtustrankaWithAdressOIB>
  <DomainObject.Predmet.ProtustrankaNazivFormated>
    <izvorni_sadrzaj>ELEGANTNA RADNA ODJEĆA d.o.o. za proizvodnju</izvorni_sadrzaj>
    <derivirana_varijabla naziv="DomainObject.Predmet.ProtustrankaNazivFormated_1">ELEGANTNA RADNA ODJEĆA d.o.o. za proizvodnju</derivirana_varijabla>
  </DomainObject.Predmet.ProtustrankaNazivFormated>
  <DomainObject.Predmet.ProtustrankaNazivFormatedOIB>
    <izvorni_sadrzaj>ELEGANTNA RADNA ODJEĆA d.o.o. za proizvodnju, OIB 47793974146</izvorni_sadrzaj>
    <derivirana_varijabla naziv="DomainObject.Predmet.ProtustrankaNazivFormatedOIB_1">ELEGANTNA RADNA ODJEĆA d.o.o. za proizvodnju, OIB 47793974146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ELEGANTNA RADNA ODJEĆA d.o.o. za proizvodnju</item>
    </izvorni_sadrzaj>
    <derivirana_varijabla naziv="DomainObject.Predmet.ProtuStrankaListFormated_1">
      <item>ELEGANTNA RADNA ODJEĆA d.o.o. za proizvodnju</item>
    </derivirana_varijabla>
  </DomainObject.Predmet.ProtuStrankaListFormated>
  <DomainObject.Predmet.ProtuStrankaListFormatedOIB>
    <izvorni_sadrzaj>
      <item>ELEGANTNA RADNA ODJEĆA d.o.o. za proizvodnju, OIB 47793974146</item>
    </izvorni_sadrzaj>
    <derivirana_varijabla naziv="DomainObject.Predmet.ProtuStrankaListFormatedOIB_1">
      <item>ELEGANTNA RADNA ODJEĆA d.o.o. za proizvodnju, OIB 47793974146</item>
    </derivirana_varijabla>
  </DomainObject.Predmet.ProtuStrankaListFormatedOIB>
  <DomainObject.Predmet.ProtuStrankaListFormatedWithAdress>
    <izvorni_sadrzaj>
      <item>ELEGANTNA RADNA ODJEĆA d.o.o. za proizvodnju, R.K. Jeretova 1, 23000 Zadar</item>
    </izvorni_sadrzaj>
    <derivirana_varijabla naziv="DomainObject.Predmet.ProtuStrankaListFormatedWithAdress_1">
      <item>ELEGANTNA RADNA ODJEĆA d.o.o. za proizvodnju, R.K. Jeretova 1, 23000 Zadar</item>
    </derivirana_varijabla>
  </DomainObject.Predmet.ProtuStrankaListFormatedWithAdress>
  <DomainObject.Predmet.ProtuStrankaListFormatedWithAdressOIB>
    <izvorni_sadrzaj>
      <item>ELEGANTNA RADNA ODJEĆA d.o.o. za proizvodnju, OIB 47793974146, R.K. Jeretova 1, 23000 Zadar</item>
    </izvorni_sadrzaj>
    <derivirana_varijabla naziv="DomainObject.Predmet.ProtuStrankaListFormatedWithAdressOIB_1">
      <item>ELEGANTNA RADNA ODJEĆA d.o.o. za proizvodnju, OIB 47793974146, R.K. Jeretova 1, 23000 Zadar</item>
    </derivirana_varijabla>
  </DomainObject.Predmet.ProtuStrankaListFormatedWithAdressOIB>
  <DomainObject.Predmet.ProtuStrankaListNazivFormated>
    <izvorni_sadrzaj>
      <item>ELEGANTNA RADNA ODJEĆA d.o.o. za proizvodnju</item>
    </izvorni_sadrzaj>
    <derivirana_varijabla naziv="DomainObject.Predmet.ProtuStrankaListNazivFormated_1">
      <item>ELEGANTNA RADNA ODJEĆA d.o.o. za proizvodnju</item>
    </derivirana_varijabla>
  </DomainObject.Predmet.ProtuStrankaListNazivFormated>
  <DomainObject.Predmet.ProtuStrankaListNazivFormatedOIB>
    <izvorni_sadrzaj>
      <item>ELEGANTNA RADNA ODJEĆA d.o.o. za proizvodnju, OIB 47793974146</item>
    </izvorni_sadrzaj>
    <derivirana_varijabla naziv="DomainObject.Predmet.ProtuStrankaListNazivFormatedOIB_1">
      <item>ELEGANTNA RADNA ODJEĆA d.o.o. za proizvodnju, OIB 47793974146</item>
    </derivirana_varijabla>
  </DomainObject.Predmet.ProtuStrankaListNazivFormatedOIB>
  <DomainObject.Predmet.OstaliListFormated>
    <izvorni_sadrzaj>
      <item>Nikola Marinović</item>
    </izvorni_sadrzaj>
    <derivirana_varijabla naziv="DomainObject.Predmet.OstaliListFormated_1">
      <item>Nikola Marinović</item>
    </derivirana_varijabla>
  </DomainObject.Predmet.OstaliListFormated>
  <DomainObject.Predmet.OstaliListFormatedOIB>
    <izvorni_sadrzaj>
      <item>Nikola Marinović, OIB 49993577030</item>
    </izvorni_sadrzaj>
    <derivirana_varijabla naziv="DomainObject.Predmet.OstaliListFormatedOIB_1">
      <item>Nikola Marinović, OIB 49993577030</item>
    </derivirana_varijabla>
  </DomainObject.Predmet.OstaliListFormatedOIB>
  <DomainObject.Predmet.OstaliListFormatedWithAdress>
    <izvorni_sadrzaj>
      <item>Nikola Marinović, UL.7.DOMOBRANSKE PUKOVNIJE HV 39 (ranije: POLIČNIK, POLIČNIK, 43), 23241 Poličnik</item>
    </izvorni_sadrzaj>
    <derivirana_varijabla naziv="DomainObject.Predmet.OstaliListFormatedWithAdress_1">
      <item>Nikola Marinović, UL.7.DOMOBRANSKE PUKOVNIJE HV 39 (ranije: POLIČNIK, POLIČNIK, 43), 23241 Poličnik</item>
    </derivirana_varijabla>
  </DomainObject.Predmet.OstaliListFormatedWithAdress>
  <DomainObject.Predmet.OstaliListFormatedWithAdressOIB>
    <izvorni_sadrzaj>
      <item>Nikola Marinović, OIB 49993577030, UL.7.DOMOBRANSKE PUKOVNIJE HV 39 (ranije: POLIČNIK, POLIČNIK, 43), 23241 Poličnik</item>
    </izvorni_sadrzaj>
    <derivirana_varijabla naziv="DomainObject.Predmet.OstaliListFormatedWithAdressOIB_1">
      <item>Nikola Marinović, OIB 49993577030, UL.7.DOMOBRANSKE PUKOVNIJE HV 39 (ranije: POLIČNIK, POLIČNIK, 43), 23241 Poličnik</item>
    </derivirana_varijabla>
  </DomainObject.Predmet.OstaliListFormatedWithAdressOIB>
  <DomainObject.Predmet.OstaliListNazivFormated>
    <izvorni_sadrzaj>
      <item>Nikola Marinović</item>
    </izvorni_sadrzaj>
    <derivirana_varijabla naziv="DomainObject.Predmet.OstaliListNazivFormated_1">
      <item>Nikola Marinović</item>
    </derivirana_varijabla>
  </DomainObject.Predmet.OstaliListNazivFormated>
  <DomainObject.Predmet.OstaliListNazivFormatedOIB>
    <izvorni_sadrzaj>
      <item>Nikola Marinović, OIB 49993577030</item>
    </izvorni_sadrzaj>
    <derivirana_varijabla naziv="DomainObject.Predmet.OstaliListNazivFormatedOIB_1">
      <item>Nikola Marinović, OIB 49993577030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ELEGANTNA RADNA ODJEĆA d.o.o. za proizvodnju</izvorni_sadrzaj>
    <derivirana_varijabla naziv="DomainObject.Predmet.ProtustrankaIDrugi_1">ELEGANTNA RADNA ODJEĆA d.o.o. za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ELEGANTNA RADNA ODJEĆA d.o.o. za proizvodnju, OIB 47793974146, R.K. Jeretova 1, 23000 Zadar</izvorni_sadrzaj>
    <derivirana_varijabla naziv="DomainObject.Predmet.ProtustrankaIDrugiAdressOIB_1">ELEGANTNA RADNA ODJEĆA d.o.o. za proizvodnju, OIB 47793974146, R.K. Jeretova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ELEGANTNA RADNA ODJEĆA d.o.o. za proizvodnju</item>
      <item>Nikola Marinović</item>
    </izvorni_sadrzaj>
    <derivirana_varijabla naziv="DomainObject.Predmet.SudioniciListNaziv_1">
      <item>FINA</item>
      <item>ELEGANTNA RADNA ODJEĆA d.o.o. za proizvodnju</item>
      <item>Nikola Marinović</item>
    </derivirana_varijabla>
  </DomainObject.Predmet.SudioniciListNaziv>
  <DomainObject.Predmet.SudioniciListAdressOIB>
    <izvorni_sadrzaj>
      <item>FINA, OIB 85821130368</item>
      <item>ELEGANTNA RADNA ODJEĆA d.o.o. za proizvodnju, OIB 47793974146, R.K. Jeretova 1,23000 Zadar</item>
      <item>Nikola Marinović, OIB 49993577030, UL.7.DOMOBRANSKE PUKOVNIJE HV 39 (ranije: POLIČNIK, POLIČNIK, 43),23241 Poličnik</item>
    </izvorni_sadrzaj>
    <derivirana_varijabla naziv="DomainObject.Predmet.SudioniciListAdressOIB_1">
      <item>FINA, OIB 85821130368</item>
      <item>ELEGANTNA RADNA ODJEĆA d.o.o. za proizvodnju, OIB 47793974146, R.K. Jeretova 1,23000 Zadar</item>
      <item>Nikola Marinović, OIB 49993577030, UL.7.DOMOBRANSKE PUKOVNIJE HV 39 (ranije: POLIČNIK, POLIČNIK, 43),23241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47793974146</item>
      <item>, OIB 49993577030</item>
    </izvorni_sadrzaj>
    <derivirana_varijabla naziv="DomainObject.Predmet.SudioniciListNazivOIB_1">
      <item>, OIB 85821130368</item>
      <item>, OIB 47793974146</item>
      <item>, OIB 49993577030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36C6B-D4A3-4D2B-9E60-5BC58CDDB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361</properties:Words>
  <properties:Characters>1910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2016-05-27T07:04:00Z</dcterms:created>
  <dc:creator>Administrator</dc:creator>
  <cp:lastModifiedBy>wsadmin</cp:lastModifiedBy>
  <cp:lastPrinted>2016-05-24T11:18:00Z</cp:lastPrinted>
  <dcterms:modified xmlns:xsi="http://www.w3.org/2001/XMLSchema-instance" xsi:type="dcterms:W3CDTF">2016-05-31T06:46:00Z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